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11d3" w14:paraId="7dc11d3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F60023">
        <w:rPr>
          <w:lang w:val="hr-HR"/>
        </w:rPr>
        <w:t>St-950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F60023">
        <w:t xml:space="preserve"> MABLA d.o.o., OIB: 49957035196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F60023">
        <w:t>dištem u Trg kralja Tomislava 4, 42000 Varaždin</w:t>
      </w:r>
      <w:r w:rsidR="0082762B">
        <w:t xml:space="preserve">,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F60023">
        <w:t>MABLA d.o.o., OIB: 49957035196 sa sjedištem u Trg kralja Tomislava 4, 42000 Varaždin</w:t>
      </w:r>
      <w:r w:rsidR="00F60023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F60023">
        <w:rPr>
          <w:lang w:val="hr-HR"/>
        </w:rPr>
        <w:t xml:space="preserve">9.121,17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F60023" w:rsidRPr="00F60023">
        <w:t xml:space="preserve"> </w:t>
      </w:r>
      <w:r w:rsidR="00F60023">
        <w:t>MABLA d.o.o., OIB: 49957035196 sa sjedištem u Trg kralja Tomislava 4,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AF3B2B">
        <w:rPr>
          <w:lang w:val="hr-HR"/>
        </w:rPr>
        <w:t>ana 30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60023">
        <w:t>MABLA d.o.o., OIB: 49957035196 sa sjedištem u Trg kralja Tomislava 4,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F60023">
        <w:rPr>
          <w:lang w:val="hr-HR"/>
        </w:rPr>
        <w:t>9.121,17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E2AD5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A0" w:rsidP="007F64E0" w:rsidR="003775A0">
      <w:r>
        <w:separator/>
      </w:r>
    </w:p>
  </w:endnote>
  <w:endnote w:id="0" w:type="continuationSeparator">
    <w:p w:rsidRDefault="003775A0" w:rsidP="007F64E0" w:rsidR="0037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A0" w:rsidP="007F64E0" w:rsidR="003775A0">
      <w:r>
        <w:separator/>
      </w:r>
    </w:p>
  </w:footnote>
  <w:footnote w:id="0" w:type="continuationSeparator">
    <w:p w:rsidRDefault="003775A0" w:rsidP="007F64E0" w:rsidR="0037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60023">
      <w:rPr>
        <w:lang w:val="hr-HR"/>
      </w:rPr>
      <w:t>St-950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2863" w:rsidRPr="0082286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775A0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2AD5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863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2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2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MABLA društvo s ograničenom odgovornošću za ugostiteljstvo, turizam i usluge</izvorni_sadrzaj>
    <derivirana_varijabla naziv="DomainObject.Predmet.ProtustrankaFormated_1">  MABLA društvo s ograničenom odgovornošću za ugostiteljstvo, turizam i usluge</derivirana_varijabla>
  </DomainObject.Predmet.ProtustrankaFormated>
  <DomainObject.Predmet.ProtustrankaFormatedOIB>
    <izvorni_sadrzaj>  MABLA društvo s ograničenom odgovornošću za ugostiteljstvo, turizam i usluge, OIB 49957035196</izvorni_sadrzaj>
    <derivirana_varijabla naziv="DomainObject.Predmet.ProtustrankaFormatedOIB_1">  MABLA društvo s ograničenom odgovornošću za ugostiteljstvo, turizam i usluge, OIB 49957035196</derivirana_varijabla>
  </DomainObject.Predmet.ProtustrankaFormatedOIB>
  <DomainObject.Predmet.ProtustrankaFormatedWithAdress>
    <izvorni_sadrzaj> MABLA društvo s ograničenom odgovornošću za ugostiteljstvo, turizam i usluge, Trg kralja Tomislava 4, 42000 Varaždin</izvorni_sadrzaj>
    <derivirana_varijabla naziv="DomainObject.Predmet.ProtustrankaFormatedWithAdress_1"> MABLA društvo s ograničenom odgovornošću za ugostiteljstvo, turizam i usluge, Trg kralja Tomislava 4, 42000 Varaždin</derivirana_varijabla>
  </DomainObject.Predmet.ProtustrankaFormatedWithAdress>
  <DomainObject.Predmet.ProtustrankaFormatedWithAdressOIB>
    <izvorni_sadrzaj> MABLA društvo s ograničenom odgovornošću za ugostiteljstvo, turizam i usluge, OIB 49957035196, Trg kralja Tomislava 4, 42000 Varaždin</izvorni_sadrzaj>
    <derivirana_varijabla naziv="DomainObject.Predmet.ProtustrankaFormatedWithAdressOIB_1"> MABLA društvo s ograničenom odgovornošću za ugostiteljstvo, turizam i usluge, OIB 49957035196, Trg kralja Tomislava 4, 42000 Varaždin</derivirana_varijabla>
  </DomainObject.Predmet.ProtustrankaFormatedWithAdressOIB>
  <DomainObject.Predmet.ProtustrankaWithAdress>
    <izvorni_sadrzaj>MABLA društvo s ograničenom odgovornošću za ugostiteljstvo, turizam i usluge Trg kralja Tomislava 4, 42000 Varaždin</izvorni_sadrzaj>
    <derivirana_varijabla naziv="DomainObject.Predmet.ProtustrankaWithAdress_1">MABLA društvo s ograničenom odgovornošću za ugostiteljstvo, turizam i usluge Trg kralja Tomislava 4, 42000 Varaždin</derivirana_varijabla>
  </DomainObject.Predmet.ProtustrankaWithAdress>
  <DomainObject.Predmet.ProtustrankaWithAdressOIB>
    <izvorni_sadrzaj>MABLA društvo s ograničenom odgovornošću za ugostiteljstvo, turizam i usluge, OIB 49957035196, Trg kralja Tomislava 4, 42000 Varaždin</izvorni_sadrzaj>
    <derivirana_varijabla naziv="DomainObject.Predmet.ProtustrankaWithAdressOIB_1">MABLA društvo s ograničenom odgovornošću za ugostiteljstvo, turizam i usluge, OIB 49957035196, Trg kralja Tomislava 4, 42000 Varaždin</derivirana_varijabla>
  </DomainObject.Predmet.ProtustrankaWithAdressOIB>
  <DomainObject.Predmet.ProtustrankaNazivFormated>
    <izvorni_sadrzaj>MABLA društvo s ograničenom odgovornošću za ugostiteljstvo, turizam i usluge</izvorni_sadrzaj>
    <derivirana_varijabla naziv="DomainObject.Predmet.ProtustrankaNazivFormated_1">MABLA društvo s ograničenom odgovornošću za ugostiteljstvo, turizam i usluge</derivirana_varijabla>
  </DomainObject.Predmet.ProtustrankaNazivFormated>
  <DomainObject.Predmet.ProtustrankaNazivFormatedOIB>
    <izvorni_sadrzaj>MABLA društvo s ograničenom odgovornošću za ugostiteljstvo, turizam i usluge, OIB 49957035196</izvorni_sadrzaj>
    <derivirana_varijabla naziv="DomainObject.Predmet.ProtustrankaNazivFormatedOIB_1">MABLA društvo s ograničenom odgovornošću za ugostiteljstvo, turizam i usluge, OIB 49957035196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9121.17</izvorni_sadrzaj>
    <derivirana_varijabla naziv="DomainObject.Predmet.TrenutnaVrijednost_1">9121.17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MABLA društvo s ograničenom odgovornošću za ugostiteljstvo, turizam i usluge</item>
    </izvorni_sadrzaj>
    <derivirana_varijabla naziv="DomainObject.Predmet.ProtuStrankaListFormated_1">
      <item>MABLA društvo s ograničenom odgovornošću za ugostiteljstvo, turizam i usluge</item>
    </derivirana_varijabla>
  </DomainObject.Predmet.ProtuStrankaListFormated>
  <DomainObject.Predmet.ProtuStrankaListFormatedOIB>
    <izvorni_sadrzaj>
      <item>MABLA društvo s ograničenom odgovornošću za ugostiteljstvo, turizam i usluge, OIB 49957035196</item>
    </izvorni_sadrzaj>
    <derivirana_varijabla naziv="DomainObject.Predmet.ProtuStrankaListFormatedOIB_1">
      <item>MABLA društvo s ograničenom odgovornošću za ugostiteljstvo, turizam i usluge, OIB 49957035196</item>
    </derivirana_varijabla>
  </DomainObject.Predmet.ProtuStrankaListFormatedOIB>
  <DomainObject.Predmet.ProtuStrankaListFormatedWithAdress>
    <izvorni_sadrzaj>
      <item>MABLA društvo s ograničenom odgovornošću za ugostiteljstvo, turizam i usluge, Trg kralja Tomislava 4, 42000 Varaždin</item>
    </izvorni_sadrzaj>
    <derivirana_varijabla naziv="DomainObject.Predmet.ProtuStrankaListFormatedWithAdress_1">
      <item>MABLA društvo s ograničenom odgovornošću za ugostiteljstvo, turizam i usluge, Trg kralja Tomislava 4, 42000 Varaždin</item>
    </derivirana_varijabla>
  </DomainObject.Predmet.ProtuStrankaListFormatedWithAdress>
  <DomainObject.Predmet.ProtuStrankaListFormatedWithAdressOIB>
    <izvorni_sadrzaj>
      <item>MABLA društvo s ograničenom odgovornošću za ugostiteljstvo, turizam i usluge, OIB 49957035196, Trg kralja Tomislava 4, 42000 Varaždin</item>
    </izvorni_sadrzaj>
    <derivirana_varijabla naziv="DomainObject.Predmet.ProtuStrankaListFormatedWithAdressOIB_1">
      <item>MABLA društvo s ograničenom odgovornošću za ugostiteljstvo, turizam i usluge, OIB 49957035196, Trg kralja Tomislava 4, 42000 Varaždin</item>
    </derivirana_varijabla>
  </DomainObject.Predmet.ProtuStrankaListFormatedWithAdressOIB>
  <DomainObject.Predmet.ProtuStrankaListNazivFormated>
    <izvorni_sadrzaj>
      <item>MABLA društvo s ograničenom odgovornošću za ugostiteljstvo, turizam i usluge</item>
    </izvorni_sadrzaj>
    <derivirana_varijabla naziv="DomainObject.Predmet.ProtuStrankaListNazivFormated_1">
      <item>MABLA društvo s ograničenom odgovornošću za ugostiteljstvo, turizam i usluge</item>
    </derivirana_varijabla>
  </DomainObject.Predmet.ProtuStrankaListNazivFormated>
  <DomainObject.Predmet.ProtuStrankaListNazivFormatedOIB>
    <izvorni_sadrzaj>
      <item>MABLA društvo s ograničenom odgovornošću za ugostiteljstvo, turizam i usluge, OIB 49957035196</item>
    </izvorni_sadrzaj>
    <derivirana_varijabla naziv="DomainObject.Predmet.ProtuStrankaListNazivFormatedOIB_1">
      <item>MABLA društvo s ograničenom odgovornošću za ugostiteljstvo, turizam i usluge, OIB 49957035196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MABLA društvo s ograničenom odgovornošću za ugostiteljstvo, turizam i usluge</izvorni_sadrzaj>
    <derivirana_varijabla naziv="DomainObject.Predmet.ProtustrankaIDrugi_1">MABLA društvo s ograničenom odgovornošću za ugostiteljstvo,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MABLA društvo s ograničenom odgovornošću za ugostiteljstvo, turizam i usluge, OIB 49957035196, Trg kralja Tomislava 4, 42000 Varaždin</izvorni_sadrzaj>
    <derivirana_varijabla naziv="DomainObject.Predmet.ProtustrankaIDrugiAdressOIB_1">MABLA društvo s ograničenom odgovornošću za ugostiteljstvo, turizam i usluge, OIB 49957035196,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MABLA društvo s ograničenom odgovornošću za ugostiteljstvo, turizam i usluge</item>
      <item>E-oglasna ploča</item>
      <item>Sudski registar, Trgovački sud u Varaždinu</item>
    </izvorni_sadrzaj>
    <derivirana_varijabla naziv="DomainObject.Predmet.SudioniciListNaziv_1">
      <item>Financijska agencija</item>
      <item>MABLA društvo s ograničenom odgovornošću za ugostiteljstvo, turizam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MABLA društvo s ograničenom odgovornošću za ugostiteljstvo, turizam i usluge, OIB 49957035196, Trg kralja Tomislava 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MABLA društvo s ograničenom odgovornošću za ugostiteljstvo, turizam i usluge, OIB 49957035196, Trg kralja Tomislava 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49957035196</item>
      <item>, OIB null</item>
      <item>, OIB null</item>
    </izvorni_sadrzaj>
    <derivirana_varijabla naziv="DomainObject.Predmet.SudioniciListNazivOIB_1">
      <item>, OIB 85821130368</item>
      <item>, OIB 49957035196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2298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2016-02-02T09:14:00Z</dcterms:created>
  <dc:creator>user</dc:creator>
  <cp:lastModifiedBy>Maja Marčec</cp:lastModifiedBy>
  <cp:lastPrinted>2016-02-02T11:19:00Z</cp:lastPrinted>
  <dcterms:modified xmlns:xsi="http://www.w3.org/2001/XMLSchema-instance" xsi:type="dcterms:W3CDTF">2016-02-02T11:19:00Z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