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9335" w14:paraId="9e89335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915E34">
        <w:t>PILAT d.o.o. Vižinada, Lašići 15</w:t>
      </w:r>
      <w:r w:rsidR="005032AA">
        <w:t xml:space="preserve">, </w:t>
      </w:r>
      <w:r w:rsidR="004A59C5">
        <w:t xml:space="preserve"> </w:t>
      </w:r>
      <w:r w:rsidR="00EA1E30">
        <w:t xml:space="preserve">OIB: </w:t>
      </w:r>
      <w:r w:rsidR="00915E34" w:rsidRPr="00915E34">
        <w:t>04949880064</w:t>
      </w:r>
      <w:r w:rsidR="00EA1E30">
        <w:t xml:space="preserve">, </w:t>
      </w:r>
      <w:r w:rsidR="005032AA">
        <w:t xml:space="preserve">                   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915E34">
        <w:t xml:space="preserve">PILAT d.o.o. Vižinada, Lašići 15,  OIB: </w:t>
      </w:r>
      <w:r w:rsidR="00915E34" w:rsidRPr="00915E34">
        <w:t>04949880064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915E34">
        <w:t>737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Pr="00250F22">
        <w:t xml:space="preserve"> 2016. pristupio je zakonski zastupnik dužnika </w:t>
      </w:r>
      <w:r w:rsidR="00915E34">
        <w:t>Elio Pilat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>nema nikakve pokretne i nepokretne imovine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27C5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915E34">
      <w:t>737</w:t>
    </w:r>
    <w:r w:rsidR="005032AA">
      <w:t>/16-</w:t>
    </w:r>
    <w:r w:rsidR="00915E34">
      <w:t>10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915E34">
      <w:t>737</w:t>
    </w:r>
    <w:r w:rsidR="005032AA">
      <w:t>/16-</w:t>
    </w:r>
    <w:r w:rsidR="00915E34">
      <w:t>10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27C5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15E3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PILAT d.o.o. VIŽINADA</izvorni_sadrzaj>
    <derivirana_varijabla naziv="DomainObject.Predmet.ProtustrankaFormated_1">  PILAT d.o.o. VIŽINADA</derivirana_varijabla>
  </DomainObject.Predmet.ProtustrankaFormated>
  <DomainObject.Predmet.ProtustrankaFormatedOIB>
    <izvorni_sadrzaj>  PILAT d.o.o. VIŽINADA, OIB 04949880064</izvorni_sadrzaj>
    <derivirana_varijabla naziv="DomainObject.Predmet.ProtustrankaFormatedOIB_1">  PILAT d.o.o. VIŽINADA, OIB 04949880064</derivirana_varijabla>
  </DomainObject.Predmet.ProtustrankaFormatedOIB>
  <DomainObject.Predmet.ProtustrankaFormatedWithAdress>
    <izvorni_sadrzaj> PILAT d.o.o. VIŽINADA, Lašići 15, 52447 Vižinada</izvorni_sadrzaj>
    <derivirana_varijabla naziv="DomainObject.Predmet.ProtustrankaFormatedWithAdress_1"> PILAT d.o.o. VIŽINADA, Lašići 15, 52447 Vižinada</derivirana_varijabla>
  </DomainObject.Predmet.ProtustrankaFormatedWithAdress>
  <DomainObject.Predmet.ProtustrankaFormatedWithAdressOIB>
    <izvorni_sadrzaj> PILAT d.o.o. VIŽINADA, OIB 04949880064, Lašići 15, 52447 Vižinada</izvorni_sadrzaj>
    <derivirana_varijabla naziv="DomainObject.Predmet.ProtustrankaFormatedWithAdressOIB_1"> PILAT d.o.o. VIŽINADA, OIB 04949880064, Lašići 15, 52447 Vižinada</derivirana_varijabla>
  </DomainObject.Predmet.ProtustrankaFormatedWithAdressOIB>
  <DomainObject.Predmet.ProtustrankaWithAdress>
    <izvorni_sadrzaj>PILAT d.o.o. VIŽINADA Lašići 15, 52447 Vižinada</izvorni_sadrzaj>
    <derivirana_varijabla naziv="DomainObject.Predmet.ProtustrankaWithAdress_1">PILAT d.o.o. VIŽINADA Lašići 15, 52447 Vižinada</derivirana_varijabla>
  </DomainObject.Predmet.ProtustrankaWithAdress>
  <DomainObject.Predmet.ProtustrankaWithAdressOIB>
    <izvorni_sadrzaj>PILAT d.o.o. VIŽINADA, OIB 04949880064, Lašići 15, 52447 Vižinada</izvorni_sadrzaj>
    <derivirana_varijabla naziv="DomainObject.Predmet.ProtustrankaWithAdressOIB_1">PILAT d.o.o. VIŽINADA, OIB 04949880064, Lašići 15, 52447 Vižinada</derivirana_varijabla>
  </DomainObject.Predmet.ProtustrankaWithAdressOIB>
  <DomainObject.Predmet.ProtustrankaNazivFormated>
    <izvorni_sadrzaj>PILAT d.o.o. VIŽINADA</izvorni_sadrzaj>
    <derivirana_varijabla naziv="DomainObject.Predmet.ProtustrankaNazivFormated_1">PILAT d.o.o. VIŽINADA</derivirana_varijabla>
  </DomainObject.Predmet.ProtustrankaNazivFormated>
  <DomainObject.Predmet.ProtustrankaNazivFormatedOIB>
    <izvorni_sadrzaj>PILAT d.o.o. VIŽINADA, OIB 04949880064</izvorni_sadrzaj>
    <derivirana_varijabla naziv="DomainObject.Predmet.ProtustrankaNazivFormatedOIB_1">PILAT d.o.o. VIŽINADA, OIB 04949880064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1342427.62</izvorni_sadrzaj>
    <derivirana_varijabla naziv="DomainObject.Predmet.TrenutnaVrijednost_1">1342427.62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PILAT d.o.o. VIŽINADA</item>
    </izvorni_sadrzaj>
    <derivirana_varijabla naziv="DomainObject.Predmet.ProtuStrankaListFormated_1">
      <item>PILAT d.o.o. VIŽINADA</item>
    </derivirana_varijabla>
  </DomainObject.Predmet.ProtuStrankaListFormated>
  <DomainObject.Predmet.ProtuStrankaListFormatedOIB>
    <izvorni_sadrzaj>
      <item>PILAT d.o.o. VIŽINADA, OIB 04949880064</item>
    </izvorni_sadrzaj>
    <derivirana_varijabla naziv="DomainObject.Predmet.ProtuStrankaListFormatedOIB_1">
      <item>PILAT d.o.o. VIŽINADA, OIB 04949880064</item>
    </derivirana_varijabla>
  </DomainObject.Predmet.ProtuStrankaListFormatedOIB>
  <DomainObject.Predmet.ProtuStrankaListFormatedWithAdress>
    <izvorni_sadrzaj>
      <item>PILAT d.o.o. VIŽINADA, Lašići 15, 52447 Vižinada</item>
    </izvorni_sadrzaj>
    <derivirana_varijabla naziv="DomainObject.Predmet.ProtuStrankaListFormatedWithAdress_1">
      <item>PILAT d.o.o. VIŽINADA, Lašići 15, 52447 Vižinada</item>
    </derivirana_varijabla>
  </DomainObject.Predmet.ProtuStrankaListFormatedWithAdress>
  <DomainObject.Predmet.ProtuStrankaListFormatedWithAdressOIB>
    <izvorni_sadrzaj>
      <item>PILAT d.o.o. VIŽINADA, OIB 04949880064, Lašići 15, 52447 Vižinada</item>
    </izvorni_sadrzaj>
    <derivirana_varijabla naziv="DomainObject.Predmet.ProtuStrankaListFormatedWithAdressOIB_1">
      <item>PILAT d.o.o. VIŽINADA, OIB 04949880064, Lašići 15, 52447 Vižinada</item>
    </derivirana_varijabla>
  </DomainObject.Predmet.ProtuStrankaListFormatedWithAdressOIB>
  <DomainObject.Predmet.ProtuStrankaListNazivFormated>
    <izvorni_sadrzaj>
      <item>PILAT d.o.o. VIŽINADA</item>
    </izvorni_sadrzaj>
    <derivirana_varijabla naziv="DomainObject.Predmet.ProtuStrankaListNazivFormated_1">
      <item>PILAT d.o.o. VIŽINADA</item>
    </derivirana_varijabla>
  </DomainObject.Predmet.ProtuStrankaListNazivFormated>
  <DomainObject.Predmet.ProtuStrankaListNazivFormatedOIB>
    <izvorni_sadrzaj>
      <item>PILAT d.o.o. VIŽINADA, OIB 04949880064</item>
    </izvorni_sadrzaj>
    <derivirana_varijabla naziv="DomainObject.Predmet.ProtuStrankaListNazivFormatedOIB_1">
      <item>PILAT d.o.o. VIŽINADA, OIB 04949880064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PILAT d.o.o. VIŽINADA</izvorni_sadrzaj>
    <derivirana_varijabla naziv="DomainObject.Predmet.ProtustrankaIDrugi_1">PILAT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PILAT d.o.o. VIŽINADA, OIB 04949880064, Lašići 15, 52447 Vižinada</izvorni_sadrzaj>
    <derivirana_varijabla naziv="DomainObject.Predmet.ProtustrankaIDrugiAdressOIB_1">PILAT d.o.o. VIŽINADA, OIB 04949880064, Lašići 15,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PILAT d.o.o. VIŽINADA</item>
    </izvorni_sadrzaj>
    <derivirana_varijabla naziv="DomainObject.Predmet.SudioniciListNaziv_1">
      <item>FINANCIJSKA AGENCIJA, RC RIJEKA, PODRUŽNICA PULA, PULA</item>
      <item>PILAT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PILAT d.o.o. VIŽINADA, OIB 04949880064, Lašići 15,52447 Vižinada</item>
    </izvorni_sadrzaj>
    <derivirana_varijabla naziv="DomainObject.Predmet.SudioniciListAdressOIB_1">
      <item>FINANCIJSKA AGENCIJA, RC RIJEKA, PODRUŽNICA PULA, PULA, OIB 85821130368, Giardini 5,52100 Pula</item>
      <item>PILAT d.o.o. VIŽINADA, OIB 04949880064, Lašići 15,52447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04949880064</item>
    </izvorni_sadrzaj>
    <derivirana_varijabla naziv="DomainObject.Predmet.SudioniciListNazivOIB_1">
      <item>, OIB 85821130368</item>
      <item>, OIB 04949880064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2156</properties:Characters>
  <properties:Lines>68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2016-09-13T08:32:00Z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