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03b4" w14:paraId="3da03b4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>35000 SLAVONSKI BROD                                                              Broj: 3/St-</w:t>
      </w:r>
      <w:r w:rsidR="00911C2B">
        <w:t>1436/2015-</w:t>
      </w:r>
      <w:r w:rsidR="00D83246">
        <w:t>48</w:t>
      </w:r>
    </w:p>
    <w:p w:rsidRDefault="00C53B5C" w:rsidP="00C53B5C" w:rsidR="00C53B5C"/>
    <w:p w:rsidRDefault="00E707E6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D15F59" w:rsidP="00C24480" w:rsidR="00D15F59" w:rsidRPr="00C24480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</w:t>
      </w:r>
      <w:r w:rsidR="00911C2B">
        <w:rPr>
          <w:color w:val="222222"/>
        </w:rPr>
        <w:t xml:space="preserve">stečajnom postupku </w:t>
      </w:r>
      <w:r>
        <w:rPr>
          <w:color w:val="222222"/>
        </w:rPr>
        <w:t xml:space="preserve">nad </w:t>
      </w:r>
      <w:r w:rsidR="00483301">
        <w:rPr>
          <w:color w:val="222222"/>
        </w:rPr>
        <w:t xml:space="preserve">dužnikom </w:t>
      </w:r>
      <w:r w:rsidR="00911C2B">
        <w:rPr>
          <w:b/>
        </w:rPr>
        <w:t xml:space="preserve">BARTOLOVIĆ d.o.o. u stečaju, Požega, Sv. Duha 11A, OIB: 76182748068, </w:t>
      </w:r>
      <w:r w:rsidR="00911C2B">
        <w:t>koga zastupa stečajni upravitelj Marko Tominac iz Vinkovaca</w:t>
      </w:r>
      <w:r w:rsidR="00911C2B">
        <w:rPr>
          <w:color w:val="222222"/>
        </w:rPr>
        <w:t xml:space="preserve">, </w:t>
      </w:r>
      <w:r w:rsidR="00D83246">
        <w:rPr>
          <w:color w:val="222222"/>
        </w:rPr>
        <w:t>12. listopada</w:t>
      </w:r>
      <w:r>
        <w:rPr>
          <w:color w:val="222222"/>
        </w:rPr>
        <w:t xml:space="preserve"> 201</w:t>
      </w:r>
      <w:r w:rsidR="00830734">
        <w:rPr>
          <w:color w:val="222222"/>
        </w:rPr>
        <w:t>7</w:t>
      </w:r>
      <w:r>
        <w:rPr>
          <w:color w:val="222222"/>
        </w:rPr>
        <w:t>.</w:t>
      </w:r>
    </w:p>
    <w:p w:rsidRDefault="00E707E6" w:rsidP="00D15F59" w:rsidR="00D15F59">
      <w:pPr>
        <w:jc w:val="center"/>
      </w:pPr>
      <w:r>
        <w:t xml:space="preserve">z a k l j u č i o </w:t>
      </w:r>
      <w:r w:rsidR="00D15F59" w:rsidRPr="00D15F59">
        <w:t xml:space="preserve">  j e</w:t>
      </w:r>
    </w:p>
    <w:p w:rsidRDefault="00D15F59" w:rsidP="00D15F59" w:rsidR="00D15F59">
      <w:pPr>
        <w:ind w:firstLine="708"/>
        <w:jc w:val="both"/>
      </w:pPr>
      <w:r>
        <w:t xml:space="preserve">I - Pozivaju se vjerovnici stečajnog dužnika </w:t>
      </w:r>
      <w:r w:rsidR="00911C2B">
        <w:rPr>
          <w:b/>
        </w:rPr>
        <w:t>BARTOLOVIĆ d.o.o. u stečaju, Požega, Sv. Duha 11A, OIB: 76182748068</w:t>
      </w:r>
      <w:r w:rsidR="00324606">
        <w:rPr>
          <w:b/>
        </w:rPr>
        <w:t xml:space="preserve"> </w:t>
      </w:r>
      <w:r w:rsidR="00324606" w:rsidRPr="00324606">
        <w:t xml:space="preserve">i </w:t>
      </w:r>
      <w:r>
        <w:t>druge osobe koje za to imaju interes u roku o</w:t>
      </w:r>
      <w:r w:rsidR="00D83246">
        <w:t>d 15</w:t>
      </w:r>
      <w:r w:rsidR="00CC652D">
        <w:t xml:space="preserve"> dana od dana  objave ovog zaključka</w:t>
      </w:r>
      <w:r>
        <w:t xml:space="preserve"> na E oglasnoj ploči predujmiti iznos od  </w:t>
      </w:r>
      <w:r w:rsidR="00D83246">
        <w:rPr>
          <w:b/>
        </w:rPr>
        <w:t>8.470,00</w:t>
      </w:r>
      <w:r w:rsidRPr="00D15F59">
        <w:rPr>
          <w:b/>
        </w:rPr>
        <w:t xml:space="preserve"> kn</w:t>
      </w:r>
      <w:r>
        <w:t xml:space="preserve"> za pokriće troškova stečajnog postupka na račun  depozita Trgovačkog suda u Osijeku broj HR31 2390 0011 3000 0020 0 model HR05 poziv na br. </w:t>
      </w:r>
      <w:r w:rsidR="00911C2B">
        <w:rPr>
          <w:b/>
        </w:rPr>
        <w:t>1436</w:t>
      </w:r>
      <w:r w:rsidR="00271800">
        <w:rPr>
          <w:b/>
        </w:rPr>
        <w:t>-</w:t>
      </w:r>
      <w:r w:rsidRPr="00D15F59">
        <w:rPr>
          <w:b/>
        </w:rPr>
        <w:t>2016</w:t>
      </w:r>
      <w:r w:rsidR="00933952">
        <w:t xml:space="preserve"> uz OIB uplatitelja te izvijestiti sud ako imaju saznanja o imovini dužnika.</w:t>
      </w:r>
    </w:p>
    <w:p w:rsidRDefault="00D15F59" w:rsidP="00D15F59" w:rsidR="00D15F59">
      <w:pPr>
        <w:jc w:val="both"/>
      </w:pPr>
      <w:r>
        <w:t xml:space="preserve">            II  - Ukoliko u roku iz točke I. predujam ne bude uplaćen, donijet će se rješenje o </w:t>
      </w:r>
      <w:r w:rsidR="00E707E6">
        <w:t>zaključenju</w:t>
      </w:r>
      <w:r>
        <w:t xml:space="preserve"> stečajnog postupka </w:t>
      </w:r>
      <w:r w:rsidR="00E707E6">
        <w:t>zbog nemogućnosti namire</w:t>
      </w:r>
      <w:r w:rsidR="00CC652D">
        <w:t>nja troškova stečajnog postupka</w:t>
      </w:r>
      <w:r w:rsidR="00D83246">
        <w:t xml:space="preserve">, </w:t>
      </w:r>
      <w:r w:rsidR="00CC652D">
        <w:t xml:space="preserve">a </w:t>
      </w:r>
      <w:r w:rsidR="00D83246">
        <w:t>naplata kupoprodajne cijene iz prodaje</w:t>
      </w:r>
      <w:r w:rsidR="00CC652D">
        <w:t xml:space="preserve"> pokretnina dužnika nastavit će se provoditi nakon zaključenja stečajnog postupka te će se nakon unovčenja pokretnina provesti eventualne radnje radi namirenja vjerovnika nakon što se namire troškovi vođenja stečaja.</w:t>
      </w:r>
    </w:p>
    <w:p w:rsidRDefault="00D15F59" w:rsidP="00D15F59" w:rsidR="00D15F59">
      <w:pPr>
        <w:jc w:val="center"/>
      </w:pPr>
      <w:r>
        <w:t>Obrazloženje</w:t>
      </w:r>
    </w:p>
    <w:p w:rsidRDefault="00D15F59" w:rsidP="00E707E6" w:rsidR="00E707E6">
      <w:pPr>
        <w:ind w:firstLine="708"/>
        <w:jc w:val="both"/>
        <w:rPr>
          <w:color w:val="000000"/>
        </w:rPr>
      </w:pPr>
      <w:r>
        <w:t xml:space="preserve"> </w:t>
      </w:r>
      <w:r w:rsidR="00E707E6">
        <w:rPr>
          <w:color w:val="000000"/>
        </w:rPr>
        <w:t xml:space="preserve">Nad stečajnim dužnikom </w:t>
      </w:r>
      <w:r w:rsidR="00911C2B">
        <w:rPr>
          <w:b/>
        </w:rPr>
        <w:t>BARTOLOVIĆ d.o.o. u stečaju, Požega, Sv. Duha 11A, OIB: 76182748068</w:t>
      </w:r>
      <w:r w:rsidR="00E707E6">
        <w:rPr>
          <w:color w:val="000000"/>
        </w:rPr>
        <w:t>,  otv</w:t>
      </w:r>
      <w:r w:rsidR="00857917">
        <w:rPr>
          <w:color w:val="000000"/>
        </w:rPr>
        <w:t xml:space="preserve">oren je stečajni postupak dana </w:t>
      </w:r>
      <w:r w:rsidR="00911C2B">
        <w:rPr>
          <w:color w:val="000000"/>
        </w:rPr>
        <w:t>30.5.2016</w:t>
      </w:r>
      <w:r w:rsidR="00E707E6">
        <w:rPr>
          <w:color w:val="000000"/>
        </w:rPr>
        <w:t xml:space="preserve">. godine. </w:t>
      </w:r>
    </w:p>
    <w:p w:rsidRDefault="00E707E6" w:rsidP="00E707E6" w:rsidR="00857917">
      <w:pPr>
        <w:jc w:val="both"/>
        <w:rPr>
          <w:color w:val="000000"/>
        </w:rPr>
      </w:pPr>
      <w:r>
        <w:rPr>
          <w:color w:val="000000"/>
        </w:rPr>
        <w:t xml:space="preserve">          Na </w:t>
      </w:r>
      <w:r w:rsidR="00CC652D">
        <w:rPr>
          <w:color w:val="000000"/>
        </w:rPr>
        <w:t xml:space="preserve">skupštini vjerovnika od </w:t>
      </w:r>
      <w:r w:rsidR="00D83246">
        <w:rPr>
          <w:color w:val="000000"/>
        </w:rPr>
        <w:t>2.10.</w:t>
      </w:r>
      <w:r w:rsidR="00CC652D">
        <w:rPr>
          <w:color w:val="000000"/>
        </w:rPr>
        <w:t>2017. izglasana je odluka</w:t>
      </w:r>
      <w:r>
        <w:rPr>
          <w:color w:val="000000"/>
        </w:rPr>
        <w:t xml:space="preserve"> o zaključenju stečaja zbog nemogućnosti namirenja troškova  stečajnog postupka nakon što se pozovu vjerovnici na uplatu predujma od </w:t>
      </w:r>
      <w:r w:rsidR="00D83246">
        <w:rPr>
          <w:color w:val="000000"/>
        </w:rPr>
        <w:t>8.470,00</w:t>
      </w:r>
      <w:r>
        <w:rPr>
          <w:color w:val="000000"/>
        </w:rPr>
        <w:t xml:space="preserve"> kn za podmirenje troškova vođenja stečaja</w:t>
      </w:r>
      <w:r w:rsidR="00CC652D">
        <w:rPr>
          <w:color w:val="000000"/>
        </w:rPr>
        <w:t>.</w:t>
      </w:r>
    </w:p>
    <w:p w:rsidRDefault="00D83246" w:rsidP="00CC652D" w:rsidR="00D83246">
      <w:pPr>
        <w:ind w:firstLine="708" w:left="5664"/>
        <w:jc w:val="both"/>
      </w:pPr>
    </w:p>
    <w:p w:rsidRDefault="00D83246" w:rsidP="00CC652D" w:rsidR="00CC652D">
      <w:pPr>
        <w:ind w:firstLine="708" w:left="5664"/>
        <w:jc w:val="both"/>
        <w:rPr>
          <w:color w:val="000000"/>
        </w:rPr>
      </w:pPr>
      <w:r>
        <w:lastRenderedPageBreak/>
        <w:t>Broj: 3/St-1436/2015-48</w:t>
      </w:r>
    </w:p>
    <w:p w:rsidRDefault="00E707E6" w:rsidP="00E707E6" w:rsidR="00CC652D">
      <w:pPr>
        <w:ind w:firstLine="708"/>
        <w:jc w:val="both"/>
        <w:rPr>
          <w:color w:val="000000"/>
        </w:rPr>
      </w:pPr>
      <w:r>
        <w:rPr>
          <w:color w:val="000000"/>
        </w:rPr>
        <w:t>Zaključak o pozivanju vjerovnika na uplatu predujma objavljuje je na eOglasnoj ploči radi dostave vjerovnicima i drugim zainteresiranim</w:t>
      </w:r>
      <w:r w:rsidR="00CC652D">
        <w:rPr>
          <w:color w:val="000000"/>
        </w:rPr>
        <w:t>a te se objavljuje i zapisnik sa skupštine vjerovnika.</w:t>
      </w:r>
    </w:p>
    <w:p w:rsidRDefault="00E707E6" w:rsidP="00E707E6" w:rsidR="00E707E6">
      <w:pPr>
        <w:ind w:firstLine="708"/>
        <w:jc w:val="both"/>
      </w:pPr>
      <w:r>
        <w:rPr>
          <w:color w:val="000000"/>
        </w:rPr>
        <w:t>Odlučeno je stoga  kao u izreci rješenja temeljem čl. 293 stavak 1. Stečajnog zakona NN 71/15.</w:t>
      </w:r>
    </w:p>
    <w:p w:rsidRDefault="00E707E6" w:rsidP="00E707E6" w:rsidR="00E707E6">
      <w:pPr>
        <w:jc w:val="both"/>
      </w:pPr>
    </w:p>
    <w:p w:rsidRDefault="00E707E6" w:rsidP="00E707E6" w:rsidR="00E707E6">
      <w:pPr>
        <w:ind w:firstLine="708"/>
        <w:jc w:val="both"/>
      </w:pPr>
      <w:r>
        <w:rPr>
          <w:color w:val="000000"/>
        </w:rPr>
        <w:t xml:space="preserve">U Slavonskom Brodu  </w:t>
      </w:r>
      <w:r w:rsidR="00D83246">
        <w:rPr>
          <w:color w:val="000000"/>
        </w:rPr>
        <w:t>12. listopada</w:t>
      </w:r>
      <w:r>
        <w:rPr>
          <w:color w:val="000000"/>
        </w:rPr>
        <w:t xml:space="preserve"> 2017.</w:t>
      </w:r>
    </w:p>
    <w:p w:rsidRDefault="00E707E6" w:rsidP="00E707E6" w:rsidR="00E707E6">
      <w:pPr>
        <w:jc w:val="both"/>
      </w:pPr>
    </w:p>
    <w:p w:rsidRDefault="00E707E6" w:rsidP="00E707E6" w:rsidR="00E707E6">
      <w:pPr>
        <w:jc w:val="both"/>
      </w:pPr>
      <w:r>
        <w:rPr>
          <w:color w:val="000000"/>
        </w:rPr>
        <w:t xml:space="preserve">                                                                                               </w:t>
      </w:r>
      <w:r>
        <w:rPr>
          <w:color w:val="000000"/>
        </w:rPr>
        <w:tab/>
        <w:t xml:space="preserve">     STEČAJNI SUDAC:</w:t>
      </w:r>
    </w:p>
    <w:p w:rsidRDefault="00E707E6" w:rsidP="00E707E6" w:rsidR="00E707E6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Daniela Martini Maoduš</w:t>
      </w:r>
    </w:p>
    <w:p w:rsidRDefault="00E707E6" w:rsidP="00E707E6" w:rsidR="00E707E6">
      <w:pPr>
        <w:jc w:val="both"/>
      </w:pPr>
    </w:p>
    <w:p w:rsidRDefault="00E707E6" w:rsidP="00E707E6" w:rsidR="00E707E6">
      <w:pPr>
        <w:jc w:val="both"/>
      </w:pPr>
    </w:p>
    <w:p w:rsidRDefault="00E707E6" w:rsidP="00E707E6" w:rsidR="00E707E6">
      <w:pPr>
        <w:jc w:val="both"/>
      </w:pPr>
    </w:p>
    <w:p w:rsidRDefault="00E707E6" w:rsidP="00E707E6" w:rsidR="00E707E6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Dostaviti: </w:t>
      </w:r>
    </w:p>
    <w:p w:rsidRDefault="00E707E6" w:rsidP="00E707E6" w:rsidR="00E707E6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putem eOglasne ploče steč.upravitelju i vjerovnicima</w:t>
      </w:r>
    </w:p>
    <w:p w:rsidRDefault="00E707E6" w:rsidP="00E707E6" w:rsidR="00E707E6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- kalendar </w:t>
      </w:r>
      <w:r w:rsidR="00D83246">
        <w:rPr>
          <w:color w:val="000000"/>
          <w:sz w:val="16"/>
          <w:szCs w:val="16"/>
        </w:rPr>
        <w:t>25</w:t>
      </w:r>
      <w:r>
        <w:rPr>
          <w:color w:val="000000"/>
          <w:sz w:val="16"/>
          <w:szCs w:val="16"/>
        </w:rPr>
        <w:t xml:space="preserve"> dana</w:t>
      </w:r>
    </w:p>
    <w:p w:rsidRDefault="00D15F59" w:rsidP="00E707E6" w:rsidR="00D15F59" w:rsidRPr="00D15F59">
      <w:pPr>
        <w:jc w:val="both"/>
      </w:pPr>
    </w:p>
    <w:sectPr w:rsidR="00D15F59" w:rsidRPr="00D15F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D17FE"/>
    <w:rsid w:val="00271800"/>
    <w:rsid w:val="00324606"/>
    <w:rsid w:val="003415EC"/>
    <w:rsid w:val="00483301"/>
    <w:rsid w:val="005056C5"/>
    <w:rsid w:val="0053310D"/>
    <w:rsid w:val="00534911"/>
    <w:rsid w:val="00544B68"/>
    <w:rsid w:val="00575C0A"/>
    <w:rsid w:val="005B7D30"/>
    <w:rsid w:val="005D17B9"/>
    <w:rsid w:val="00624F6A"/>
    <w:rsid w:val="00670B64"/>
    <w:rsid w:val="006B4318"/>
    <w:rsid w:val="006C0602"/>
    <w:rsid w:val="00703800"/>
    <w:rsid w:val="00705CDC"/>
    <w:rsid w:val="007B4282"/>
    <w:rsid w:val="00830734"/>
    <w:rsid w:val="00857917"/>
    <w:rsid w:val="008B42CC"/>
    <w:rsid w:val="00911C2B"/>
    <w:rsid w:val="00933952"/>
    <w:rsid w:val="0096060F"/>
    <w:rsid w:val="00996C92"/>
    <w:rsid w:val="00A4712D"/>
    <w:rsid w:val="00A50299"/>
    <w:rsid w:val="00B1209D"/>
    <w:rsid w:val="00B37F78"/>
    <w:rsid w:val="00B51B00"/>
    <w:rsid w:val="00BB7870"/>
    <w:rsid w:val="00BF5EDB"/>
    <w:rsid w:val="00C1057B"/>
    <w:rsid w:val="00C11E1E"/>
    <w:rsid w:val="00C24480"/>
    <w:rsid w:val="00C53B5C"/>
    <w:rsid w:val="00CC652D"/>
    <w:rsid w:val="00D15F59"/>
    <w:rsid w:val="00D83246"/>
    <w:rsid w:val="00DB2AF8"/>
    <w:rsid w:val="00E1245E"/>
    <w:rsid w:val="00E707E6"/>
    <w:rsid w:val="00EA2E2D"/>
    <w:rsid w:val="00EC3402"/>
    <w:rsid w:val="00FB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8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8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8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8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8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8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8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8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8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853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St-1436/2015</izvorni_sadrzaj>
    <derivirana_varijabla naziv="DomainObject.Predmet.OznakaBroj_1">St-1436/2015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BARTOLOVIĆ d.o.o. za proizvodnju, usluge i turistička agencija</izvorni_sadrzaj>
    <derivirana_varijabla naziv="DomainObject.Predmet.ProtustrankaFormated_1">  BARTOLOVIĆ d.o.o. za proizvodnju, usluge i turistička agencija</derivirana_varijabla>
  </DomainObject.Predmet.ProtustrankaFormated>
  <DomainObject.Predmet.ProtustrankaFormatedOIB>
    <izvorni_sadrzaj>  BARTOLOVIĆ d.o.o. za proizvodnju, usluge i turistička agencija, OIB 76182748068</izvorni_sadrzaj>
    <derivirana_varijabla naziv="DomainObject.Predmet.ProtustrankaFormatedOIB_1">  BARTOLOVIĆ d.o.o. za proizvodnju, usluge i turistička agencija, OIB 76182748068</derivirana_varijabla>
  </DomainObject.Predmet.ProtustrankaFormatedOIB>
  <DomainObject.Predmet.ProtustrankaFormatedWithAdress>
    <izvorni_sadrzaj> BARTOLOVIĆ d.o.o. za proizvodnju, usluge i turistička agencija, Svetog Duha 11 A, 34000 Požega</izvorni_sadrzaj>
    <derivirana_varijabla naziv="DomainObject.Predmet.ProtustrankaFormatedWithAdress_1"> BARTOLOVIĆ d.o.o. za proizvodnju, usluge i turistička agencija, Svetog Duha 11 A, 34000 Požega</derivirana_varijabla>
  </DomainObject.Predmet.ProtustrankaFormatedWithAdress>
  <DomainObject.Predmet.ProtustrankaFormatedWithAdressOIB>
    <izvorni_sadrzaj> BARTOLOVIĆ d.o.o. za proizvodnju, usluge i turistička agencija, OIB 76182748068, Svetog Duha 11 A, 34000 Požega</izvorni_sadrzaj>
    <derivirana_varijabla naziv="DomainObject.Predmet.ProtustrankaFormatedWithAdressOIB_1"> BARTOLOVIĆ d.o.o. za proizvodnju, usluge i turistička agencija, OIB 76182748068, Svetog Duha 11 A, 34000 Požega</derivirana_varijabla>
  </DomainObject.Predmet.ProtustrankaFormatedWithAdressOIB>
  <DomainObject.Predmet.ProtustrankaWithAdress>
    <izvorni_sadrzaj>BARTOLOVIĆ d.o.o. za proizvodnju, usluge i turistička agencija Svetog Duha 11 A, 34000 Požega</izvorni_sadrzaj>
    <derivirana_varijabla naziv="DomainObject.Predmet.ProtustrankaWithAdress_1">BARTOLOVIĆ d.o.o. za proizvodnju, usluge i turistička agencija Svetog Duha 11 A, 34000 Požega</derivirana_varijabla>
  </DomainObject.Predmet.ProtustrankaWithAdress>
  <DomainObject.Predmet.ProtustrankaWithAdressOIB>
    <izvorni_sadrzaj>BARTOLOVIĆ d.o.o. za proizvodnju, usluge i turistička agencija, OIB 76182748068, Svetog Duha 11 A, 34000 Požega</izvorni_sadrzaj>
    <derivirana_varijabla naziv="DomainObject.Predmet.ProtustrankaWithAdressOIB_1">BARTOLOVIĆ d.o.o. za proizvodnju, usluge i turistička agencija, OIB 76182748068, Svetog Duha 11 A, 34000 Požega</derivirana_varijabla>
  </DomainObject.Predmet.ProtustrankaWithAdressOIB>
  <DomainObject.Predmet.ProtustrankaNazivFormated>
    <izvorni_sadrzaj>BARTOLOVIĆ d.o.o. za proizvodnju, usluge i turistička agencija</izvorni_sadrzaj>
    <derivirana_varijabla naziv="DomainObject.Predmet.ProtustrankaNazivFormated_1">BARTOLOVIĆ d.o.o. za proizvodnju, usluge i turistička agencija</derivirana_varijabla>
  </DomainObject.Predmet.ProtustrankaNazivFormated>
  <DomainObject.Predmet.ProtustrankaNazivFormatedOIB>
    <izvorni_sadrzaj>BARTOLOVIĆ d.o.o. za proizvodnju, usluge i turistička agencija, OIB 76182748068</izvorni_sadrzaj>
    <derivirana_varijabla naziv="DomainObject.Predmet.ProtustrankaNazivFormatedOIB_1">BARTOLOVIĆ d.o.o. za proizvodnju, usluge i turistička agencija, OIB 76182748068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BARTOLOVIĆ d.o.o. za proizvodnju, usluge i turistička agencija</izvorni_sadrzaj>
    <derivirana_varijabla naziv="DomainObject.Predmet.StrankaFormated_1">  BARTOLOVIĆ d.o.o. za proizvodnju, usluge i turistička agencija</derivirana_varijabla>
  </DomainObject.Predmet.StrankaFormated>
  <DomainObject.Predmet.StrankaFormatedOIB>
    <izvorni_sadrzaj>  BARTOLOVIĆ d.o.o. za proizvodnju, usluge i turistička agencija, OIB 76182748068</izvorni_sadrzaj>
    <derivirana_varijabla naziv="DomainObject.Predmet.StrankaFormatedOIB_1">  BARTOLOVIĆ d.o.o. za proizvodnju, usluge i turistička agencija, OIB 76182748068</derivirana_varijabla>
  </DomainObject.Predmet.StrankaFormatedOIB>
  <DomainObject.Predmet.StrankaFormatedWithAdress>
    <izvorni_sadrzaj> BARTOLOVIĆ d.o.o. za proizvodnju, usluge i turistička agencija, Svetog Duha 11 A, 34000 Požega</izvorni_sadrzaj>
    <derivirana_varijabla naziv="DomainObject.Predmet.StrankaFormatedWithAdress_1"> BARTOLOVIĆ d.o.o. za proizvodnju, usluge i turistička agencija, Svetog Duha 11 A, 34000 Požega</derivirana_varijabla>
  </DomainObject.Predmet.StrankaFormatedWithAdress>
  <DomainObject.Predmet.StrankaFormatedWithAdressOIB>
    <izvorni_sadrzaj> BARTOLOVIĆ d.o.o. za proizvodnju, usluge i turistička agencija, OIB 76182748068, Svetog Duha 11 A, 34000 Požega</izvorni_sadrzaj>
    <derivirana_varijabla naziv="DomainObject.Predmet.StrankaFormatedWithAdressOIB_1"> BARTOLOVIĆ d.o.o. za proizvodnju, usluge i turistička agencija, OIB 76182748068, Svetog Duha 11 A, 34000 Požega</derivirana_varijabla>
  </DomainObject.Predmet.StrankaFormatedWithAdressOIB>
  <DomainObject.Predmet.StrankaWithAdress>
    <izvorni_sadrzaj>BARTOLOVIĆ d.o.o. za proizvodnju, usluge i turistička agencija Svetog Duha 11 A,34000 Požega</izvorni_sadrzaj>
    <derivirana_varijabla naziv="DomainObject.Predmet.StrankaWithAdress_1">BARTOLOVIĆ d.o.o. za proizvodnju, usluge i turistička agencija Svetog Duha 11 A,34000 Požega</derivirana_varijabla>
  </DomainObject.Predmet.StrankaWithAdress>
  <DomainObject.Predmet.StrankaWithAdressOIB>
    <izvorni_sadrzaj>BARTOLOVIĆ d.o.o. za proizvodnju, usluge i turistička agencija, OIB 76182748068, Svetog Duha 11 A,34000 Požega</izvorni_sadrzaj>
    <derivirana_varijabla naziv="DomainObject.Predmet.StrankaWithAdressOIB_1">BARTOLOVIĆ d.o.o. za proizvodnju, usluge i turistička agencija, OIB 76182748068, Svetog Duha 11 A,34000 Požega</derivirana_varijabla>
  </DomainObject.Predmet.StrankaWithAdressOIB>
  <DomainObject.Predmet.StrankaNazivFormated>
    <izvorni_sadrzaj>BARTOLOVIĆ d.o.o. za proizvodnju, usluge i turistička agencija</izvorni_sadrzaj>
    <derivirana_varijabla naziv="DomainObject.Predmet.StrankaNazivFormated_1">BARTOLOVIĆ d.o.o. za proizvodnju, usluge i turistička agencija</derivirana_varijabla>
  </DomainObject.Predmet.StrankaNazivFormated>
  <DomainObject.Predmet.StrankaNazivFormatedOIB>
    <izvorni_sadrzaj>BARTOLOVIĆ d.o.o. za proizvodnju, usluge i turistička agencija, OIB 76182748068</izvorni_sadrzaj>
    <derivirana_varijabla naziv="DomainObject.Predmet.StrankaNazivFormatedOIB_1">BARTOLOVIĆ d.o.o. za proizvodnju, usluge i turistička agencija, OIB 76182748068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BARTOLOVIĆ d.o.o. za proizvodnju, usluge i turistička agencija</item>
    </izvorni_sadrzaj>
    <derivirana_varijabla naziv="DomainObject.Predmet.StrankaListFormated_1">
      <item>BARTOLOVIĆ d.o.o. za proizvodnju, usluge i turistička agencija</item>
    </derivirana_varijabla>
  </DomainObject.Predmet.StrankaListFormated>
  <DomainObject.Predmet.StrankaListFormatedOIB>
    <izvorni_sadrzaj>
      <item>BARTOLOVIĆ d.o.o. za proizvodnju, usluge i turistička agencija, OIB 76182748068</item>
    </izvorni_sadrzaj>
    <derivirana_varijabla naziv="DomainObject.Predmet.StrankaListFormatedOIB_1">
      <item>BARTOLOVIĆ d.o.o. za proizvodnju, usluge i turistička agencija, OIB 76182748068</item>
    </derivirana_varijabla>
  </DomainObject.Predmet.StrankaListFormatedOIB>
  <DomainObject.Predmet.StrankaListFormatedWithAdress>
    <izvorni_sadrzaj>
      <item>BARTOLOVIĆ d.o.o. za proizvodnju, usluge i turistička agencija, Svetog Duha 11 A, 34000 Požega</item>
    </izvorni_sadrzaj>
    <derivirana_varijabla naziv="DomainObject.Predmet.StrankaListFormatedWithAdress_1">
      <item>BARTOLOVIĆ d.o.o. za proizvodnju, usluge i turistička agencija, Svetog Duha 11 A, 34000 Požega</item>
    </derivirana_varijabla>
  </DomainObject.Predmet.StrankaListFormatedWithAdress>
  <DomainObject.Predmet.StrankaListFormatedWithAdressOIB>
    <izvorni_sadrzaj>
      <item>BARTOLOVIĆ d.o.o. za proizvodnju, usluge i turistička agencija, OIB 76182748068, Svetog Duha 11 A, 34000 Požega</item>
    </izvorni_sadrzaj>
    <derivirana_varijabla naziv="DomainObject.Predmet.StrankaListFormatedWithAdressOIB_1">
      <item>BARTOLOVIĆ d.o.o. za proizvodnju, usluge i turistička agencija, OIB 76182748068, Svetog Duha 11 A, 34000 Požega</item>
    </derivirana_varijabla>
  </DomainObject.Predmet.StrankaListFormatedWithAdressOIB>
  <DomainObject.Predmet.StrankaListNazivFormated>
    <izvorni_sadrzaj>
      <item>BARTOLOVIĆ d.o.o. za proizvodnju, usluge i turistička agencija</item>
    </izvorni_sadrzaj>
    <derivirana_varijabla naziv="DomainObject.Predmet.StrankaListNazivFormated_1">
      <item>BARTOLOVIĆ d.o.o. za proizvodnju, usluge i turistička agencija</item>
    </derivirana_varijabla>
  </DomainObject.Predmet.StrankaListNazivFormated>
  <DomainObject.Predmet.StrankaListNazivFormatedOIB>
    <izvorni_sadrzaj>
      <item>BARTOLOVIĆ d.o.o. za proizvodnju, usluge i turistička agencija, OIB 76182748068</item>
    </izvorni_sadrzaj>
    <derivirana_varijabla naziv="DomainObject.Predmet.StrankaListNazivFormatedOIB_1">
      <item>BARTOLOVIĆ d.o.o. za proizvodnju, usluge i turistička agencija, OIB 76182748068</item>
    </derivirana_varijabla>
  </DomainObject.Predmet.StrankaListNazivFormatedOIB>
  <DomainObject.Predmet.ProtuStrankaListFormated>
    <izvorni_sadrzaj>
      <item>BARTOLOVIĆ d.o.o. za proizvodnju, usluge i turistička agencija</item>
    </izvorni_sadrzaj>
    <derivirana_varijabla naziv="DomainObject.Predmet.ProtuStrankaListFormated_1">
      <item>BARTOLOVIĆ d.o.o. za proizvodnju, usluge i turistička agencija</item>
    </derivirana_varijabla>
  </DomainObject.Predmet.ProtuStrankaListFormated>
  <DomainObject.Predmet.ProtuStrankaListFormatedOIB>
    <izvorni_sadrzaj>
      <item>BARTOLOVIĆ d.o.o. za proizvodnju, usluge i turistička agencija, OIB 76182748068</item>
    </izvorni_sadrzaj>
    <derivirana_varijabla naziv="DomainObject.Predmet.ProtuStrankaListFormatedOIB_1">
      <item>BARTOLOVIĆ d.o.o. za proizvodnju, usluge i turistička agencija, OIB 76182748068</item>
    </derivirana_varijabla>
  </DomainObject.Predmet.ProtuStrankaListFormatedOIB>
  <DomainObject.Predmet.ProtuStrankaListFormatedWithAdress>
    <izvorni_sadrzaj>
      <item>BARTOLOVIĆ d.o.o. za proizvodnju, usluge i turistička agencija, Svetog Duha 11 A, 34000 Požega</item>
    </izvorni_sadrzaj>
    <derivirana_varijabla naziv="DomainObject.Predmet.ProtuStrankaListFormatedWithAdress_1">
      <item>BARTOLOVIĆ d.o.o. za proizvodnju, usluge i turistička agencija, Svetog Duha 11 A, 34000 Požega</item>
    </derivirana_varijabla>
  </DomainObject.Predmet.ProtuStrankaListFormatedWithAdress>
  <DomainObject.Predmet.ProtuStrankaListFormatedWithAdressOIB>
    <izvorni_sadrzaj>
      <item>BARTOLOVIĆ d.o.o. za proizvodnju, usluge i turistička agencija, OIB 76182748068, Svetog Duha 11 A, 34000 Požega</item>
    </izvorni_sadrzaj>
    <derivirana_varijabla naziv="DomainObject.Predmet.ProtuStrankaListFormatedWithAdressOIB_1">
      <item>BARTOLOVIĆ d.o.o. za proizvodnju, usluge i turistička agencija, OIB 76182748068, Svetog Duha 11 A, 34000 Požega</item>
    </derivirana_varijabla>
  </DomainObject.Predmet.ProtuStrankaListFormatedWithAdressOIB>
  <DomainObject.Predmet.ProtuStrankaListNazivFormated>
    <izvorni_sadrzaj>
      <item>BARTOLOVIĆ d.o.o. za proizvodnju, usluge i turistička agencija</item>
    </izvorni_sadrzaj>
    <derivirana_varijabla naziv="DomainObject.Predmet.ProtuStrankaListNazivFormated_1">
      <item>BARTOLOVIĆ d.o.o. za proizvodnju, usluge i turistička agencija</item>
    </derivirana_varijabla>
  </DomainObject.Predmet.ProtuStrankaListNazivFormated>
  <DomainObject.Predmet.ProtuStrankaListNazivFormatedOIB>
    <izvorni_sadrzaj>
      <item>BARTOLOVIĆ d.o.o. za proizvodnju, usluge i turistička agencija, OIB 76182748068</item>
    </izvorni_sadrzaj>
    <derivirana_varijabla naziv="DomainObject.Predmet.ProtuStrankaListNazivFormatedOIB_1">
      <item>BARTOLOVIĆ d.o.o. za proizvodnju, usluge i turistička agencija, OIB 76182748068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BARTOLOVIĆ d.o.o. za proizvodnju, usluge i turistička agencija</izvorni_sadrzaj>
    <derivirana_varijabla naziv="DomainObject.Predmet.StrankaIDrugi_1">BARTOLOVIĆ d.o.o. za proizvodnju, usluge i turistička agencija</derivirana_varijabla>
  </DomainObject.Predmet.StrankaIDrugi>
  <DomainObject.Predmet.ProtustrankaIDrugi>
    <izvorni_sadrzaj>BARTOLOVIĆ d.o.o. za proizvodnju, usluge i turistička agencija</izvorni_sadrzaj>
    <derivirana_varijabla naziv="DomainObject.Predmet.ProtustrankaIDrugi_1">BARTOLOVIĆ d.o.o. za proizvodnju, usluge i turistička agencija</derivirana_varijabla>
  </DomainObject.Predmet.ProtustrankaIDrugi>
  <DomainObject.Predmet.StrankaIDrugiAdressOIB>
    <izvorni_sadrzaj>BARTOLOVIĆ d.o.o. za proizvodnju, usluge i turistička agencija, OIB 76182748068, Svetog Duha 11 A, 34000 Požega</izvorni_sadrzaj>
    <derivirana_varijabla naziv="DomainObject.Predmet.StrankaIDrugiAdressOIB_1">BARTOLOVIĆ d.o.o. za proizvodnju, usluge i turistička agencija, OIB 76182748068, Svetog Duha 11 A, 34000 Požega</derivirana_varijabla>
  </DomainObject.Predmet.StrankaIDrugiAdressOIB>
  <DomainObject.Predmet.ProtustrankaIDrugiAdressOIB>
    <izvorni_sadrzaj>BARTOLOVIĆ d.o.o. za proizvodnju, usluge i turistička agencija, OIB 76182748068, Svetog Duha 11 A, 34000 Požega</izvorni_sadrzaj>
    <derivirana_varijabla naziv="DomainObject.Predmet.ProtustrankaIDrugiAdressOIB_1">BARTOLOVIĆ d.o.o. za proizvodnju, usluge i turistička agencija, OIB 76182748068, Svetog Duha 11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BARTOLOVIĆ d.o.o. za proizvodnju, usluge i turistička agencija</item>
      <item>BARTOLOVIĆ d.o.o. za proizvodnju, usluge i turistička agencija</item>
    </izvorni_sadrzaj>
    <derivirana_varijabla naziv="DomainObject.Predmet.SudioniciListNaziv_1">
      <item>BARTOLOVIĆ d.o.o. za proizvodnju, usluge i turistička agencija</item>
      <item>BARTOLOVIĆ d.o.o. za proizvodnju, usluge i turistička agencija</item>
    </derivirana_varijabla>
  </DomainObject.Predmet.SudioniciListNaziv>
  <DomainObject.Predmet.SudioniciListAdressOIB>
    <izvorni_sadrzaj>
      <item>BARTOLOVIĆ d.o.o. za proizvodnju, usluge i turistička agencija, OIB 76182748068, Svetog Duha 11 A,34000 Požega</item>
      <item>BARTOLOVIĆ d.o.o. za proizvodnju, usluge i turistička agencija, OIB 76182748068, Svetog Duha 11 A,34000 Požega</item>
    </izvorni_sadrzaj>
    <derivirana_varijabla naziv="DomainObject.Predmet.SudioniciListAdressOIB_1">
      <item>BARTOLOVIĆ d.o.o. za proizvodnju, usluge i turistička agencija, OIB 76182748068, Svetog Duha 11 A,34000 Požega</item>
      <item>BARTOLOVIĆ d.o.o. za proizvodnju, usluge i turistička agencija, OIB 76182748068, Svetog Duha 11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76182748068</item>
      <item>, OIB 76182748068</item>
    </izvorni_sadrzaj>
    <derivirana_varijabla naziv="DomainObject.Predmet.SudioniciListNazivOIB_1">
      <item>, OIB 76182748068</item>
      <item>, OIB 76182748068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439C26-C0FE-4996-A77E-EE0B5E5453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345</properties:Words>
  <properties:Characters>1905</properties:Characters>
  <properties:Lines>49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2017-04-05T06:59:00Z</dcterms:created>
  <dc:creator>Danijela Martini Maoduš</dc:creator>
  <cp:lastModifiedBy>wsadmin</cp:lastModifiedBy>
  <cp:lastPrinted>2017-10-12T09:40:00Z</cp:lastPrinted>
  <dcterms:modified xmlns:xsi="http://www.w3.org/2001/XMLSchema-instance" xsi:type="dcterms:W3CDTF">2017-10-12T09:44:00Z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