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41be" w14:paraId="f2841be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4B3A5F">
        <w:t>512</w:t>
      </w:r>
      <w:r w:rsidR="00B74A75">
        <w:t>/16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4B3A5F">
        <w:t>FILIPOPOLIS d.o.o. Zagreb, VIII Vrbik 20, OIB 54929432803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4B3A5F">
        <w:t>FILIPOPOLIS d.o.o. Zagreb, VIII Vrbik 20, OIB 54929432803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B74A75">
        <w:t>10,</w:t>
      </w:r>
      <w:r w:rsidR="004B3A5F">
        <w:t>13</w:t>
      </w:r>
      <w:r w:rsidR="00B74A75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4B3A5F">
        <w:t>Željko Vugrić, Velika Gorica, A. Cesarca 52, OIB 14250195321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4B3A5F">
        <w:t>FILIPOPOLIS d.o.o. Zagreb, VIII Vrbik 20, OIB 54929432803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4B3A5F">
        <w:t>FILIPOPOLIS d.o.o. Zagreb, VIII Vrbik 20, OIB 54929432803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57044A">
        <w:t>1</w:t>
      </w:r>
      <w:r w:rsidR="004B3A5F">
        <w:t>8</w:t>
      </w:r>
      <w:r w:rsidR="00B74A75">
        <w:t>. siječnja 2016</w:t>
      </w:r>
      <w:r w:rsidR="00B52D06">
        <w:t>.</w:t>
      </w:r>
      <w:r w:rsidR="00E46036">
        <w:t xml:space="preserve"> godine</w:t>
      </w:r>
      <w:r>
        <w:t xml:space="preserve"> zahtjev za provedbu skraćenog stečajnog postupka nad dužnikom </w:t>
      </w:r>
      <w:r w:rsidR="004B3A5F">
        <w:t>FILIPOPOLIS d.o.o. Zagreb, VIII Vrbik 20, OIB 54929432803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B74A75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B74A75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B74A75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536E99" w:rsidR="007B7E63">
      <w:pPr>
        <w:jc w:val="right"/>
      </w:pPr>
      <w:r>
        <w:t xml:space="preserve">                                                                         Goranka Boljkovac</w:t>
      </w:r>
    </w:p>
    <w:p w:rsidRDefault="00536E99" w:rsidP="00536E99" w:rsidR="00536E99">
      <w:pPr>
        <w:jc w:val="right"/>
      </w:pPr>
    </w:p>
    <w:p w:rsidRDefault="00536E99" w:rsidP="00536E99" w:rsidR="00536E99">
      <w:pPr>
        <w:jc w:val="right"/>
      </w:pPr>
    </w:p>
    <w:p w:rsidRDefault="00536E99" w:rsidP="00536E99" w:rsidR="00536E99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4B3A5F">
        <w:t>Željko Vugrić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41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4B3A5F">
      <w:t>512</w:t>
    </w:r>
    <w:r w:rsidR="00B74A75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5EB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1BC5"/>
    <w:rsid w:val="00327AAA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3A5F"/>
    <w:rsid w:val="004B4514"/>
    <w:rsid w:val="004D27C4"/>
    <w:rsid w:val="004D7DF4"/>
    <w:rsid w:val="0053264E"/>
    <w:rsid w:val="00536E99"/>
    <w:rsid w:val="0057044A"/>
    <w:rsid w:val="0057485D"/>
    <w:rsid w:val="00580F46"/>
    <w:rsid w:val="00582442"/>
    <w:rsid w:val="005A1C82"/>
    <w:rsid w:val="005B101E"/>
    <w:rsid w:val="005D042C"/>
    <w:rsid w:val="005F2962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A2F2C"/>
    <w:rsid w:val="007B7E63"/>
    <w:rsid w:val="0082798B"/>
    <w:rsid w:val="00841D1C"/>
    <w:rsid w:val="00865410"/>
    <w:rsid w:val="00874E6C"/>
    <w:rsid w:val="008778E6"/>
    <w:rsid w:val="008939A2"/>
    <w:rsid w:val="008A3109"/>
    <w:rsid w:val="008C5405"/>
    <w:rsid w:val="008C55EF"/>
    <w:rsid w:val="008F5E8C"/>
    <w:rsid w:val="00924530"/>
    <w:rsid w:val="0092537E"/>
    <w:rsid w:val="0094791B"/>
    <w:rsid w:val="0097396D"/>
    <w:rsid w:val="009A0E71"/>
    <w:rsid w:val="009C5541"/>
    <w:rsid w:val="009D3380"/>
    <w:rsid w:val="009D4D18"/>
    <w:rsid w:val="00A15A5B"/>
    <w:rsid w:val="00A16941"/>
    <w:rsid w:val="00A26EB7"/>
    <w:rsid w:val="00A54DF3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4A75"/>
    <w:rsid w:val="00B7531C"/>
    <w:rsid w:val="00BA5EF8"/>
    <w:rsid w:val="00BC07A0"/>
    <w:rsid w:val="00BE3247"/>
    <w:rsid w:val="00BE4184"/>
    <w:rsid w:val="00BF6514"/>
    <w:rsid w:val="00C472FB"/>
    <w:rsid w:val="00C7206E"/>
    <w:rsid w:val="00C82C2F"/>
    <w:rsid w:val="00CB41A7"/>
    <w:rsid w:val="00CB6C29"/>
    <w:rsid w:val="00CD4BF6"/>
    <w:rsid w:val="00D0548F"/>
    <w:rsid w:val="00D50CBD"/>
    <w:rsid w:val="00D910B0"/>
    <w:rsid w:val="00D919EE"/>
    <w:rsid w:val="00DE7512"/>
    <w:rsid w:val="00DF1B94"/>
    <w:rsid w:val="00DF6767"/>
    <w:rsid w:val="00E07157"/>
    <w:rsid w:val="00E35738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671"/>
    <w:rsid w:val="00FB5822"/>
    <w:rsid w:val="00FD2BCA"/>
    <w:rsid w:val="00FE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1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1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1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1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1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1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1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1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FILIPOPOLIS d.o.o.</izvorni_sadrzaj>
    <derivirana_varijabla naziv="DomainObject.Predmet.ProtustrankaFormated_1">  FILIPOPOLIS d.o.o.</derivirana_varijabla>
  </DomainObject.Predmet.ProtustrankaFormated>
  <DomainObject.Predmet.ProtustrankaFormatedOIB>
    <izvorni_sadrzaj>  FILIPOPOLIS d.o.o., OIB 54929432803</izvorni_sadrzaj>
    <derivirana_varijabla naziv="DomainObject.Predmet.ProtustrankaFormatedOIB_1">  FILIPOPOLIS d.o.o., OIB 54929432803</derivirana_varijabla>
  </DomainObject.Predmet.ProtustrankaFormatedOIB>
  <DomainObject.Predmet.ProtustrankaFormatedWithAdress>
    <izvorni_sadrzaj> FILIPOPOLIS d.o.o., VIII Vrbik 20, 10000 Zagreb</izvorni_sadrzaj>
    <derivirana_varijabla naziv="DomainObject.Predmet.ProtustrankaFormatedWithAdress_1"> FILIPOPOLIS d.o.o., VIII Vrbik 20, 10000 Zagreb</derivirana_varijabla>
  </DomainObject.Predmet.ProtustrankaFormatedWithAdress>
  <DomainObject.Predmet.ProtustrankaFormatedWithAdressOIB>
    <izvorni_sadrzaj> FILIPOPOLIS d.o.o., OIB 54929432803, VIII Vrbik 20, 10000 Zagreb</izvorni_sadrzaj>
    <derivirana_varijabla naziv="DomainObject.Predmet.ProtustrankaFormatedWithAdressOIB_1"> FILIPOPOLIS d.o.o., OIB 54929432803, VIII Vrbik 20, 10000 Zagreb</derivirana_varijabla>
  </DomainObject.Predmet.ProtustrankaFormatedWithAdressOIB>
  <DomainObject.Predmet.ProtustrankaWithAdress>
    <izvorni_sadrzaj>FILIPOPOLIS d.o.o. VIII Vrbik 20, 10000 Zagreb</izvorni_sadrzaj>
    <derivirana_varijabla naziv="DomainObject.Predmet.ProtustrankaWithAdress_1">FILIPOPOLIS d.o.o. VIII Vrbik 20, 10000 Zagreb</derivirana_varijabla>
  </DomainObject.Predmet.ProtustrankaWithAdress>
  <DomainObject.Predmet.ProtustrankaWithAdressOIB>
    <izvorni_sadrzaj>FILIPOPOLIS d.o.o., OIB 54929432803, VIII Vrbik 20, 10000 Zagreb</izvorni_sadrzaj>
    <derivirana_varijabla naziv="DomainObject.Predmet.ProtustrankaWithAdressOIB_1">FILIPOPOLIS d.o.o., OIB 54929432803, VIII Vrbik 20, 10000 Zagreb</derivirana_varijabla>
  </DomainObject.Predmet.ProtustrankaWithAdressOIB>
  <DomainObject.Predmet.ProtustrankaNazivFormated>
    <izvorni_sadrzaj>FILIPOPOLIS d.o.o.</izvorni_sadrzaj>
    <derivirana_varijabla naziv="DomainObject.Predmet.ProtustrankaNazivFormated_1">FILIPOPOLIS d.o.o.</derivirana_varijabla>
  </DomainObject.Predmet.ProtustrankaNazivFormated>
  <DomainObject.Predmet.ProtustrankaNazivFormatedOIB>
    <izvorni_sadrzaj>FILIPOPOLIS d.o.o., OIB 54929432803</izvorni_sadrzaj>
    <derivirana_varijabla naziv="DomainObject.Predmet.ProtustrankaNazivFormatedOIB_1">FILIPOPOLIS d.o.o., OIB 54929432803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FILIPOPOLIS d.o.o.</item>
    </izvorni_sadrzaj>
    <derivirana_varijabla naziv="DomainObject.Predmet.ProtuStrankaListFormated_1">
      <item>FILIPOPOLIS d.o.o.</item>
    </derivirana_varijabla>
  </DomainObject.Predmet.ProtuStrankaListFormated>
  <DomainObject.Predmet.ProtuStrankaListFormatedOIB>
    <izvorni_sadrzaj>
      <item>FILIPOPOLIS d.o.o., OIB 54929432803</item>
    </izvorni_sadrzaj>
    <derivirana_varijabla naziv="DomainObject.Predmet.ProtuStrankaListFormatedOIB_1">
      <item>FILIPOPOLIS d.o.o., OIB 54929432803</item>
    </derivirana_varijabla>
  </DomainObject.Predmet.ProtuStrankaListFormatedOIB>
  <DomainObject.Predmet.ProtuStrankaListFormatedWithAdress>
    <izvorni_sadrzaj>
      <item>FILIPOPOLIS d.o.o., VIII Vrbik 20, 10000 Zagreb</item>
    </izvorni_sadrzaj>
    <derivirana_varijabla naziv="DomainObject.Predmet.ProtuStrankaListFormatedWithAdress_1">
      <item>FILIPOPOLIS d.o.o., VIII Vrbik 20, 10000 Zagreb</item>
    </derivirana_varijabla>
  </DomainObject.Predmet.ProtuStrankaListFormatedWithAdress>
  <DomainObject.Predmet.ProtuStrankaListFormatedWithAdressOIB>
    <izvorni_sadrzaj>
      <item>FILIPOPOLIS d.o.o., OIB 54929432803, VIII Vrbik 20, 10000 Zagreb</item>
    </izvorni_sadrzaj>
    <derivirana_varijabla naziv="DomainObject.Predmet.ProtuStrankaListFormatedWithAdressOIB_1">
      <item>FILIPOPOLIS d.o.o., OIB 54929432803, VIII Vrbik 20, 10000 Zagreb</item>
    </derivirana_varijabla>
  </DomainObject.Predmet.ProtuStrankaListFormatedWithAdressOIB>
  <DomainObject.Predmet.ProtuStrankaListNazivFormated>
    <izvorni_sadrzaj>
      <item>FILIPOPOLIS d.o.o.</item>
    </izvorni_sadrzaj>
    <derivirana_varijabla naziv="DomainObject.Predmet.ProtuStrankaListNazivFormated_1">
      <item>FILIPOPOLIS d.o.o.</item>
    </derivirana_varijabla>
  </DomainObject.Predmet.ProtuStrankaListNazivFormated>
  <DomainObject.Predmet.ProtuStrankaListNazivFormatedOIB>
    <izvorni_sadrzaj>
      <item>FILIPOPOLIS d.o.o., OIB 54929432803</item>
    </izvorni_sadrzaj>
    <derivirana_varijabla naziv="DomainObject.Predmet.ProtuStrankaListNazivFormatedOIB_1">
      <item>FILIPOPOLIS d.o.o., OIB 54929432803</item>
    </derivirana_varijabla>
  </DomainObject.Predmet.ProtuStrankaListNazivFormatedOIB>
  <DomainObject.Predmet.OstaliListFormated>
    <izvorni_sadrzaj>
      <item>Sašo Kehayov</item>
    </izvorni_sadrzaj>
    <derivirana_varijabla naziv="DomainObject.Predmet.OstaliListFormated_1">
      <item>Sašo Kehayov</item>
    </derivirana_varijabla>
  </DomainObject.Predmet.OstaliListFormated>
  <DomainObject.Predmet.OstaliListFormatedOIB>
    <izvorni_sadrzaj>
      <item>Sašo Kehayov, OIB 10427772770</item>
    </izvorni_sadrzaj>
    <derivirana_varijabla naziv="DomainObject.Predmet.OstaliListFormatedOIB_1">
      <item>Sašo Kehayov, OIB 10427772770</item>
    </derivirana_varijabla>
  </DomainObject.Predmet.OstaliListFormatedOIB>
  <DomainObject.Predmet.OstaliListFormatedWithAdress>
    <izvorni_sadrzaj>
      <item>Sašo Kehayov, Grabovac 74, 47245 Grabovac</item>
    </izvorni_sadrzaj>
    <derivirana_varijabla naziv="DomainObject.Predmet.OstaliListFormatedWithAdress_1">
      <item>Sašo Kehayov, Grabovac 74, 47245 Grabovac</item>
    </derivirana_varijabla>
  </DomainObject.Predmet.OstaliListFormatedWithAdress>
  <DomainObject.Predmet.OstaliListFormatedWithAdressOIB>
    <izvorni_sadrzaj>
      <item>Sašo Kehayov, OIB 10427772770, Grabovac 74, 47245 Grabovac</item>
    </izvorni_sadrzaj>
    <derivirana_varijabla naziv="DomainObject.Predmet.OstaliListFormatedWithAdressOIB_1">
      <item>Sašo Kehayov, OIB 10427772770, Grabovac 74, 47245 Grabovac</item>
    </derivirana_varijabla>
  </DomainObject.Predmet.OstaliListFormatedWithAdressOIB>
  <DomainObject.Predmet.OstaliListNazivFormated>
    <izvorni_sadrzaj>
      <item>Sašo Kehayov</item>
    </izvorni_sadrzaj>
    <derivirana_varijabla naziv="DomainObject.Predmet.OstaliListNazivFormated_1">
      <item>Sašo Kehayov</item>
    </derivirana_varijabla>
  </DomainObject.Predmet.OstaliListNazivFormated>
  <DomainObject.Predmet.OstaliListNazivFormatedOIB>
    <izvorni_sadrzaj>
      <item>Sašo Kehayov, OIB 10427772770</item>
    </izvorni_sadrzaj>
    <derivirana_varijabla naziv="DomainObject.Predmet.OstaliListNazivFormatedOIB_1">
      <item>Sašo Kehayov, OIB 10427772770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FILIPOPOLIS d.o.o.</izvorni_sadrzaj>
    <derivirana_varijabla naziv="DomainObject.Predmet.ProtustrankaIDrugi_1">FILIPOPOLIS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FILIPOPOLIS d.o.o., OIB 54929432803, VIII Vrbik 20, 10000 Zagreb</izvorni_sadrzaj>
    <derivirana_varijabla naziv="DomainObject.Predmet.ProtustrankaIDrugiAdressOIB_1">FILIPOPOLIS d.o.o., OIB 54929432803, VIII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FILIPOPOLIS d.o.o.</item>
      <item>FINA Regionalni centar Zagreb</item>
      <item>Sašo Kehayov</item>
    </izvorni_sadrzaj>
    <derivirana_varijabla naziv="DomainObject.Predmet.SudioniciListNaziv_1">
      <item>FILIPOPOLIS d.o.o.</item>
      <item>FINA Regionalni centar Zagreb</item>
      <item>Sašo Kehayov</item>
    </derivirana_varijabla>
  </DomainObject.Predmet.SudioniciListNaziv>
  <DomainObject.Predmet.SudioniciListAdressOIB>
    <izvorni_sadrzaj>
      <item>FILIPOPOLIS d.o.o., OIB 54929432803, VIII Vrbik 20,10000 Zagreb</item>
      <item>FINA Regionalni centar Zagreb, OIB 85821130368, Trg svibanjskih žrtava 1995. br. 1,10000 Zagreb</item>
      <item>Sašo Kehayov, OIB 10427772770, Grabovac 74,47245 Grabovac</item>
    </izvorni_sadrzaj>
    <derivirana_varijabla naziv="DomainObject.Predmet.SudioniciListAdressOIB_1">
      <item>FILIPOPOLIS d.o.o., OIB 54929432803, VIII Vrbik 20,10000 Zagreb</item>
      <item>FINA Regionalni centar Zagreb, OIB 85821130368, Trg svibanjskih žrtava 1995. br. 1,10000 Zagreb</item>
      <item>Sašo Kehayov, OIB 10427772770, Grabovac 74,47245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54929432803</item>
      <item>, OIB 85821130368</item>
      <item>, OIB 10427772770</item>
    </izvorni_sadrzaj>
    <derivirana_varijabla naziv="DomainObject.Predmet.SudioniciListNazivOIB_1">
      <item>, OIB 54929432803</item>
      <item>, OIB 85821130368</item>
      <item>, OIB 10427772770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3144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2016-04-11T08:12:00Z</dcterms:created>
  <dc:creator>gboljkovac</dc:creator>
  <cp:lastModifiedBy>Goranka Boljkovac</cp:lastModifiedBy>
  <cp:lastPrinted>2016-04-11T08:12:00Z</cp:lastPrinted>
  <dcterms:modified xmlns:xsi="http://www.w3.org/2001/XMLSchema-instance" xsi:type="dcterms:W3CDTF">2016-04-11T08:12:00Z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