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03f1" w14:paraId="2bc03f1" w:rsidRDefault="00F51030" w:rsidP="00F51030" w:rsidR="00F51030" w:rsidRPr="008732E3">
      <w:pPr>
        <w15:collapsed w:val="false"/>
        <w:rPr>
          <w:sz w:val="24"/>
          <w:szCs w:val="24"/>
        </w:rPr>
      </w:pPr>
      <w:bookmarkStart w:name="_GoBack" w:id="0"/>
      <w:bookmarkEnd w:id="0"/>
      <w:r w:rsidRPr="008732E3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>REPUBLIKA HRVATSKA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Trgovački sud u Zagrebu</w:t>
      </w:r>
    </w:p>
    <w:p w:rsidRDefault="00F51030" w:rsidP="00F51030" w:rsidR="00F51030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  Zagreb, Amruševa 2/II</w:t>
      </w:r>
      <w:r w:rsidRPr="008732E3">
        <w:rPr>
          <w:b/>
          <w:sz w:val="24"/>
          <w:szCs w:val="24"/>
        </w:rPr>
        <w:t xml:space="preserve">                                                                          </w:t>
      </w:r>
    </w:p>
    <w:p w:rsidRDefault="00F51030" w:rsidP="00F51030" w:rsidR="00F51030" w:rsidRPr="008732E3">
      <w:pPr>
        <w:jc w:val="right"/>
        <w:rPr>
          <w:sz w:val="24"/>
          <w:szCs w:val="24"/>
        </w:rPr>
      </w:pPr>
    </w:p>
    <w:p w:rsidRDefault="00A6649B" w:rsidP="00F51030" w:rsidR="00F51030" w:rsidRPr="008732E3">
      <w:pPr>
        <w:jc w:val="center"/>
        <w:rPr>
          <w:b/>
          <w:sz w:val="24"/>
          <w:szCs w:val="24"/>
        </w:rPr>
      </w:pPr>
      <w:r w:rsidRPr="008732E3">
        <w:rPr>
          <w:sz w:val="24"/>
          <w:szCs w:val="24"/>
        </w:rPr>
        <w:t xml:space="preserve">U  I M E 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E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P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U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B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L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I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  <w:r w:rsidR="00F51030" w:rsidRPr="008732E3">
        <w:rPr>
          <w:sz w:val="24"/>
          <w:szCs w:val="24"/>
        </w:rPr>
        <w:t xml:space="preserve"> 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H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R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V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T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S</w:t>
      </w:r>
      <w:r w:rsidRPr="008732E3">
        <w:rPr>
          <w:sz w:val="24"/>
          <w:szCs w:val="24"/>
        </w:rPr>
        <w:t xml:space="preserve"> </w:t>
      </w:r>
      <w:r w:rsidR="00F51030" w:rsidRPr="008732E3">
        <w:rPr>
          <w:sz w:val="24"/>
          <w:szCs w:val="24"/>
        </w:rPr>
        <w:t>K</w:t>
      </w:r>
      <w:r w:rsidRPr="008732E3">
        <w:rPr>
          <w:sz w:val="24"/>
          <w:szCs w:val="24"/>
        </w:rPr>
        <w:t xml:space="preserve"> E</w:t>
      </w:r>
    </w:p>
    <w:p w:rsidRDefault="00F51030" w:rsidP="00F51030" w:rsidR="00F51030" w:rsidRPr="008732E3">
      <w:pPr>
        <w:jc w:val="center"/>
        <w:rPr>
          <w:sz w:val="24"/>
          <w:szCs w:val="24"/>
        </w:rPr>
      </w:pPr>
      <w:r w:rsidRPr="008732E3">
        <w:rPr>
          <w:sz w:val="24"/>
          <w:szCs w:val="24"/>
        </w:rPr>
        <w:t>R J E Š E NJ E</w:t>
      </w:r>
    </w:p>
    <w:p w:rsidRDefault="00CC1FE2" w:rsidP="00CC1FE2" w:rsidR="00CC1FE2" w:rsidRPr="00CC1FE2">
      <w:pPr>
        <w:jc w:val="both"/>
        <w:rPr>
          <w:sz w:val="24"/>
          <w:szCs w:val="24"/>
        </w:rPr>
      </w:pPr>
    </w:p>
    <w:p w:rsidRDefault="00026813" w:rsidP="00D048C0" w:rsidR="00D048C0" w:rsidRPr="00D048C0">
      <w:pPr>
        <w:jc w:val="both"/>
        <w:rPr>
          <w:sz w:val="24"/>
          <w:szCs w:val="24"/>
        </w:rPr>
      </w:pPr>
      <w:r w:rsidRPr="00026813">
        <w:rPr>
          <w:sz w:val="24"/>
          <w:szCs w:val="24"/>
        </w:rPr>
        <w:tab/>
      </w:r>
      <w:r w:rsidR="00D048C0" w:rsidRPr="00D048C0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D048C0" w:rsidP="00D048C0" w:rsidR="00D048C0" w:rsidRPr="00D048C0">
      <w:pPr>
        <w:jc w:val="both"/>
        <w:rPr>
          <w:sz w:val="24"/>
          <w:szCs w:val="24"/>
        </w:rPr>
      </w:pPr>
      <w:r w:rsidRPr="00D048C0">
        <w:rPr>
          <w:sz w:val="24"/>
          <w:szCs w:val="24"/>
        </w:rPr>
        <w:t>EXIGO INFORMATIKA d.o.o. za proizvodnju, trgovinu i usluge, Zagreb (Grad Zagreb)</w:t>
      </w:r>
    </w:p>
    <w:p w:rsidRDefault="00D048C0" w:rsidP="00D048C0" w:rsidR="00706655">
      <w:pPr>
        <w:jc w:val="both"/>
        <w:rPr>
          <w:sz w:val="24"/>
          <w:szCs w:val="24"/>
        </w:rPr>
      </w:pPr>
      <w:r w:rsidRPr="00D048C0">
        <w:rPr>
          <w:sz w:val="24"/>
          <w:szCs w:val="24"/>
        </w:rPr>
        <w:t>Ulica grada Vukovara 232/a, OIB: 89758541198</w:t>
      </w:r>
      <w:r w:rsidR="00436A46" w:rsidRPr="00436A46">
        <w:rPr>
          <w:sz w:val="24"/>
          <w:szCs w:val="24"/>
        </w:rPr>
        <w:t>,</w:t>
      </w:r>
      <w:r w:rsidR="00EE66E1">
        <w:rPr>
          <w:sz w:val="24"/>
          <w:szCs w:val="24"/>
        </w:rPr>
        <w:t xml:space="preserve"> dana 1</w:t>
      </w:r>
      <w:r w:rsidR="00436A46">
        <w:rPr>
          <w:sz w:val="24"/>
          <w:szCs w:val="24"/>
        </w:rPr>
        <w:t>9</w:t>
      </w:r>
      <w:r w:rsidR="004D2B70" w:rsidRPr="004D2B70">
        <w:rPr>
          <w:sz w:val="24"/>
          <w:szCs w:val="24"/>
        </w:rPr>
        <w:t>.</w:t>
      </w:r>
      <w:r w:rsidR="00EE66E1">
        <w:rPr>
          <w:sz w:val="24"/>
          <w:szCs w:val="24"/>
        </w:rPr>
        <w:t xml:space="preserve"> prosinca</w:t>
      </w:r>
      <w:r w:rsidR="004D2B70">
        <w:rPr>
          <w:sz w:val="24"/>
          <w:szCs w:val="24"/>
        </w:rPr>
        <w:t xml:space="preserve"> 2017</w:t>
      </w:r>
      <w:r w:rsidR="004D2B70" w:rsidRPr="004D2B70">
        <w:rPr>
          <w:sz w:val="24"/>
          <w:szCs w:val="24"/>
        </w:rPr>
        <w:t>.,</w:t>
      </w:r>
    </w:p>
    <w:p w:rsidRDefault="003F0E50" w:rsidP="003F0E50" w:rsidR="003F0E50">
      <w:pPr>
        <w:jc w:val="both"/>
      </w:pPr>
    </w:p>
    <w:p w:rsidRDefault="001C364D" w:rsidP="0012073F" w:rsidR="001C364D" w:rsidRPr="008732E3">
      <w:pPr>
        <w:ind w:left="3540"/>
        <w:rPr>
          <w:sz w:val="24"/>
          <w:szCs w:val="24"/>
        </w:rPr>
      </w:pPr>
      <w:r w:rsidRPr="008732E3">
        <w:rPr>
          <w:sz w:val="24"/>
          <w:szCs w:val="24"/>
        </w:rPr>
        <w:t>r i j e š i o     j e</w:t>
      </w:r>
    </w:p>
    <w:p w:rsidRDefault="001C364D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 </w:t>
      </w:r>
    </w:p>
    <w:p w:rsidRDefault="001C364D" w:rsidP="00D048C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 xml:space="preserve">I. Otvara se stečajni postupak nad </w:t>
      </w:r>
      <w:r w:rsidR="00ED0766" w:rsidRPr="008732E3">
        <w:rPr>
          <w:sz w:val="24"/>
          <w:szCs w:val="24"/>
          <w:lang w:val="pt-BR"/>
        </w:rPr>
        <w:t>dužnik</w:t>
      </w:r>
      <w:r w:rsidR="0075306B">
        <w:rPr>
          <w:sz w:val="24"/>
          <w:szCs w:val="24"/>
          <w:lang w:val="pt-BR"/>
        </w:rPr>
        <w:t>om</w:t>
      </w:r>
      <w:r w:rsidR="00ED0766" w:rsidRPr="008732E3">
        <w:rPr>
          <w:sz w:val="24"/>
          <w:szCs w:val="24"/>
          <w:lang w:val="pt-BR"/>
        </w:rPr>
        <w:t xml:space="preserve"> </w:t>
      </w:r>
      <w:r w:rsidR="00D048C0" w:rsidRPr="00D048C0">
        <w:rPr>
          <w:sz w:val="24"/>
          <w:szCs w:val="24"/>
        </w:rPr>
        <w:t>EXIGO INFORMATIKA d.o.o. za proizvodnju, trgovinu i usluge, Zagreb (Grad Zagreb)</w:t>
      </w:r>
      <w:r w:rsidR="009F481C">
        <w:rPr>
          <w:sz w:val="24"/>
          <w:szCs w:val="24"/>
        </w:rPr>
        <w:t xml:space="preserve">, </w:t>
      </w:r>
      <w:r w:rsidR="00D048C0" w:rsidRPr="00D048C0">
        <w:rPr>
          <w:sz w:val="24"/>
          <w:szCs w:val="24"/>
        </w:rPr>
        <w:t>Ulica grada Vukovara 232/a, OIB: 89758541198</w:t>
      </w:r>
      <w:r w:rsidRPr="008732E3">
        <w:rPr>
          <w:sz w:val="24"/>
          <w:szCs w:val="24"/>
        </w:rPr>
        <w:t>. Oglas o otvaranju stečajnog postupka nad dužnikom istaknut je na</w:t>
      </w:r>
      <w:r w:rsidR="00D30A36" w:rsidRPr="008732E3">
        <w:rPr>
          <w:sz w:val="24"/>
          <w:szCs w:val="24"/>
        </w:rPr>
        <w:t xml:space="preserve"> </w:t>
      </w:r>
      <w:r w:rsidR="00ED0766" w:rsidRPr="008732E3">
        <w:rPr>
          <w:sz w:val="24"/>
          <w:szCs w:val="24"/>
        </w:rPr>
        <w:t xml:space="preserve">mrežnoj stranici </w:t>
      </w:r>
      <w:r w:rsidR="00D30A36" w:rsidRPr="008732E3">
        <w:rPr>
          <w:sz w:val="24"/>
          <w:szCs w:val="24"/>
        </w:rPr>
        <w:t>E - O</w:t>
      </w:r>
      <w:r w:rsidRPr="008732E3">
        <w:rPr>
          <w:sz w:val="24"/>
          <w:szCs w:val="24"/>
        </w:rPr>
        <w:t>glasn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ploč</w:t>
      </w:r>
      <w:r w:rsidR="003F0E50">
        <w:rPr>
          <w:sz w:val="24"/>
          <w:szCs w:val="24"/>
        </w:rPr>
        <w:t>a</w:t>
      </w:r>
      <w:r w:rsidRPr="008732E3">
        <w:rPr>
          <w:sz w:val="24"/>
          <w:szCs w:val="24"/>
        </w:rPr>
        <w:t xml:space="preserve"> </w:t>
      </w:r>
      <w:r w:rsidR="0012073F" w:rsidRPr="008732E3">
        <w:rPr>
          <w:sz w:val="24"/>
          <w:szCs w:val="24"/>
        </w:rPr>
        <w:t xml:space="preserve">Trgovačkog suda u Zagrebu dana </w:t>
      </w:r>
      <w:r w:rsidR="00436A46">
        <w:rPr>
          <w:sz w:val="24"/>
          <w:szCs w:val="24"/>
        </w:rPr>
        <w:t>19</w:t>
      </w:r>
      <w:r w:rsidRPr="008732E3">
        <w:rPr>
          <w:sz w:val="24"/>
          <w:szCs w:val="24"/>
        </w:rPr>
        <w:t>.</w:t>
      </w:r>
      <w:r w:rsidR="003F0E50">
        <w:rPr>
          <w:sz w:val="24"/>
          <w:szCs w:val="24"/>
        </w:rPr>
        <w:t xml:space="preserve"> prosinca</w:t>
      </w:r>
      <w:r w:rsidRPr="008732E3">
        <w:rPr>
          <w:sz w:val="24"/>
          <w:szCs w:val="24"/>
        </w:rPr>
        <w:t xml:space="preserve"> 201</w:t>
      </w:r>
      <w:r w:rsidR="0075306B">
        <w:rPr>
          <w:sz w:val="24"/>
          <w:szCs w:val="24"/>
        </w:rPr>
        <w:t>7</w:t>
      </w:r>
      <w:r w:rsidR="00F51030" w:rsidRPr="008732E3">
        <w:rPr>
          <w:sz w:val="24"/>
          <w:szCs w:val="24"/>
        </w:rPr>
        <w:t>. u 1</w:t>
      </w:r>
      <w:r w:rsidR="008C72D1">
        <w:rPr>
          <w:sz w:val="24"/>
          <w:szCs w:val="24"/>
        </w:rPr>
        <w:t>6</w:t>
      </w:r>
      <w:r w:rsidRPr="008732E3">
        <w:rPr>
          <w:sz w:val="24"/>
          <w:szCs w:val="24"/>
        </w:rPr>
        <w:t>.00 sati.</w:t>
      </w:r>
    </w:p>
    <w:p w:rsidRDefault="004728DE" w:rsidP="00106786" w:rsidR="00E24EB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II. Za stečajnog upravitelja imenuje se</w:t>
      </w:r>
      <w:r w:rsidR="00106786">
        <w:rPr>
          <w:sz w:val="24"/>
          <w:szCs w:val="24"/>
        </w:rPr>
        <w:t xml:space="preserve"> </w:t>
      </w:r>
      <w:r w:rsidR="00D048C0" w:rsidRPr="00D048C0">
        <w:rPr>
          <w:sz w:val="24"/>
          <w:szCs w:val="24"/>
        </w:rPr>
        <w:t>BISERKA ŠMIT-SABOLIĆ, CRKVENA 26, KUTINA, OIB: 63081779137.</w:t>
      </w:r>
      <w:r w:rsidR="00106786">
        <w:rPr>
          <w:sz w:val="24"/>
          <w:szCs w:val="24"/>
        </w:rPr>
        <w:t xml:space="preserve"> </w:t>
      </w:r>
    </w:p>
    <w:p w:rsidRDefault="001C364D" w:rsidP="00D048C0" w:rsidR="00743790" w:rsidRPr="008732E3">
      <w:pPr>
        <w:jc w:val="both"/>
        <w:rPr>
          <w:sz w:val="24"/>
          <w:szCs w:val="24"/>
          <w:lang w:val="pt-BR"/>
        </w:rPr>
      </w:pPr>
      <w:r w:rsidRPr="008732E3">
        <w:rPr>
          <w:sz w:val="24"/>
          <w:szCs w:val="24"/>
        </w:rPr>
        <w:t>III. Zaključuje s</w:t>
      </w:r>
      <w:r w:rsidR="00A6649B" w:rsidRPr="008732E3">
        <w:rPr>
          <w:sz w:val="24"/>
          <w:szCs w:val="24"/>
        </w:rPr>
        <w:t xml:space="preserve">e stečajni postupak </w:t>
      </w:r>
      <w:r w:rsidR="00ED0766" w:rsidRPr="008732E3">
        <w:rPr>
          <w:sz w:val="24"/>
          <w:szCs w:val="24"/>
          <w:lang w:val="pt-BR"/>
        </w:rPr>
        <w:t xml:space="preserve">nad </w:t>
      </w:r>
      <w:r w:rsidR="0075306B">
        <w:rPr>
          <w:sz w:val="24"/>
          <w:szCs w:val="24"/>
          <w:lang w:val="pt-BR"/>
        </w:rPr>
        <w:t>dužnikom</w:t>
      </w:r>
      <w:r w:rsidR="00ED0766" w:rsidRPr="008732E3">
        <w:rPr>
          <w:sz w:val="24"/>
          <w:szCs w:val="24"/>
          <w:lang w:val="pt-BR"/>
        </w:rPr>
        <w:t xml:space="preserve"> </w:t>
      </w:r>
      <w:r w:rsidR="00D048C0" w:rsidRPr="00D048C0">
        <w:rPr>
          <w:sz w:val="24"/>
          <w:szCs w:val="24"/>
        </w:rPr>
        <w:t>EXIGO INFORMATIKA d.o.o. za proizvodnju, trgovinu i usluge, Zagreb (Grad Zagreb)</w:t>
      </w:r>
      <w:r w:rsidR="009F481C">
        <w:rPr>
          <w:sz w:val="24"/>
          <w:szCs w:val="24"/>
        </w:rPr>
        <w:t xml:space="preserve">, </w:t>
      </w:r>
      <w:r w:rsidR="00D048C0" w:rsidRPr="00D048C0">
        <w:rPr>
          <w:sz w:val="24"/>
          <w:szCs w:val="24"/>
        </w:rPr>
        <w:t>Ulica grada Vukovara 232/a, OIB: 89758541198</w:t>
      </w:r>
      <w:r w:rsidR="00743790" w:rsidRPr="008732E3">
        <w:rPr>
          <w:sz w:val="24"/>
          <w:szCs w:val="24"/>
          <w:lang w:val="pt-BR"/>
        </w:rPr>
        <w:t>.</w:t>
      </w:r>
    </w:p>
    <w:p w:rsidRDefault="001C364D" w:rsidP="0074379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IV. Nastali troškovi podmirit će se iz Fonda za pokriće troškova stečajnog postupka</w:t>
      </w:r>
      <w:r w:rsidR="00234926" w:rsidRPr="008732E3">
        <w:rPr>
          <w:sz w:val="24"/>
          <w:szCs w:val="24"/>
        </w:rPr>
        <w:t>, a</w:t>
      </w:r>
      <w:r w:rsidRPr="008732E3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8732E3">
      <w:pPr>
        <w:rPr>
          <w:sz w:val="24"/>
          <w:szCs w:val="24"/>
        </w:rPr>
      </w:pPr>
      <w:r w:rsidRPr="008732E3">
        <w:rPr>
          <w:sz w:val="24"/>
          <w:szCs w:val="24"/>
        </w:rPr>
        <w:t xml:space="preserve">V. Ovo rješenje objavljuje se na mrežnim stranicama E-Oglasna ploča </w:t>
      </w:r>
      <w:r w:rsidR="001C364D" w:rsidRPr="008732E3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8732E3">
      <w:pPr>
        <w:rPr>
          <w:sz w:val="24"/>
          <w:szCs w:val="24"/>
        </w:rPr>
      </w:pPr>
    </w:p>
    <w:p w:rsidRDefault="001C364D" w:rsidP="006A32FF" w:rsidR="001C364D" w:rsidRPr="008732E3">
      <w:pPr>
        <w:ind w:firstLine="708" w:left="3540"/>
        <w:rPr>
          <w:sz w:val="24"/>
          <w:szCs w:val="24"/>
        </w:rPr>
      </w:pPr>
      <w:r w:rsidRPr="008732E3">
        <w:rPr>
          <w:sz w:val="24"/>
          <w:szCs w:val="24"/>
        </w:rPr>
        <w:t>Obrazloženje</w:t>
      </w:r>
    </w:p>
    <w:p w:rsidRDefault="004728DE" w:rsidP="001C364D" w:rsidR="004728DE" w:rsidRPr="008732E3">
      <w:pPr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81.712,04 kuna,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Rješenjem od 28. srpnja 2017. pokrenut je prethodni postupak, te je određeno ročište radi izjašnjenja o prijedlogu za otvaranje stečajnog postupka.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Na ročište radi očitovanja o prijedlogu za otvaranjem stečajnog postupka dana 25. rujna 2017. godine nije pristupio zastupnik po zakonu dužnika. Predlagatelj je ustrajao kod prijedloga.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Ročište radi rasprave o pretpostavkama za otvaranje stečajnog postupka održano je  25. rujna 2017. godine. Izvršen je uvid i u podatak o vlasništvu nekretnina iz kojeg je vidljivo kako predloženi stečajni dužnik nije evidentiran kao vlasnik nekretnina (list 17 spisa).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Temeljem potvrde potvrda MUP RH koja prileži spisu (list 20 pisa) vidljivo je kako dužnik nije evidentiran kao vlasnik vozila.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>Temeljem ovako utvrđenog činjeničnog stanja sud je utvrdio kako imovina predloženog stečajnog dužnika nije dostatna za pokriće troškova stečajnog postupka.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</w:p>
    <w:p w:rsidRDefault="00D048C0" w:rsidP="00D048C0" w:rsidR="00D048C0" w:rsidRPr="00D048C0">
      <w:pPr>
        <w:overflowPunct w:val="false"/>
        <w:ind w:firstLine="708"/>
        <w:jc w:val="both"/>
        <w:rPr>
          <w:sz w:val="24"/>
          <w:szCs w:val="24"/>
        </w:rPr>
      </w:pPr>
      <w:r w:rsidRPr="00D048C0">
        <w:rPr>
          <w:sz w:val="24"/>
          <w:szCs w:val="24"/>
        </w:rPr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106786" w:rsidP="00106786" w:rsidR="00106786">
      <w:pPr>
        <w:overflowPunct w:val="false"/>
        <w:ind w:firstLine="708"/>
        <w:jc w:val="both"/>
        <w:rPr>
          <w:sz w:val="24"/>
          <w:szCs w:val="24"/>
        </w:rPr>
      </w:pPr>
    </w:p>
    <w:p w:rsidRDefault="004D2B70" w:rsidP="00106786" w:rsidR="004D2B70" w:rsidRPr="008732E3">
      <w:pPr>
        <w:overflowPunct w:val="false"/>
        <w:ind w:firstLine="708"/>
        <w:jc w:val="both"/>
        <w:rPr>
          <w:sz w:val="24"/>
          <w:szCs w:val="24"/>
        </w:rPr>
      </w:pPr>
      <w:r w:rsidRPr="00B37EE7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156302" w:rsidP="006A5593" w:rsidR="00156302">
      <w:pPr>
        <w:ind w:firstLine="709"/>
        <w:jc w:val="both"/>
        <w:rPr>
          <w:sz w:val="24"/>
          <w:szCs w:val="24"/>
        </w:rPr>
      </w:pPr>
    </w:p>
    <w:p w:rsidRDefault="002D62CE" w:rsidP="002D62CE" w:rsidR="002D62CE" w:rsidRPr="008732E3">
      <w:pPr>
        <w:ind w:firstLine="708"/>
        <w:jc w:val="both"/>
        <w:rPr>
          <w:sz w:val="24"/>
          <w:szCs w:val="24"/>
        </w:rPr>
      </w:pPr>
      <w:r w:rsidRPr="008732E3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>
      <w:pPr>
        <w:pStyle w:val="Tijeloteksta"/>
        <w:ind w:left="2832"/>
        <w:jc w:val="center"/>
      </w:pPr>
    </w:p>
    <w:p w:rsidRDefault="00F51030" w:rsidP="00556D2E" w:rsidR="00663464" w:rsidRPr="008732E3">
      <w:pPr>
        <w:pStyle w:val="Tijeloteksta"/>
        <w:ind w:left="2832"/>
        <w:jc w:val="center"/>
      </w:pPr>
      <w:r w:rsidRPr="008732E3">
        <w:t xml:space="preserve">U Zagrebu, </w:t>
      </w:r>
      <w:r w:rsidR="003F0E50">
        <w:t>1</w:t>
      </w:r>
      <w:r w:rsidR="00436A46">
        <w:t>9</w:t>
      </w:r>
      <w:r w:rsidR="006D0780" w:rsidRPr="008732E3">
        <w:t>.</w:t>
      </w:r>
      <w:r w:rsidR="008A1BF6">
        <w:t xml:space="preserve"> </w:t>
      </w:r>
      <w:r w:rsidR="003F0E50">
        <w:t>prosinca</w:t>
      </w:r>
      <w:r w:rsidR="006D0780" w:rsidRPr="008732E3">
        <w:t xml:space="preserve"> 201</w:t>
      </w:r>
      <w:r w:rsidR="0026332F">
        <w:t>7</w:t>
      </w:r>
      <w:r w:rsidR="006D0780" w:rsidRPr="008732E3">
        <w:t>. godine</w:t>
      </w:r>
      <w:r w:rsidR="001C364D" w:rsidRPr="008732E3">
        <w:t xml:space="preserve">          </w:t>
      </w:r>
      <w:r w:rsidR="0012073F" w:rsidRPr="008732E3">
        <w:tab/>
      </w:r>
      <w:r w:rsidR="0058449E" w:rsidRPr="008732E3">
        <w:tab/>
      </w:r>
      <w:r w:rsidR="0058449E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12073F" w:rsidRPr="008732E3">
        <w:tab/>
      </w:r>
      <w:r w:rsidR="00663464" w:rsidRPr="008732E3">
        <w:t xml:space="preserve">                                                              </w:t>
      </w:r>
    </w:p>
    <w:p w:rsidRDefault="00553C17" w:rsidP="00E91121" w:rsidR="00553C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53C17" w:rsidP="00E91121" w:rsidR="00553C1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53C17" w:rsidP="00E91121" w:rsidR="00553C1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53C17" w:rsidP="00E91121" w:rsidR="00553C1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A17FB" w:rsidP="00553C17" w:rsidR="00FA17F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>
      <w:pPr>
        <w:jc w:val="both"/>
        <w:rPr>
          <w:sz w:val="24"/>
          <w:szCs w:val="24"/>
        </w:rPr>
      </w:pPr>
    </w:p>
    <w:p w:rsidRDefault="00663464" w:rsidP="006D0780" w:rsidR="001C364D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U</w:t>
      </w:r>
      <w:r w:rsidR="001C364D" w:rsidRPr="008732E3">
        <w:rPr>
          <w:sz w:val="24"/>
          <w:szCs w:val="24"/>
        </w:rPr>
        <w:t>PUTA O PRAVNOM LIJEKU:</w:t>
      </w:r>
    </w:p>
    <w:p w:rsidRDefault="001C364D" w:rsidP="008732E3" w:rsidR="00556D2E" w:rsidRPr="008732E3">
      <w:pPr>
        <w:jc w:val="both"/>
        <w:rPr>
          <w:sz w:val="24"/>
          <w:szCs w:val="24"/>
        </w:rPr>
      </w:pPr>
      <w:r w:rsidRPr="008732E3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8732E3">
      <w:pPr>
        <w:jc w:val="both"/>
        <w:rPr>
          <w:sz w:val="24"/>
          <w:szCs w:val="24"/>
        </w:rPr>
      </w:pPr>
    </w:p>
    <w:p w:rsidRDefault="00103BB3" w:rsidP="00743790" w:rsidR="00103BB3">
      <w:pPr>
        <w:jc w:val="both"/>
        <w:rPr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p w:rsidRDefault="00553C17" w:rsidP="00743790" w:rsidR="00553C17">
      <w:pPr>
        <w:jc w:val="both"/>
        <w:rPr>
          <w:b/>
          <w:sz w:val="24"/>
          <w:szCs w:val="24"/>
        </w:rPr>
      </w:pPr>
    </w:p>
    <w:sectPr w:rsidSect="00706655" w:rsidR="00553C1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336529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72.St-</w:t>
    </w:r>
    <w:r w:rsidR="00D048C0">
      <w:rPr>
        <w:sz w:val="24"/>
        <w:szCs w:val="24"/>
      </w:rPr>
      <w:t>3796</w:t>
    </w:r>
    <w:r w:rsidR="004D2B70">
      <w:rPr>
        <w:sz w:val="24"/>
        <w:szCs w:val="24"/>
      </w:rPr>
      <w:t>/2016</w:t>
    </w:r>
    <w:r w:rsidR="00553C17">
      <w:rPr>
        <w:sz w:val="24"/>
        <w:szCs w:val="24"/>
      </w:rPr>
      <w:t>-14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277AD"/>
    <w:rsid w:val="00081CB7"/>
    <w:rsid w:val="000D0DBD"/>
    <w:rsid w:val="000D0E18"/>
    <w:rsid w:val="00103BB3"/>
    <w:rsid w:val="00106786"/>
    <w:rsid w:val="00116BD3"/>
    <w:rsid w:val="0012073F"/>
    <w:rsid w:val="00135A2D"/>
    <w:rsid w:val="00156302"/>
    <w:rsid w:val="001C364D"/>
    <w:rsid w:val="001E528E"/>
    <w:rsid w:val="00234926"/>
    <w:rsid w:val="0026332F"/>
    <w:rsid w:val="00275BBF"/>
    <w:rsid w:val="00276DD1"/>
    <w:rsid w:val="002A1726"/>
    <w:rsid w:val="002D6066"/>
    <w:rsid w:val="002D62CE"/>
    <w:rsid w:val="002F156E"/>
    <w:rsid w:val="002F6A91"/>
    <w:rsid w:val="002F7C7E"/>
    <w:rsid w:val="00311C71"/>
    <w:rsid w:val="00321949"/>
    <w:rsid w:val="00336529"/>
    <w:rsid w:val="00344F3F"/>
    <w:rsid w:val="00361247"/>
    <w:rsid w:val="00392C86"/>
    <w:rsid w:val="003D3469"/>
    <w:rsid w:val="003D4306"/>
    <w:rsid w:val="003F0E50"/>
    <w:rsid w:val="00400237"/>
    <w:rsid w:val="00436A46"/>
    <w:rsid w:val="0046402F"/>
    <w:rsid w:val="004728DE"/>
    <w:rsid w:val="004C71AC"/>
    <w:rsid w:val="004D2B70"/>
    <w:rsid w:val="004D793C"/>
    <w:rsid w:val="004E72AF"/>
    <w:rsid w:val="00553C17"/>
    <w:rsid w:val="00556D2E"/>
    <w:rsid w:val="0058449E"/>
    <w:rsid w:val="005F6972"/>
    <w:rsid w:val="005F7734"/>
    <w:rsid w:val="006061EB"/>
    <w:rsid w:val="00611328"/>
    <w:rsid w:val="0062435C"/>
    <w:rsid w:val="00663464"/>
    <w:rsid w:val="00674640"/>
    <w:rsid w:val="00675460"/>
    <w:rsid w:val="006A32FF"/>
    <w:rsid w:val="006A5593"/>
    <w:rsid w:val="006D0780"/>
    <w:rsid w:val="006D7FFE"/>
    <w:rsid w:val="006F666B"/>
    <w:rsid w:val="00706655"/>
    <w:rsid w:val="00730FDB"/>
    <w:rsid w:val="00743727"/>
    <w:rsid w:val="00743790"/>
    <w:rsid w:val="0075306B"/>
    <w:rsid w:val="00782A57"/>
    <w:rsid w:val="007A3404"/>
    <w:rsid w:val="007D1465"/>
    <w:rsid w:val="00814C0C"/>
    <w:rsid w:val="00840B0A"/>
    <w:rsid w:val="0084374A"/>
    <w:rsid w:val="00852962"/>
    <w:rsid w:val="00867E4E"/>
    <w:rsid w:val="008732E3"/>
    <w:rsid w:val="008A1BF6"/>
    <w:rsid w:val="008C72D1"/>
    <w:rsid w:val="008D1D84"/>
    <w:rsid w:val="009140DE"/>
    <w:rsid w:val="00920ED2"/>
    <w:rsid w:val="009449D7"/>
    <w:rsid w:val="009725EB"/>
    <w:rsid w:val="009A1E5A"/>
    <w:rsid w:val="009A342B"/>
    <w:rsid w:val="009A3F92"/>
    <w:rsid w:val="009B1A2F"/>
    <w:rsid w:val="009F481C"/>
    <w:rsid w:val="00A13980"/>
    <w:rsid w:val="00A30F7A"/>
    <w:rsid w:val="00A6649B"/>
    <w:rsid w:val="00A97199"/>
    <w:rsid w:val="00AA5A0F"/>
    <w:rsid w:val="00B13ECE"/>
    <w:rsid w:val="00B9135A"/>
    <w:rsid w:val="00BD1828"/>
    <w:rsid w:val="00BE3C60"/>
    <w:rsid w:val="00BE45DB"/>
    <w:rsid w:val="00C36879"/>
    <w:rsid w:val="00C63CAC"/>
    <w:rsid w:val="00C93568"/>
    <w:rsid w:val="00CC1FE2"/>
    <w:rsid w:val="00CF1D6C"/>
    <w:rsid w:val="00D04186"/>
    <w:rsid w:val="00D048C0"/>
    <w:rsid w:val="00D30A36"/>
    <w:rsid w:val="00D60A37"/>
    <w:rsid w:val="00D84076"/>
    <w:rsid w:val="00D93BD2"/>
    <w:rsid w:val="00DE0C54"/>
    <w:rsid w:val="00E24EB3"/>
    <w:rsid w:val="00E9313A"/>
    <w:rsid w:val="00E965BE"/>
    <w:rsid w:val="00EA161B"/>
    <w:rsid w:val="00EC4F6C"/>
    <w:rsid w:val="00ED0766"/>
    <w:rsid w:val="00ED2D57"/>
    <w:rsid w:val="00EE66E1"/>
    <w:rsid w:val="00F51030"/>
    <w:rsid w:val="00FA0480"/>
    <w:rsid w:val="00FA17FB"/>
    <w:rsid w:val="00FD22E2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6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6529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6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6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36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6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6529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6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6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3796</izvorni_sadrzaj>
    <derivirana_varijabla naziv="DomainObject.Predmet.Broj_1">3796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St-3796/2016</izvorni_sadrzaj>
    <derivirana_varijabla naziv="DomainObject.Predmet.OznakaBroj_1">St-3796/2016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EXIGO INFORMATIKA d.o.o.</izvorni_sadrzaj>
    <derivirana_varijabla naziv="DomainObject.Predmet.ProtustrankaFormated_1">  EXIGO INFORMATIKA d.o.o.</derivirana_varijabla>
  </DomainObject.Predmet.ProtustrankaFormated>
  <DomainObject.Predmet.ProtustrankaFormatedOIB>
    <izvorni_sadrzaj>  EXIGO INFORMATIKA d.o.o., OIB 89758541198</izvorni_sadrzaj>
    <derivirana_varijabla naziv="DomainObject.Predmet.ProtustrankaFormatedOIB_1">  EXIGO INFORMATIKA d.o.o., OIB 89758541198</derivirana_varijabla>
  </DomainObject.Predmet.ProtustrankaFormatedOIB>
  <DomainObject.Predmet.ProtustrankaFormatedWithAdress>
    <izvorni_sadrzaj> EXIGO INFORMATIKA d.o.o., Ulica grada Vukovara 232/a, 10000 Zagreb</izvorni_sadrzaj>
    <derivirana_varijabla naziv="DomainObject.Predmet.ProtustrankaFormatedWithAdress_1"> EXIGO INFORMATIKA d.o.o., Ulica grada Vukovara 232/a, 10000 Zagreb</derivirana_varijabla>
  </DomainObject.Predmet.ProtustrankaFormatedWithAdress>
  <DomainObject.Predmet.ProtustrankaFormatedWithAdressOIB>
    <izvorni_sadrzaj> EXIGO INFORMATIKA d.o.o., OIB 89758541198, Ulica grada Vukovara 232/a, 10000 Zagreb</izvorni_sadrzaj>
    <derivirana_varijabla naziv="DomainObject.Predmet.ProtustrankaFormatedWithAdressOIB_1"> EXIGO INFORMATIKA d.o.o., OIB 89758541198, Ulica grada Vukovara 232/a, 10000 Zagreb</derivirana_varijabla>
  </DomainObject.Predmet.ProtustrankaFormatedWithAdressOIB>
  <DomainObject.Predmet.ProtustrankaWithAdress>
    <izvorni_sadrzaj>EXIGO INFORMATIKA d.o.o. Ulica grada Vukovara 232/a, 10000 Zagreb</izvorni_sadrzaj>
    <derivirana_varijabla naziv="DomainObject.Predmet.ProtustrankaWithAdress_1">EXIGO INFORMATIKA d.o.o. Ulica grada Vukovara 232/a, 10000 Zagreb</derivirana_varijabla>
  </DomainObject.Predmet.ProtustrankaWithAdress>
  <DomainObject.Predmet.ProtustrankaWithAdressOIB>
    <izvorni_sadrzaj>EXIGO INFORMATIKA d.o.o., OIB 89758541198, Ulica grada Vukovara 232/a, 10000 Zagreb</izvorni_sadrzaj>
    <derivirana_varijabla naziv="DomainObject.Predmet.ProtustrankaWithAdressOIB_1">EXIGO INFORMATIKA d.o.o., OIB 89758541198, Ulica grada Vukovara 232/a, 10000 Zagreb</derivirana_varijabla>
  </DomainObject.Predmet.ProtustrankaWithAdressOIB>
  <DomainObject.Predmet.ProtustrankaNazivFormated>
    <izvorni_sadrzaj>EXIGO INFORMATIKA d.o.o.</izvorni_sadrzaj>
    <derivirana_varijabla naziv="DomainObject.Predmet.ProtustrankaNazivFormated_1">EXIGO INFORMATIKA d.o.o.</derivirana_varijabla>
  </DomainObject.Predmet.ProtustrankaNazivFormated>
  <DomainObject.Predmet.ProtustrankaNazivFormatedOIB>
    <izvorni_sadrzaj>EXIGO INFORMATIKA d.o.o., OIB 89758541198</izvorni_sadrzaj>
    <derivirana_varijabla naziv="DomainObject.Predmet.ProtustrankaNazivFormatedOIB_1">EXIGO INFORMATIKA d.o.o., OIB 89758541198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Gordan Šestan</izvorni_sadrzaj>
    <derivirana_varijabla naziv="DomainObject.Predmet.StrankaFormated_1">  FINA Regionalni centar Zagreb; Gordan Šestan</derivirana_varijabla>
  </DomainObject.Predmet.StrankaFormated>
  <DomainObject.Predmet.StrankaFormatedOIB>
    <izvorni_sadrzaj>  FINA Regionalni centar Zagreb, OIB 85821130368; Gordan Šestan, OIB 79784409478</izvorni_sadrzaj>
    <derivirana_varijabla naziv="DomainObject.Predmet.StrankaFormatedOIB_1">  FINA Regionalni centar Zagreb, OIB 85821130368; Gordan Šestan, OIB 79784409478</derivirana_varijabla>
  </DomainObject.Predmet.StrankaFormatedOIB>
  <DomainObject.Predmet.StrankaFormatedWithAdress>
    <izvorni_sadrzaj> FINA Regionalni centar Zagreb, Trg svibanjskih žrtava 1995. 1, 10000 Zagreb; Gordan Šestan, Ulica Grada Vukovara 232a, 10000 Zagreb</izvorni_sadrzaj>
    <derivirana_varijabla naziv="DomainObject.Predmet.StrankaFormatedWithAdress_1"> FINA Regionalni centar Zagreb, Trg svibanjskih žrtava 1995. 1, 10000 Zagreb; Gordan Šestan, Ulica Grada Vukovara 232a, 10000 Zagreb</derivirana_varijabla>
  </DomainObject.Predmet.StrankaFormatedWithAdress>
  <DomainObject.Predmet.StrankaFormatedWithAdressOIB>
    <izvorni_sadrzaj> FINA Regionalni centar Zagreb, OIB 85821130368, Trg svibanjskih žrtava 1995. 1, 10000 Zagreb; Gordan Šestan, OIB 79784409478, Ulica Grada Vukovara 232a, 10000 Zagreb</izvorni_sadrzaj>
    <derivirana_varijabla naziv="DomainObject.Predmet.StrankaFormatedWithAdressOIB_1"> FINA Regionalni centar Zagreb, OIB 85821130368, Trg svibanjskih žrtava 1995. 1, 10000 Zagreb; Gordan Šestan, OIB 79784409478, Ulica Grada Vukovara 232a, 10000 Zagreb</derivirana_varijabla>
  </DomainObject.Predmet.StrankaFormatedWithAdressOIB>
  <DomainObject.Predmet.StrankaWithAdress>
    <izvorni_sadrzaj>FINA Regionalni centar Zagreb Trg svibanjskih žrtava 1995. 1,10000 Zagreb,Gordan Šestan Ulica Grada Vukovara 232a,10000 Zagreb</izvorni_sadrzaj>
    <derivirana_varijabla naziv="DomainObject.Predmet.StrankaWithAdress_1">FINA Regionalni centar Zagreb Trg svibanjskih žrtava 1995. 1,10000 Zagreb,Gordan Šestan Ulica Grada Vukovara 232a,10000 Zagreb</derivirana_varijabla>
  </DomainObject.Predmet.StrankaWithAdress>
  <DomainObject.Predmet.StrankaWithAdressOIB>
    <izvorni_sadrzaj>FINA Regionalni centar Zagreb, OIB 85821130368, Trg svibanjskih žrtava 1995. 1,10000 Zagreb,Gordan Šestan, OIB 79784409478, Ulica Grada Vukovara 232a,10000 Zagreb</izvorni_sadrzaj>
    <derivirana_varijabla naziv="DomainObject.Predmet.StrankaWithAdressOIB_1">FINA Regionalni centar Zagreb, OIB 85821130368, Trg svibanjskih žrtava 1995. 1,10000 Zagreb,Gordan Šestan, OIB 79784409478, Ulica Grada Vukovara 232a,10000 Zagreb</derivirana_varijabla>
  </DomainObject.Predmet.StrankaWithAdressOIB>
  <DomainObject.Predmet.StrankaNazivFormated>
    <izvorni_sadrzaj>FINA Regionalni centar Zagreb,Gordan Šestan</izvorni_sadrzaj>
    <derivirana_varijabla naziv="DomainObject.Predmet.StrankaNazivFormated_1">FINA Regionalni centar Zagreb,Gordan Šestan</derivirana_varijabla>
  </DomainObject.Predmet.StrankaNazivFormated>
  <DomainObject.Predmet.StrankaNazivFormatedOIB>
    <izvorni_sadrzaj>FINA Regionalni centar Zagreb, OIB 85821130368,Gordan Šestan, OIB 79784409478</izvorni_sadrzaj>
    <derivirana_varijabla naziv="DomainObject.Predmet.StrankaNazivFormatedOIB_1">FINA Regionalni centar Zagreb, OIB 85821130368,Gordan Šestan, OIB 79784409478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Gordan Šestan</item>
    </izvorni_sadrzaj>
    <derivirana_varijabla naziv="DomainObject.Predmet.StrankaListFormated_1">
      <item>FINA Regionalni centar Zagreb</item>
      <item>Gordan Šestan</item>
    </derivirana_varijabla>
  </DomainObject.Predmet.StrankaListFormated>
  <DomainObject.Predmet.StrankaListFormatedOIB>
    <izvorni_sadrzaj>
      <item>FINA Regionalni centar Zagreb, OIB 85821130368</item>
      <item>Gordan Šestan, OIB 79784409478</item>
    </izvorni_sadrzaj>
    <derivirana_varijabla naziv="DomainObject.Predmet.StrankaListFormatedOIB_1">
      <item>FINA Regionalni centar Zagreb, OIB 85821130368</item>
      <item>Gordan Šestan, OIB 79784409478</item>
    </derivirana_varijabla>
  </DomainObject.Predmet.StrankaListFormatedOIB>
  <DomainObject.Predmet.StrankaListFormatedWithAdress>
    <izvorni_sadrzaj>
      <item>FINA Regionalni centar Zagreb, Trg svibanjskih žrtava 1995. 1, 10000 Zagreb</item>
      <item>Gordan Šestan, Ulica Grada Vukovara 232a, 10000 Zagreb</item>
    </izvorni_sadrzaj>
    <derivirana_varijabla naziv="DomainObject.Predmet.StrankaListFormatedWithAdress_1">
      <item>FINA Regionalni centar Zagreb, Trg svibanjskih žrtava 1995. 1, 10000 Zagreb</item>
      <item>Gordan Šestan, Ulica Grada Vukovara 232a,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Gordan Šestan, OIB 79784409478, Ulica Grada Vukovara 232a, 10000 Zagreb</item>
    </izvorni_sadrzaj>
    <derivirana_varijabla naziv="DomainObject.Predmet.StrankaListFormatedWithAdressOIB_1">
      <item>FINA Regionalni centar Zagreb, OIB 85821130368, Trg svibanjskih žrtava 1995. 1, 10000 Zagreb</item>
      <item>Gordan Šestan, OIB 79784409478, Ulica Grada Vukovara 232a, 10000 Zagreb</item>
    </derivirana_varijabla>
  </DomainObject.Predmet.StrankaListFormatedWithAdressOIB>
  <DomainObject.Predmet.StrankaListNazivFormated>
    <izvorni_sadrzaj>
      <item>FINA Regionalni centar Zagreb</item>
      <item>Gordan Šestan</item>
    </izvorni_sadrzaj>
    <derivirana_varijabla naziv="DomainObject.Predmet.StrankaListNazivFormated_1">
      <item>FINA Regionalni centar Zagreb</item>
      <item>Gordan Šestan</item>
    </derivirana_varijabla>
  </DomainObject.Predmet.StrankaListNazivFormated>
  <DomainObject.Predmet.StrankaListNazivFormatedOIB>
    <izvorni_sadrzaj>
      <item>FINA Regionalni centar Zagreb, OIB 85821130368</item>
      <item>Gordan Šestan, OIB 79784409478</item>
    </izvorni_sadrzaj>
    <derivirana_varijabla naziv="DomainObject.Predmet.StrankaListNazivFormatedOIB_1">
      <item>FINA Regionalni centar Zagreb, OIB 85821130368</item>
      <item>Gordan Šestan, OIB 79784409478</item>
    </derivirana_varijabla>
  </DomainObject.Predmet.StrankaListNazivFormatedOIB>
  <DomainObject.Predmet.ProtuStrankaListFormated>
    <izvorni_sadrzaj>
      <item>EXIGO INFORMATIKA d.o.o.</item>
    </izvorni_sadrzaj>
    <derivirana_varijabla naziv="DomainObject.Predmet.ProtuStrankaListFormated_1">
      <item>EXIGO INFORMATIKA d.o.o.</item>
    </derivirana_varijabla>
  </DomainObject.Predmet.ProtuStrankaListFormated>
  <DomainObject.Predmet.ProtuStrankaListFormatedOIB>
    <izvorni_sadrzaj>
      <item>EXIGO INFORMATIKA d.o.o., OIB 89758541198</item>
    </izvorni_sadrzaj>
    <derivirana_varijabla naziv="DomainObject.Predmet.ProtuStrankaListFormatedOIB_1">
      <item>EXIGO INFORMATIKA d.o.o., OIB 89758541198</item>
    </derivirana_varijabla>
  </DomainObject.Predmet.ProtuStrankaListFormatedOIB>
  <DomainObject.Predmet.ProtuStrankaListFormatedWithAdress>
    <izvorni_sadrzaj>
      <item>EXIGO INFORMATIKA d.o.o., Ulica grada Vukovara 232/a, 10000 Zagreb</item>
    </izvorni_sadrzaj>
    <derivirana_varijabla naziv="DomainObject.Predmet.ProtuStrankaListFormatedWithAdress_1">
      <item>EXIGO INFORMATIKA d.o.o., Ulica grada Vukovara 232/a, 10000 Zagreb</item>
    </derivirana_varijabla>
  </DomainObject.Predmet.ProtuStrankaListFormatedWithAdress>
  <DomainObject.Predmet.ProtuStrankaListFormatedWithAdressOIB>
    <izvorni_sadrzaj>
      <item>EXIGO INFORMATIKA d.o.o., OIB 89758541198, Ulica grada Vukovara 232/a, 10000 Zagreb</item>
    </izvorni_sadrzaj>
    <derivirana_varijabla naziv="DomainObject.Predmet.ProtuStrankaListFormatedWithAdressOIB_1">
      <item>EXIGO INFORMATIKA d.o.o., OIB 89758541198, Ulica grada Vukovara 232/a, 10000 Zagreb</item>
    </derivirana_varijabla>
  </DomainObject.Predmet.ProtuStrankaListFormatedWithAdressOIB>
  <DomainObject.Predmet.ProtuStrankaListNazivFormated>
    <izvorni_sadrzaj>
      <item>EXIGO INFORMATIKA d.o.o.</item>
    </izvorni_sadrzaj>
    <derivirana_varijabla naziv="DomainObject.Predmet.ProtuStrankaListNazivFormated_1">
      <item>EXIGO INFORMATIKA d.o.o.</item>
    </derivirana_varijabla>
  </DomainObject.Predmet.ProtuStrankaListNazivFormated>
  <DomainObject.Predmet.ProtuStrankaListNazivFormatedOIB>
    <izvorni_sadrzaj>
      <item>EXIGO INFORMATIKA d.o.o., OIB 89758541198</item>
    </izvorni_sadrzaj>
    <derivirana_varijabla naziv="DomainObject.Predmet.ProtuStrankaListNazivFormatedOIB_1">
      <item>EXIGO INFORMATIKA d.o.o., OIB 89758541198</item>
    </derivirana_varijabla>
  </DomainObject.Predmet.ProtuStrankaListNazivFormatedOIB>
  <DomainObject.Predmet.OstaliListFormated>
    <izvorni_sadrzaj>
      <item>FINA</item>
      <item>RH MUP</item>
      <item>Gordan Šestan</item>
      <item>ERSTE&amp;STEIERMÄRKISCHE BANKA dioničko društvo</item>
    </izvorni_sadrzaj>
    <derivirana_varijabla naziv="DomainObject.Predmet.OstaliListFormated_1">
      <item>FINA</item>
      <item>RH MUP</item>
      <item>Gordan Šestan</item>
      <item>ERSTE&amp;STEIERMÄRKISCHE BANKA dioničko društvo</item>
    </derivirana_varijabla>
  </DomainObject.Predmet.OstaliListFormated>
  <DomainObject.Predmet.OstaliList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FormatedOIB>
  <DomainObject.Predmet.OstaliListFormatedWithAdress>
    <izvorni_sadrzaj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izvorni_sadrzaj>
    <derivirana_varijabla naziv="DomainObject.Predmet.OstaliListFormatedWithAdress_1">
      <item>FINA, Ul. grada Vukovara 70, 10000 Zagreb</item>
      <item>RH MUP, Heinzelova 98, 10000 Zagreb</item>
      <item>Gordan Šestan, Ulica Grada Vukovara 232 A,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izvorni_sadrzaj>
    <derivirana_varijabla naziv="DomainObject.Predmet.OstaliListFormatedWithAdressOIB_1">
      <item>FINA, OIB 85821130368, Ul. grada Vukovara 70, 10000 Zagreb</item>
      <item>RH MUP, Heinzelova 98, 10000 Zagreb</item>
      <item>Gordan Šestan, OIB 79784409478, Ulica Grada Vukovara 232 A,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FINA</item>
      <item>RH MUP</item>
      <item>Gordan Šestan</item>
      <item>ERSTE&amp;STEIERMÄRKISCHE BANKA dioničko društvo</item>
    </izvorni_sadrzaj>
    <derivirana_varijabla naziv="DomainObject.Predmet.OstaliListNazivFormated_1">
      <item>FINA</item>
      <item>RH MUP</item>
      <item>Gordan Šestan</item>
      <item>ERSTE&amp;STEIERMÄRKISCHE BANKA dioničko društvo</item>
    </derivirana_varijabla>
  </DomainObject.Predmet.OstaliListNazivFormated>
  <DomainObject.Predmet.OstaliListNazivFormatedOIB>
    <izvorni_sadrzaj>
      <item>FINA, OIB 85821130368</item>
      <item>RH MUP</item>
      <item>Gordan Šestan, OIB 79784409478</item>
      <item>ERSTE&amp;STEIERMÄRKISCHE BANKA dioničko društvo, OIB 23057039320</item>
    </izvorni_sadrzaj>
    <derivirana_varijabla naziv="DomainObject.Predmet.OstaliListNazivFormatedOIB_1">
      <item>FINA, OIB 85821130368</item>
      <item>RH MUP</item>
      <item>Gordan Šestan, OIB 79784409478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EXIGO INFORMATIKA d.o.o.</izvorni_sadrzaj>
    <derivirana_varijabla naziv="DomainObject.Predmet.ProtustrankaIDrugi_1">EXIGO INFORMATIKA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EXIGO INFORMATIKA d.o.o., OIB 89758541198, Ulica grada Vukovara 232/a, 10000 Zagreb</izvorni_sadrzaj>
    <derivirana_varijabla naziv="DomainObject.Predmet.ProtustrankaIDrugiAdressOIB_1">EXIGO INFORMATIKA d.o.o., OIB 89758541198, Ulica grada Vukovara 232/a,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izvorni_sadrzaj>
    <derivirana_varijabla naziv="DomainObject.Predmet.SudioniciListNaziv_1">
      <item>FINA Regionalni centar Zagreb</item>
      <item>EXIGO INFORMATIKA d.o.o.</item>
      <item>FINA</item>
      <item>RH MUP</item>
      <item>Gordan Šestan</item>
      <item>ERSTE&amp;STEIERMÄRKISCHE BANKA dioničko društvo</item>
      <item>Gordan Šestan</item>
    </derivirana_varijabla>
  </DomainObject.Predmet.SudioniciListNaziv>
  <DomainObject.Predmet.SudioniciListAdressOIB>
    <izvorni_sadrzaj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izvorni_sadrzaj>
    <derivirana_varijabla naziv="DomainObject.Predmet.SudioniciListAdressOIB_1">
      <item>FINA Regionalni centar Zagreb, OIB 85821130368, Trg svibanjskih žrtava 1995. 1,10000 Zagreb</item>
      <item>EXIGO INFORMATIKA d.o.o., OIB 89758541198, Ulica grada Vukovara 232/a,10000 Zagreb</item>
      <item>FINA, OIB 85821130368, Ul. grada Vukovara 70,10000 Zagreb</item>
      <item>RH MUP, Heinzelova 98,10000 Zagreb</item>
      <item>Gordan Šestan, OIB 79784409478, Ulica Grada Vukovara 232 A,10000 Zagreb</item>
      <item>ERSTE&amp;STEIERMÄRKISCHE BANKA dioničko društvo, OIB 23057039320, Jadranski Trg 3a,51000 Rijeka</item>
      <item>Gordan Šestan, OIB 79784409478, Ulica Grada Vukovara 232a,10000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89758541198</item>
      <item>, OIB 85821130368</item>
      <item>, OIB null</item>
      <item>, OIB 79784409478</item>
      <item>, OIB 23057039320</item>
      <item>, OIB 79784409478</item>
    </izvorni_sadrzaj>
    <derivirana_varijabla naziv="DomainObject.Predmet.SudioniciListNazivOIB_1">
      <item>, OIB 85821130368</item>
      <item>, OIB 89758541198</item>
      <item>, OIB 85821130368</item>
      <item>, OIB null</item>
      <item>, OIB 79784409478</item>
      <item>, OIB 23057039320</item>
      <item>, OIB 79784409478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831</properties:Words>
  <properties:Characters>4655</properties:Characters>
  <properties:Lines>150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2017-12-19T13:08:00Z</dcterms:created>
  <dc:creator>nribaric</dc:creator>
  <cp:lastModifiedBy>Jadranka Zelić</cp:lastModifiedBy>
  <cp:lastPrinted>2017-12-19T13:41:00Z</cp:lastPrinted>
  <dcterms:modified xmlns:xsi="http://www.w3.org/2001/XMLSchema-instance" xsi:type="dcterms:W3CDTF">2017-12-19T13:42:00Z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