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772b" w14:paraId="766772b" w:rsidRDefault="002520D6" w:rsidP="002520D6" w:rsidR="002520D6" w:rsidRPr="002932BE">
      <w:pPr>
        <w15:collapsed w:val="false"/>
      </w:pPr>
      <w:bookmarkStart w:name="_GoBack" w:id="0"/>
      <w:bookmarkEnd w:id="0"/>
      <w:r w:rsidRPr="002932BE">
        <w:rPr>
          <w:noProof/>
        </w:rPr>
        <w:t xml:space="preserve">                  </w:t>
      </w:r>
      <w:r w:rsidRPr="002932BE">
        <w:rPr>
          <w:noProof/>
        </w:rPr>
        <w:tab/>
      </w:r>
      <w:r w:rsidRPr="002932BE">
        <w:rPr>
          <w:noProof/>
        </w:rPr>
        <w:tab/>
      </w:r>
      <w:r w:rsidRPr="002932BE">
        <w:rPr>
          <w:noProof/>
        </w:rPr>
        <w:tab/>
        <w:t xml:space="preserve">     </w:t>
      </w:r>
      <w:r w:rsidR="002D60CE" w:rsidRPr="002932BE">
        <w:t xml:space="preserve">                     </w:t>
      </w:r>
    </w:p>
    <w:p w:rsidRDefault="002520D6" w:rsidP="002520D6" w:rsidR="002D60CE" w:rsidRPr="002932BE">
      <w:pPr>
        <w:ind w:firstLine="708" w:left="3540"/>
      </w:pPr>
      <w:r w:rsidRPr="002932BE">
        <w:t xml:space="preserve">    </w:t>
      </w:r>
      <w:r w:rsidR="002D60CE" w:rsidRPr="002932BE">
        <w:t xml:space="preserve">                                           </w:t>
      </w:r>
      <w:r w:rsidR="00CF535B" w:rsidRPr="002932BE">
        <w:t>89</w:t>
      </w:r>
      <w:r w:rsidR="002D60CE" w:rsidRPr="002932BE">
        <w:t>. St</w:t>
      </w:r>
      <w:r w:rsidR="00F324F6" w:rsidRPr="002932BE">
        <w:t>-</w:t>
      </w:r>
      <w:r w:rsidR="00545340" w:rsidRPr="002932BE">
        <w:t>2607</w:t>
      </w:r>
      <w:r w:rsidR="0097047A" w:rsidRPr="002932BE">
        <w:t>/16-</w:t>
      </w:r>
      <w:r w:rsidR="002932BE" w:rsidRPr="002932BE">
        <w:t>11</w:t>
      </w:r>
    </w:p>
    <w:p w:rsidRDefault="007150E9" w:rsidP="00C40A44" w:rsidR="00C40A44" w:rsidRPr="002932BE">
      <w:pPr>
        <w:jc w:val="center"/>
      </w:pPr>
      <w:r w:rsidRPr="002932BE">
        <w:t>R</w:t>
      </w:r>
      <w:r w:rsidR="00C40A44" w:rsidRPr="002932BE">
        <w:t xml:space="preserve"> E P U B L I K A   H R V A T S K A</w:t>
      </w:r>
    </w:p>
    <w:p w:rsidRDefault="00C40A44" w:rsidP="002D60CE" w:rsidR="00C40A44" w:rsidRPr="002932BE">
      <w:pPr>
        <w:jc w:val="center"/>
      </w:pPr>
    </w:p>
    <w:p w:rsidRDefault="002D60CE" w:rsidP="002D60CE" w:rsidR="002D60CE" w:rsidRPr="002932BE">
      <w:pPr>
        <w:jc w:val="center"/>
      </w:pPr>
      <w:r w:rsidRPr="002932BE">
        <w:t>R J E Š E NJ E</w:t>
      </w:r>
    </w:p>
    <w:p w:rsidRDefault="002520D6" w:rsidP="002D60CE" w:rsidR="002520D6" w:rsidRPr="002932BE">
      <w:pPr>
        <w:jc w:val="both"/>
        <w:rPr>
          <w:b/>
        </w:rPr>
      </w:pPr>
    </w:p>
    <w:p w:rsidRDefault="00F324F6" w:rsidP="00C40A44" w:rsidR="000B22E7" w:rsidRPr="002932BE">
      <w:pPr>
        <w:ind w:firstLine="708"/>
        <w:jc w:val="both"/>
      </w:pPr>
      <w:r w:rsidRPr="002932BE">
        <w:t xml:space="preserve">Trgovački sud u Zagrebu, po sucu </w:t>
      </w:r>
      <w:r w:rsidR="00CF535B" w:rsidRPr="002932BE">
        <w:t>Nikolini Dorić Hadžisejdić</w:t>
      </w:r>
      <w:r w:rsidRPr="002932BE">
        <w:t xml:space="preserve">, u </w:t>
      </w:r>
      <w:r w:rsidRPr="002932BE">
        <w:rPr>
          <w:lang w:val="pt-BR"/>
        </w:rPr>
        <w:t xml:space="preserve">u stečajnom predmetu u povodu prijedloga predlagatelja </w:t>
      </w:r>
      <w:r w:rsidR="00CF535B" w:rsidRPr="002932BE">
        <w:rPr>
          <w:lang w:val="pt-BR"/>
        </w:rPr>
        <w:t xml:space="preserve">FINANCIJSKE AGENCIJE, RC Zagreb, </w:t>
      </w:r>
      <w:r w:rsidR="00CF535B" w:rsidRPr="002932BE">
        <w:t>Podružnica Zagreb, Trg svibanjskih žrtava 1995. 1</w:t>
      </w:r>
      <w:r w:rsidRPr="002932BE">
        <w:rPr>
          <w:lang w:val="pt-BR"/>
        </w:rPr>
        <w:t xml:space="preserve">, OIB: </w:t>
      </w:r>
      <w:r w:rsidRPr="002932BE">
        <w:t>85821130368</w:t>
      </w:r>
      <w:r w:rsidRPr="002932BE">
        <w:rPr>
          <w:lang w:val="pt-BR"/>
        </w:rPr>
        <w:t xml:space="preserve">, za otvaranje stečajnog postupka nad dužnikom </w:t>
      </w:r>
      <w:r w:rsidR="00545340" w:rsidRPr="002932BE">
        <w:rPr>
          <w:lang w:val="pt-BR"/>
        </w:rPr>
        <w:t>DOBRANIĆ d.o.o., OIB 37089526895, Jakovlje, Selnička 13</w:t>
      </w:r>
      <w:r w:rsidR="002D60CE" w:rsidRPr="002932BE">
        <w:rPr>
          <w:lang w:val="pt-BR"/>
        </w:rPr>
        <w:t>,</w:t>
      </w:r>
      <w:r w:rsidR="000B22E7" w:rsidRPr="002932BE">
        <w:rPr>
          <w:lang w:val="pt-BR"/>
        </w:rPr>
        <w:t xml:space="preserve"> </w:t>
      </w:r>
      <w:r w:rsidR="002932BE" w:rsidRPr="002932BE">
        <w:rPr>
          <w:lang w:val="pt-BR"/>
        </w:rPr>
        <w:t>13. ožujka</w:t>
      </w:r>
      <w:r w:rsidR="005A79A5" w:rsidRPr="002932BE">
        <w:rPr>
          <w:lang w:val="pt-BR"/>
        </w:rPr>
        <w:t xml:space="preserve"> 2017.,</w:t>
      </w:r>
    </w:p>
    <w:p w:rsidRDefault="00D677F7" w:rsidP="00D677F7" w:rsidR="00D677F7" w:rsidRPr="002932BE">
      <w:pPr>
        <w:jc w:val="both"/>
      </w:pPr>
    </w:p>
    <w:p w:rsidRDefault="00065B42" w:rsidP="00D677F7" w:rsidR="00065B42" w:rsidRPr="002932BE">
      <w:pPr>
        <w:jc w:val="center"/>
      </w:pPr>
      <w:r w:rsidRPr="002932BE">
        <w:t>r i j e š i o     j e</w:t>
      </w:r>
    </w:p>
    <w:p w:rsidRDefault="00065B42" w:rsidP="00065B42" w:rsidR="00065B42" w:rsidRPr="002932BE">
      <w:r w:rsidRPr="002932BE">
        <w:t xml:space="preserve"> </w:t>
      </w:r>
    </w:p>
    <w:p w:rsidRDefault="00065B42" w:rsidP="0021298E" w:rsidR="00065B42" w:rsidRPr="002932BE">
      <w:pPr>
        <w:ind w:firstLine="708"/>
        <w:jc w:val="both"/>
      </w:pPr>
      <w:r w:rsidRPr="002932BE">
        <w:t>I</w:t>
      </w:r>
      <w:r w:rsidR="00D677F7" w:rsidRPr="002932BE">
        <w:t>.</w:t>
      </w:r>
      <w:r w:rsidRPr="002932BE">
        <w:t xml:space="preserve"> Pozivaju se </w:t>
      </w:r>
      <w:r w:rsidR="00704DD0" w:rsidRPr="002932BE">
        <w:t>osobe koje imaju pravni interes za provedbom stečajnoga postupka</w:t>
      </w:r>
      <w:r w:rsidR="00F324F6" w:rsidRPr="002932BE">
        <w:t xml:space="preserve"> nad </w:t>
      </w:r>
      <w:r w:rsidRPr="002932BE">
        <w:t xml:space="preserve"> d</w:t>
      </w:r>
      <w:r w:rsidR="00704DD0" w:rsidRPr="002932BE">
        <w:t>užnikom</w:t>
      </w:r>
      <w:r w:rsidR="00F324F6" w:rsidRPr="002932BE">
        <w:t xml:space="preserve"> </w:t>
      </w:r>
      <w:r w:rsidR="00545340" w:rsidRPr="002932BE">
        <w:rPr>
          <w:lang w:val="pt-BR"/>
        </w:rPr>
        <w:t>DOBRANIĆ d.o.o., OIB 37089526895, Jakovlje, Selnička 13</w:t>
      </w:r>
      <w:r w:rsidR="005543BD" w:rsidRPr="002932BE">
        <w:rPr>
          <w:lang w:val="pt-BR"/>
        </w:rPr>
        <w:t>,</w:t>
      </w:r>
      <w:r w:rsidR="00704DD0" w:rsidRPr="002932BE">
        <w:rPr>
          <w:lang w:val="pt-BR"/>
        </w:rPr>
        <w:t xml:space="preserve"> u roku 15 dana</w:t>
      </w:r>
      <w:r w:rsidR="00C40A44" w:rsidRPr="002932BE">
        <w:rPr>
          <w:lang w:val="pt-BR"/>
        </w:rPr>
        <w:t xml:space="preserve"> predujmiti iznos od</w:t>
      </w:r>
      <w:r w:rsidR="005543BD" w:rsidRPr="002932BE">
        <w:rPr>
          <w:lang w:val="pt-BR"/>
        </w:rPr>
        <w:t xml:space="preserve"> </w:t>
      </w:r>
      <w:r w:rsidR="00BE0BAA" w:rsidRPr="002932BE">
        <w:rPr>
          <w:lang w:val="pt-BR"/>
        </w:rPr>
        <w:t>23</w:t>
      </w:r>
      <w:r w:rsidR="00134F3A" w:rsidRPr="002932BE">
        <w:t xml:space="preserve">.000,00 kn </w:t>
      </w:r>
      <w:r w:rsidRPr="002932BE">
        <w:t xml:space="preserve">za pokriće troškova prethodnog i stečajnog postupka na račun Trgovačkog suda u Zagrebu otvoren pri Hrvatskoj poštanskoj banci d.d. Zagreb broj </w:t>
      </w:r>
      <w:r w:rsidR="00A6064D" w:rsidRPr="002932BE">
        <w:t>IBAN HR9223900011300000460</w:t>
      </w:r>
      <w:r w:rsidR="00A0793E" w:rsidRPr="002932BE">
        <w:t>,</w:t>
      </w:r>
      <w:r w:rsidR="002817DE" w:rsidRPr="002932BE">
        <w:t xml:space="preserve"> </w:t>
      </w:r>
      <w:r w:rsidR="009B3D51" w:rsidRPr="002932BE">
        <w:t xml:space="preserve">model 05, poziv na </w:t>
      </w:r>
      <w:r w:rsidR="00A6064D" w:rsidRPr="002932BE">
        <w:t xml:space="preserve">broj </w:t>
      </w:r>
      <w:r w:rsidR="005A79A5" w:rsidRPr="002932BE">
        <w:t>2</w:t>
      </w:r>
      <w:r w:rsidR="00545340" w:rsidRPr="002932BE">
        <w:t>607</w:t>
      </w:r>
      <w:r w:rsidR="00535D8E" w:rsidRPr="002932BE">
        <w:t>-</w:t>
      </w:r>
      <w:r w:rsidR="005543BD" w:rsidRPr="002932BE">
        <w:t>1</w:t>
      </w:r>
      <w:r w:rsidR="00B947B1" w:rsidRPr="002932BE">
        <w:t>6</w:t>
      </w:r>
      <w:r w:rsidR="00A0793E" w:rsidRPr="002932BE">
        <w:t>.</w:t>
      </w:r>
    </w:p>
    <w:p w:rsidRDefault="00065B42" w:rsidP="0021298E" w:rsidR="00065B42" w:rsidRPr="002932BE">
      <w:pPr>
        <w:ind w:firstLine="708"/>
        <w:jc w:val="both"/>
      </w:pPr>
      <w:r w:rsidRPr="002932BE">
        <w:t>II</w:t>
      </w:r>
      <w:r w:rsidR="00D677F7" w:rsidRPr="002932BE">
        <w:t>. Ako</w:t>
      </w:r>
      <w:r w:rsidRPr="002932BE">
        <w:t xml:space="preserve"> </w:t>
      </w:r>
      <w:r w:rsidR="00BF0DDB" w:rsidRPr="002932BE">
        <w:t>osobe koje imaju pravni interes za provedbom stečajnoga postupka nad dužnikom</w:t>
      </w:r>
      <w:r w:rsidRPr="002932BE">
        <w:t xml:space="preserve"> ne postupe u skladu s točkom I</w:t>
      </w:r>
      <w:r w:rsidR="00D677F7" w:rsidRPr="002932BE">
        <w:t>.</w:t>
      </w:r>
      <w:r w:rsidRPr="002932BE">
        <w:t xml:space="preserve"> ovog rješenja </w:t>
      </w:r>
      <w:r w:rsidR="00F324F6" w:rsidRPr="002932BE">
        <w:t>sud</w:t>
      </w:r>
      <w:r w:rsidRPr="002932BE">
        <w:t xml:space="preserve"> će donijeti rješenje o otvaranju i zaključenju stečajnog postupka.</w:t>
      </w:r>
    </w:p>
    <w:p w:rsidRDefault="00D677F7" w:rsidP="00065B42" w:rsidR="00D677F7" w:rsidRPr="002932BE"/>
    <w:p w:rsidRDefault="00065B42" w:rsidP="00D677F7" w:rsidR="00065B42" w:rsidRPr="002932BE">
      <w:pPr>
        <w:jc w:val="center"/>
      </w:pPr>
      <w:r w:rsidRPr="002932BE">
        <w:t>Obrazloženje</w:t>
      </w:r>
    </w:p>
    <w:p w:rsidRDefault="00065B42" w:rsidP="005A79A5" w:rsidR="005543BD" w:rsidRPr="002932BE">
      <w:r w:rsidRPr="002932BE">
        <w:t xml:space="preserve"> </w:t>
      </w:r>
    </w:p>
    <w:p w:rsidRDefault="00F324F6" w:rsidP="009D64C1" w:rsidR="009D64C1" w:rsidRPr="002932BE">
      <w:pPr>
        <w:ind w:firstLine="708"/>
        <w:jc w:val="both"/>
      </w:pPr>
      <w:r w:rsidRPr="002932BE">
        <w:t xml:space="preserve">Financijska agencija, Regionalni centar Zagreb, podnijela je ovom sudu prijedlog za otvaranje stečajnog postupka nad dužnikom </w:t>
      </w:r>
      <w:r w:rsidR="00545340" w:rsidRPr="002932BE">
        <w:rPr>
          <w:lang w:val="pt-BR"/>
        </w:rPr>
        <w:t>DOBRANIĆ d.o.o., OIB 37089526895, Jakovlje, Selnička 13</w:t>
      </w:r>
      <w:r w:rsidR="005A79A5" w:rsidRPr="002932BE">
        <w:rPr>
          <w:lang w:val="pt-BR"/>
        </w:rPr>
        <w:t xml:space="preserve">, </w:t>
      </w:r>
      <w:r w:rsidR="00B947B1" w:rsidRPr="002932BE">
        <w:rPr>
          <w:lang w:val="pt-BR"/>
        </w:rPr>
        <w:t xml:space="preserve">temeljem čl. </w:t>
      </w:r>
      <w:r w:rsidR="005A79A5" w:rsidRPr="002932BE">
        <w:rPr>
          <w:lang w:val="pt-BR"/>
        </w:rPr>
        <w:t>444</w:t>
      </w:r>
      <w:r w:rsidR="00BE0BAA" w:rsidRPr="002932BE">
        <w:rPr>
          <w:lang w:val="pt-BR"/>
        </w:rPr>
        <w:t>.</w:t>
      </w:r>
      <w:r w:rsidR="00B947B1" w:rsidRPr="002932BE">
        <w:rPr>
          <w:lang w:val="pt-BR"/>
        </w:rPr>
        <w:t xml:space="preserve"> st. 2 Stečajnog zakona </w:t>
      </w:r>
      <w:r w:rsidRPr="002932BE">
        <w:t xml:space="preserve">(„Narodne novine“ broj 71/15, dalje: SZ). </w:t>
      </w:r>
    </w:p>
    <w:p w:rsidRDefault="002E0387" w:rsidP="009D64C1" w:rsidR="002E0387" w:rsidRPr="002932BE">
      <w:pPr>
        <w:ind w:firstLine="708"/>
        <w:jc w:val="both"/>
        <w:rPr>
          <w:lang w:val="en-GB"/>
        </w:rPr>
      </w:pPr>
      <w:r w:rsidRPr="002932BE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1406 dana, u ukupnom iznosu od 22.121,35 kn, kao i da dužnik ima 1 zaposlenog. </w:t>
      </w:r>
      <w:r w:rsidRPr="002932BE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2932BE">
      <w:pPr>
        <w:pStyle w:val="Tijeloteksta"/>
        <w:ind w:firstLine="708"/>
      </w:pPr>
      <w:r w:rsidRPr="002932BE">
        <w:t xml:space="preserve">Slijedom navedenog, </w:t>
      </w:r>
      <w:r w:rsidR="00F324F6" w:rsidRPr="002932BE">
        <w:t xml:space="preserve">sud je </w:t>
      </w:r>
      <w:r w:rsidR="005A79A5" w:rsidRPr="002932BE">
        <w:t>22. prosinca</w:t>
      </w:r>
      <w:r w:rsidR="00926841" w:rsidRPr="002932BE">
        <w:t xml:space="preserve"> 2016. </w:t>
      </w:r>
      <w:r w:rsidR="00F324F6" w:rsidRPr="002932BE">
        <w:t>na temelju odredbe čl. 115</w:t>
      </w:r>
      <w:r w:rsidRPr="002932BE">
        <w:t>. st. 1. SZ-a donio rješenje o pokretanju prethodnog postupka rad</w:t>
      </w:r>
      <w:r w:rsidR="00F324F6" w:rsidRPr="002932BE">
        <w:t>i utvrđivanja pretpostavki</w:t>
      </w:r>
      <w:r w:rsidRPr="002932BE">
        <w:t xml:space="preserve"> za otvaranje stečajnog postupka nad dužnikom.</w:t>
      </w:r>
    </w:p>
    <w:p w:rsidRDefault="00E046C2" w:rsidP="00E046C2" w:rsidR="0097047A" w:rsidRPr="002932BE">
      <w:pPr>
        <w:jc w:val="both"/>
      </w:pPr>
      <w:r w:rsidRPr="002932BE">
        <w:tab/>
      </w:r>
      <w:r w:rsidR="008E437D" w:rsidRPr="002932BE">
        <w:t xml:space="preserve">Na ročištu </w:t>
      </w:r>
      <w:r w:rsidR="00FF62A0" w:rsidRPr="002932BE">
        <w:t xml:space="preserve">radi očitovanja o prijedlogu za otvaranje stečajnog postupka održanom </w:t>
      </w:r>
      <w:r w:rsidR="00D37C79" w:rsidRPr="002932BE">
        <w:t>15</w:t>
      </w:r>
      <w:r w:rsidR="005A79A5" w:rsidRPr="002932BE">
        <w:t>. veljače 2017</w:t>
      </w:r>
      <w:r w:rsidR="00D37C79" w:rsidRPr="002932BE">
        <w:t>. zastupnik</w:t>
      </w:r>
      <w:r w:rsidR="00FF62A0" w:rsidRPr="002932BE">
        <w:t xml:space="preserve"> po zakonu dužnika </w:t>
      </w:r>
      <w:r w:rsidR="009D64C1" w:rsidRPr="002932BE">
        <w:t>Renato Dobranić</w:t>
      </w:r>
      <w:r w:rsidR="00FF62A0" w:rsidRPr="002932BE">
        <w:t xml:space="preserve"> izjavi</w:t>
      </w:r>
      <w:r w:rsidR="00D37C79" w:rsidRPr="002932BE">
        <w:t>o</w:t>
      </w:r>
      <w:r w:rsidR="00FF62A0" w:rsidRPr="002932BE">
        <w:t xml:space="preserve"> </w:t>
      </w:r>
      <w:r w:rsidR="0097047A" w:rsidRPr="002932BE">
        <w:t xml:space="preserve">je </w:t>
      </w:r>
      <w:r w:rsidR="00FF62A0" w:rsidRPr="002932BE">
        <w:t xml:space="preserve">da se ne protivi prijedlogu da se nad društvom </w:t>
      </w:r>
      <w:r w:rsidR="009D64C1" w:rsidRPr="002932BE">
        <w:t xml:space="preserve">dužnikom </w:t>
      </w:r>
      <w:r w:rsidR="009D64C1" w:rsidRPr="002932BE">
        <w:rPr>
          <w:lang w:val="pt-BR"/>
        </w:rPr>
        <w:t>DOBRANIĆ d.o.o., OIB 37089526895, Jakovlje, Selnička 13</w:t>
      </w:r>
      <w:r w:rsidR="005A79A5" w:rsidRPr="002932BE">
        <w:rPr>
          <w:lang w:val="pt-BR"/>
        </w:rPr>
        <w:t xml:space="preserve">, </w:t>
      </w:r>
      <w:r w:rsidR="00FF62A0" w:rsidRPr="002932BE">
        <w:t>otvori stečaj.</w:t>
      </w:r>
      <w:r w:rsidR="00B947B1" w:rsidRPr="002932BE">
        <w:t xml:space="preserve"> </w:t>
      </w:r>
      <w:r w:rsidR="004A03AB" w:rsidRPr="002932BE">
        <w:t xml:space="preserve">Na istom ročištu spojeno je ročište radi očitovanja o prijedlogu za otvaranje stečajnog postupka sa ročištem radi rasprave o uvjetima za otvaranje stečajnog </w:t>
      </w:r>
      <w:r w:rsidR="004A03AB" w:rsidRPr="002932BE">
        <w:lastRenderedPageBreak/>
        <w:t>postupka te je zastupni</w:t>
      </w:r>
      <w:r w:rsidR="00D37C79" w:rsidRPr="002932BE">
        <w:t xml:space="preserve">k po zakonu dužnika </w:t>
      </w:r>
      <w:r w:rsidR="009D64C1" w:rsidRPr="002932BE">
        <w:t xml:space="preserve">predao prokazni popis imovine te potvrdu Općinskog suda u Novom Zagrebu, Zemljišnoknjižni odjel Zaprešić. Uvidom u navedenu dokumentaciju sud je utvrdio da dužnik nema nekretnina, imovinskih prava na tuđim stvarima, novčanih tražbina, nenovčanih tražbina te novčanih sredstava na računima. Od pokretnina u vlasništvu ima osobni automobil marke Renault VF1FC0WAF26772975, godina proizvodnje 2000. neregistriran i odjavljen. </w:t>
      </w:r>
    </w:p>
    <w:p w:rsidRDefault="002D6E06" w:rsidP="002D6E06" w:rsidR="005A79A5" w:rsidRPr="002932BE">
      <w:pPr>
        <w:pStyle w:val="Tijeloteksta"/>
        <w:ind w:firstLine="708"/>
      </w:pPr>
      <w:r w:rsidRPr="002932BE">
        <w:t>Uvidom u potvrdu Financijske agencije od 30. prosinca 2016. (list 1</w:t>
      </w:r>
      <w:r w:rsidR="009D64C1" w:rsidRPr="002932BE">
        <w:t>2</w:t>
      </w:r>
      <w:r w:rsidRPr="002932BE">
        <w:t xml:space="preserve"> spisa) i Očevidnik o redoslijedu plaća</w:t>
      </w:r>
      <w:r w:rsidR="009D64C1" w:rsidRPr="002932BE">
        <w:t>nja sa obračunatom kamatom od 30</w:t>
      </w:r>
      <w:r w:rsidRPr="002932BE">
        <w:t>. prosinca 2016. (list 1</w:t>
      </w:r>
      <w:r w:rsidR="009D64C1" w:rsidRPr="002932BE">
        <w:t xml:space="preserve">3 </w:t>
      </w:r>
      <w:r w:rsidRPr="002932BE">
        <w:t xml:space="preserve">spisa) sud je utvrdio da je dužnik na dan 30. prosinca 2016. imao neizvršene osnove za plaćanje u neprekinutom razdoblju od </w:t>
      </w:r>
      <w:r w:rsidR="009D64C1" w:rsidRPr="002932BE">
        <w:t>1891</w:t>
      </w:r>
      <w:r w:rsidRPr="002932BE">
        <w:t xml:space="preserve"> dan u ukupnom iznosu od </w:t>
      </w:r>
      <w:r w:rsidR="009D64C1" w:rsidRPr="002932BE">
        <w:t>23.508,82</w:t>
      </w:r>
      <w:r w:rsidRPr="002932BE">
        <w:t xml:space="preserve"> kn.</w:t>
      </w:r>
    </w:p>
    <w:p w:rsidRDefault="00C03138" w:rsidP="002D6E06" w:rsidR="00C03138" w:rsidRPr="002932BE">
      <w:pPr>
        <w:pStyle w:val="Tijeloteksta"/>
        <w:ind w:firstLine="708"/>
      </w:pPr>
      <w:r w:rsidRPr="002932BE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FF62A0" w:rsidP="00FF62A0" w:rsidR="00FF62A0" w:rsidRPr="002932BE">
      <w:pPr>
        <w:pStyle w:val="Tijeloteksta"/>
        <w:ind w:firstLine="708"/>
      </w:pPr>
      <w:r w:rsidRPr="002932BE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046C2" w:rsidP="00FF62A0" w:rsidR="00E046C2" w:rsidRPr="002932BE">
      <w:pPr>
        <w:pStyle w:val="Tijeloteksta"/>
        <w:ind w:firstLine="708"/>
      </w:pPr>
      <w:r w:rsidRPr="002932BE">
        <w:t xml:space="preserve">Prema mišljenju suda navedena imovina je neznatne vrijednosti te nije dovoljna ni za namirenje troškova </w:t>
      </w:r>
      <w:r w:rsidR="002D6E06" w:rsidRPr="002932BE">
        <w:t xml:space="preserve">prethodnog i stečajnog </w:t>
      </w:r>
      <w:r w:rsidRPr="002932BE">
        <w:t>postupka.</w:t>
      </w:r>
    </w:p>
    <w:p w:rsidRDefault="00FF62A0" w:rsidP="00FF62A0" w:rsidR="00FF62A0" w:rsidRPr="002932BE">
      <w:pPr>
        <w:jc w:val="both"/>
      </w:pPr>
      <w:r w:rsidRPr="002932BE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0079A8" w:rsidP="000079A8" w:rsidR="000079A8" w:rsidRPr="002932BE">
      <w:pPr>
        <w:ind w:firstLine="708"/>
        <w:jc w:val="both"/>
      </w:pPr>
      <w:r w:rsidRPr="002932BE">
        <w:t xml:space="preserve">Imajući u vidu navode zastupnika po zakonu dužnika (koji odgovara kazneno za davanje netočnih ili nepotpunih podataka, obavijesti i izvješća kao i za davanje lažnog iskaza u postupku pred sudom) da dužnikova imovina nije dostatna za namirenje troškova prethodnog i stečajnog postupka, u smislu odredbe čl. 132. st. 1. SZ-a pozvane su osobe koje imaju pravni interes za provedbom stečajnoga postupka nad dužnikom </w:t>
      </w:r>
      <w:r w:rsidR="009D64C1" w:rsidRPr="002932BE">
        <w:rPr>
          <w:lang w:val="pt-BR"/>
        </w:rPr>
        <w:t>DOBRANIĆ d.o.o., OIB 37089526895, Jakovlje, Selnička 13</w:t>
      </w:r>
      <w:r w:rsidRPr="002932BE">
        <w:rPr>
          <w:lang w:val="pt-BR"/>
        </w:rPr>
        <w:t xml:space="preserve">, </w:t>
      </w:r>
      <w:r w:rsidRPr="002932BE">
        <w:t xml:space="preserve">predujmiti navedeni iznos (točka I. izreke) te su upozoreni na pravne posljedice ako ne postupe po ovom rješenju iz točke I. sukladno odredbi članka 132. st. 2. SZ-a (točka II. izreke). </w:t>
      </w:r>
    </w:p>
    <w:p w:rsidRDefault="00F20F2B" w:rsidP="00FF62A0" w:rsidR="00F20F2B" w:rsidRPr="002932BE">
      <w:pPr>
        <w:pStyle w:val="Tijeloteksta"/>
        <w:ind w:firstLine="708"/>
      </w:pPr>
    </w:p>
    <w:p w:rsidRDefault="001013EE" w:rsidP="002C3072" w:rsidR="00065B42" w:rsidRPr="002932BE">
      <w:pPr>
        <w:jc w:val="center"/>
      </w:pPr>
      <w:r w:rsidRPr="002932BE">
        <w:t xml:space="preserve">U </w:t>
      </w:r>
      <w:r w:rsidR="00065B42" w:rsidRPr="002932BE">
        <w:t>Zagreb</w:t>
      </w:r>
      <w:r w:rsidR="009B3D51" w:rsidRPr="002932BE">
        <w:t>u</w:t>
      </w:r>
      <w:r w:rsidR="000E57F1" w:rsidRPr="002932BE">
        <w:t>,</w:t>
      </w:r>
      <w:r w:rsidR="009B3D51" w:rsidRPr="002932BE">
        <w:t xml:space="preserve"> </w:t>
      </w:r>
      <w:r w:rsidR="002932BE" w:rsidRPr="002932BE">
        <w:t>13. ožujka</w:t>
      </w:r>
      <w:r w:rsidR="00485620" w:rsidRPr="002932BE">
        <w:t xml:space="preserve"> 2017</w:t>
      </w:r>
      <w:r w:rsidR="00397055" w:rsidRPr="002932BE">
        <w:t>.</w:t>
      </w:r>
    </w:p>
    <w:p w:rsidRDefault="00065B42" w:rsidP="00065B42" w:rsidR="00065B42" w:rsidRPr="002932BE">
      <w:r w:rsidRPr="002932BE">
        <w:t xml:space="preserve">                     </w:t>
      </w:r>
    </w:p>
    <w:p w:rsidRDefault="001013EE" w:rsidP="00380C3C" w:rsidR="00065B42" w:rsidRPr="002932BE">
      <w:pPr>
        <w:jc w:val="right"/>
      </w:pPr>
      <w:r w:rsidRPr="002932BE">
        <w:t xml:space="preserve">                                                                                                      </w:t>
      </w:r>
      <w:r w:rsidR="00065B42" w:rsidRPr="002932BE">
        <w:t>Sudac:</w:t>
      </w:r>
    </w:p>
    <w:p w:rsidRDefault="000E57F1" w:rsidP="00380C3C" w:rsidR="00BB5767" w:rsidRPr="002932BE">
      <w:pPr>
        <w:jc w:val="right"/>
      </w:pPr>
      <w:r w:rsidRPr="002932BE">
        <w:t>Nikolina Dorić Hadžisejdić</w:t>
      </w:r>
      <w:r w:rsidR="009F2C41">
        <w:t>,v.r.</w:t>
      </w:r>
    </w:p>
    <w:p w:rsidRDefault="002520D6" w:rsidP="00380C3C" w:rsidR="002520D6" w:rsidRPr="002932BE">
      <w:pPr>
        <w:jc w:val="right"/>
      </w:pPr>
    </w:p>
    <w:p w:rsidRDefault="00065B42" w:rsidP="00065B42" w:rsidR="00065B42" w:rsidRPr="002932BE">
      <w:r w:rsidRPr="002932BE">
        <w:t>Uputa o pravnom lijeku:</w:t>
      </w:r>
    </w:p>
    <w:p w:rsidRDefault="00065B42" w:rsidP="002D60CE" w:rsidR="001013EE" w:rsidRPr="002932BE">
      <w:pPr>
        <w:jc w:val="both"/>
      </w:pPr>
      <w:r w:rsidRPr="002932BE">
        <w:t>Protiv ovog rješenja može</w:t>
      </w:r>
      <w:r w:rsidR="00754CF2" w:rsidRPr="002932BE">
        <w:t xml:space="preserve"> se</w:t>
      </w:r>
      <w:r w:rsidRPr="002932BE">
        <w:t xml:space="preserve"> izjaviti</w:t>
      </w:r>
      <w:r w:rsidR="00754CF2" w:rsidRPr="002932BE">
        <w:t xml:space="preserve"> žalba.</w:t>
      </w:r>
      <w:r w:rsidRPr="002932BE">
        <w:t xml:space="preserve"> Žalba se podnosi ovom sudu u 2 primjerka za Visoki trgovački sud RH u roku od 8 dana, od dana dostave rješenja.</w:t>
      </w:r>
    </w:p>
    <w:p w:rsidRDefault="00485620" w:rsidP="00065B42" w:rsidR="00485620" w:rsidRPr="002932BE"/>
    <w:p w:rsidRDefault="00BB5767" w:rsidP="009F2C41" w:rsidR="00BB5767"/>
    <w:p w:rsidRDefault="009F2C41" w:rsidP="002B3342" w:rsidR="009F2C41" w:rsidRPr="00694D64">
      <w:r w:rsidRPr="00694D64">
        <w:t>Za točnost otpravka-ovlašteni službenik:</w:t>
      </w:r>
    </w:p>
    <w:p w:rsidRDefault="009F2C41" w:rsidP="002B3342" w:rsidR="009F2C41" w:rsidRPr="00694D64">
      <w:r w:rsidRPr="00694D64">
        <w:t>Karmela Dolenc</w:t>
      </w:r>
    </w:p>
    <w:p w:rsidRDefault="009F2C41" w:rsidP="002B3342" w:rsidR="009F2C41">
      <w:pPr>
        <w:pStyle w:val="Bezproreda"/>
      </w:pPr>
    </w:p>
    <w:p w:rsidRDefault="009F2C41" w:rsidP="009F2C41" w:rsidR="009F2C41" w:rsidRPr="002932BE"/>
    <w:sectPr w:rsidSect="002932BE" w:rsidR="009F2C41" w:rsidRPr="002932BE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9F2C41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D37C79">
      <w:rPr>
        <w:sz w:val="24"/>
        <w:szCs w:val="24"/>
      </w:rPr>
      <w:t>2</w:t>
    </w:r>
    <w:r w:rsidR="009D64C1">
      <w:rPr>
        <w:sz w:val="24"/>
        <w:szCs w:val="24"/>
      </w:rPr>
      <w:t>607</w:t>
    </w:r>
    <w:r w:rsidR="0097047A">
      <w:rPr>
        <w:sz w:val="24"/>
        <w:szCs w:val="24"/>
      </w:rPr>
      <w:t>/16-</w:t>
    </w:r>
    <w:r w:rsidR="002932BE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932BE"/>
    <w:rsid w:val="002C3072"/>
    <w:rsid w:val="002D5087"/>
    <w:rsid w:val="002D60CE"/>
    <w:rsid w:val="002D6E06"/>
    <w:rsid w:val="002E0387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45340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9D64C1"/>
    <w:rsid w:val="009F2C4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905A8"/>
    <w:rsid w:val="00CF535B"/>
    <w:rsid w:val="00D340BD"/>
    <w:rsid w:val="00D3501A"/>
    <w:rsid w:val="00D37C79"/>
    <w:rsid w:val="00D677F7"/>
    <w:rsid w:val="00D803A5"/>
    <w:rsid w:val="00DC6690"/>
    <w:rsid w:val="00DE0F86"/>
    <w:rsid w:val="00E046C2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9F2C4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2607</izvorni_sadrzaj>
    <derivirana_varijabla naziv="DomainObject.Predmet.Broj_1">2607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St-2607/2016</izvorni_sadrzaj>
    <derivirana_varijabla naziv="DomainObject.Predmet.OznakaBroj_1">St-2607/2016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DOBRANIĆ d.o.o. zastupanog po punomoćniku Renato Dobranić</izvorni_sadrzaj>
    <derivirana_varijabla naziv="DomainObject.Predmet.ProtustrankaFormated_1">  DOBRANIĆ d.o.o. zastupanog po punomoćniku Renato Dobranić</derivirana_varijabla>
  </DomainObject.Predmet.ProtustrankaFormated>
  <DomainObject.Predmet.ProtustrankaFormatedOIB>
    <izvorni_sadrzaj>  DOBRANIĆ d.o.o., OIB 37089526895 zastupanog po punomoćniku Renato Dobranić</izvorni_sadrzaj>
    <derivirana_varijabla naziv="DomainObject.Predmet.ProtustrankaFormatedOIB_1">  DOBRANIĆ d.o.o., OIB 37089526895 zastupanog po punomoćniku Renato Dobranić</derivirana_varijabla>
  </DomainObject.Predmet.ProtustrankaFormatedOIB>
  <DomainObject.Predmet.ProtustrankaFormatedWithAdress>
    <izvorni_sadrzaj> DOBRANIĆ d.o.o., Selnička 13, 10297 Jakovlje zastupanog po punomoćniku Renato Dobranić</izvorni_sadrzaj>
    <derivirana_varijabla naziv="DomainObject.Predmet.ProtustrankaFormatedWithAdress_1"> DOBRANIĆ d.o.o., Selnička 13, 10297 Jakovlje zastupanog po punomoćniku Renato Dobranić</derivirana_varijabla>
  </DomainObject.Predmet.ProtustrankaFormatedWithAdress>
  <DomainObject.Predmet.ProtustrankaFormatedWithAdressOIB>
    <izvorni_sadrzaj> DOBRANIĆ d.o.o., OIB 37089526895, Selnička 13, 10297 Jakovlje zastupanog po punomoćniku Renato Dobranić</izvorni_sadrzaj>
    <derivirana_varijabla naziv="DomainObject.Predmet.ProtustrankaFormatedWithAdressOIB_1"> DOBRANIĆ d.o.o., OIB 37089526895, Selnička 13, 10297 Jakovlje zastupanog po punomoćniku Renato Dobranić</derivirana_varijabla>
  </DomainObject.Predmet.ProtustrankaFormatedWithAdressOIB>
  <DomainObject.Predmet.ProtustrankaWithAdress>
    <izvorni_sadrzaj>DOBRANIĆ d.o.o. Selnička 13, 10297 Jakovlje</izvorni_sadrzaj>
    <derivirana_varijabla naziv="DomainObject.Predmet.ProtustrankaWithAdress_1">DOBRANIĆ d.o.o. Selnička 13, 10297 Jakovlje</derivirana_varijabla>
  </DomainObject.Predmet.ProtustrankaWithAdress>
  <DomainObject.Predmet.ProtustrankaWithAdressOIB>
    <izvorni_sadrzaj>DOBRANIĆ d.o.o., OIB 37089526895, Selnička 13, 10297 Jakovlje</izvorni_sadrzaj>
    <derivirana_varijabla naziv="DomainObject.Predmet.ProtustrankaWithAdressOIB_1">DOBRANIĆ d.o.o., OIB 37089526895, Selnička 13, 10297 Jakovlje</derivirana_varijabla>
  </DomainObject.Predmet.ProtustrankaWithAdressOIB>
  <DomainObject.Predmet.ProtustrankaNazivFormated>
    <izvorni_sadrzaj>DOBRANIĆ d.o.o.</izvorni_sadrzaj>
    <derivirana_varijabla naziv="DomainObject.Predmet.ProtustrankaNazivFormated_1">DOBRANIĆ d.o.o.</derivirana_varijabla>
  </DomainObject.Predmet.ProtustrankaNazivFormated>
  <DomainObject.Predmet.ProtustrankaNazivFormatedOIB>
    <izvorni_sadrzaj>DOBRANIĆ d.o.o., OIB 37089526895</izvorni_sadrzaj>
    <derivirana_varijabla naziv="DomainObject.Predmet.ProtustrankaNazivFormatedOIB_1">DOBRANIĆ d.o.o., OIB 37089526895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DOBRANIĆ d.o.o. zastupanog po punomoćniku Renato Dobranić</item>
    </izvorni_sadrzaj>
    <derivirana_varijabla naziv="DomainObject.Predmet.ProtuStrankaListFormated_1">
      <item>DOBRANIĆ d.o.o. zastupanog po punomoćniku Renato Dobranić</item>
    </derivirana_varijabla>
  </DomainObject.Predmet.ProtuStrankaListFormated>
  <DomainObject.Predmet.ProtuStrankaListFormatedOIB>
    <izvorni_sadrzaj>
      <item>DOBRANIĆ d.o.o., OIB 37089526895 zastupanog po punomoćniku Renato Dobranić</item>
    </izvorni_sadrzaj>
    <derivirana_varijabla naziv="DomainObject.Predmet.ProtuStrankaListFormatedOIB_1">
      <item>DOBRANIĆ d.o.o., OIB 37089526895 zastupanog po punomoćniku Renato Dobranić</item>
    </derivirana_varijabla>
  </DomainObject.Predmet.ProtuStrankaListFormatedOIB>
  <DomainObject.Predmet.ProtuStrankaListFormatedWithAdress>
    <izvorni_sadrzaj>
      <item>DOBRANIĆ d.o.o., Selnička 13, 10297 Jakovlje zastupanog po punomoćniku Renato Dobranić</item>
    </izvorni_sadrzaj>
    <derivirana_varijabla naziv="DomainObject.Predmet.ProtuStrankaListFormatedWithAdress_1">
      <item>DOBRANIĆ d.o.o., Selnička 13, 10297 Jakovlje zastupanog po punomoćniku Renato Dobranić</item>
    </derivirana_varijabla>
  </DomainObject.Predmet.ProtuStrankaListFormatedWithAdress>
  <DomainObject.Predmet.ProtuStrankaListFormatedWithAdressOIB>
    <izvorni_sadrzaj>
      <item>DOBRANIĆ d.o.o., OIB 37089526895, Selnička 13, 10297 Jakovlje zastupanog po punomoćniku Renato Dobranić</item>
    </izvorni_sadrzaj>
    <derivirana_varijabla naziv="DomainObject.Predmet.ProtuStrankaListFormatedWithAdressOIB_1">
      <item>DOBRANIĆ d.o.o., OIB 37089526895, Selnička 13, 10297 Jakovlje zastupanog po punomoćniku Renato Dobranić</item>
    </derivirana_varijabla>
  </DomainObject.Predmet.ProtuStrankaListFormatedWithAdressOIB>
  <DomainObject.Predmet.ProtuStrankaListNazivFormated>
    <izvorni_sadrzaj>
      <item>DOBRANIĆ d.o.o.</item>
    </izvorni_sadrzaj>
    <derivirana_varijabla naziv="DomainObject.Predmet.ProtuStrankaListNazivFormated_1">
      <item>DOBRANIĆ d.o.o.</item>
    </derivirana_varijabla>
  </DomainObject.Predmet.ProtuStrankaListNazivFormated>
  <DomainObject.Predmet.ProtuStrankaListNazivFormatedOIB>
    <izvorni_sadrzaj>
      <item>DOBRANIĆ d.o.o., OIB 37089526895</item>
    </izvorni_sadrzaj>
    <derivirana_varijabla naziv="DomainObject.Predmet.ProtuStrankaListNazivFormatedOIB_1">
      <item>DOBRANIĆ d.o.o., OIB 37089526895</item>
    </derivirana_varijabla>
  </DomainObject.Predmet.ProtuStrankaListNazivFormatedOIB>
  <DomainObject.Predmet.OstaliListFormated>
    <izvorni_sadrzaj>
      <item>Renato Dobranić punomoćnik sudionika u postupku DOBRANIĆ d.o.o.</item>
    </izvorni_sadrzaj>
    <derivirana_varijabla naziv="DomainObject.Predmet.OstaliListFormated_1">
      <item>Renato Dobranić punomoćnik sudionika u postupku DOBRANIĆ d.o.o.</item>
    </derivirana_varijabla>
  </DomainObject.Predmet.OstaliListFormated>
  <DomainObject.Predmet.OstaliListFormatedOIB>
    <izvorni_sadrzaj>
      <item>Renato Dobranić, OIB 64856355649 punomoćnik sudionika u postupku DOBRANIĆ d.o.o.</item>
    </izvorni_sadrzaj>
    <derivirana_varijabla naziv="DomainObject.Predmet.OstaliListFormatedOIB_1">
      <item>Renato Dobranić, OIB 64856355649 punomoćnik sudionika u postupku DOBRANIĆ d.o.o.</item>
    </derivirana_varijabla>
  </DomainObject.Predmet.OstaliListFormatedOIB>
  <DomainObject.Predmet.OstaliListFormatedWithAdress>
    <izvorni_sadrzaj>
      <item>Renato Dobranić, Selnička Ulica 13, 10297 Jakovlje punomoćnik sudionika u postupku DOBRANIĆ d.o.o.</item>
    </izvorni_sadrzaj>
    <derivirana_varijabla naziv="DomainObject.Predmet.OstaliListFormatedWithAdress_1">
      <item>Renato Dobranić, Selnička Ulica 13, 10297 Jakovlje punomoćnik sudionika u postupku DOBRANIĆ d.o.o.</item>
    </derivirana_varijabla>
  </DomainObject.Predmet.OstaliListFormatedWithAdress>
  <DomainObject.Predmet.OstaliListFormatedWithAdressOIB>
    <izvorni_sadrzaj>
      <item>Renato Dobranić, OIB 64856355649, Selnička Ulica 13, 10297 Jakovlje punomoćnik sudionika u postupku DOBRANIĆ d.o.o.</item>
    </izvorni_sadrzaj>
    <derivirana_varijabla naziv="DomainObject.Predmet.OstaliListFormatedWithAdressOIB_1">
      <item>Renato Dobranić, OIB 64856355649, Selnička Ulica 13, 10297 Jakovlje punomoćnik sudionika u postupku DOBRANIĆ d.o.o.</item>
    </derivirana_varijabla>
  </DomainObject.Predmet.OstaliListFormatedWithAdressOIB>
  <DomainObject.Predmet.OstaliListNazivFormated>
    <izvorni_sadrzaj>
      <item>Renato Dobranić</item>
    </izvorni_sadrzaj>
    <derivirana_varijabla naziv="DomainObject.Predmet.OstaliListNazivFormated_1">
      <item>Renato Dobranić</item>
    </derivirana_varijabla>
  </DomainObject.Predmet.OstaliListNazivFormated>
  <DomainObject.Predmet.OstaliListNazivFormatedOIB>
    <izvorni_sadrzaj>
      <item>Renato Dobranić, OIB 64856355649</item>
    </izvorni_sadrzaj>
    <derivirana_varijabla naziv="DomainObject.Predmet.OstaliListNazivFormatedOIB_1">
      <item>Renato Dobranić, OIB 64856355649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DOBRANIĆ d.o.o.</izvorni_sadrzaj>
    <derivirana_varijabla naziv="DomainObject.Predmet.ProtustrankaIDrugi_1">DOBRANIĆ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DOBRANIĆ d.o.o., OIB 37089526895, Selnička 13, 10297 Jakovlje</izvorni_sadrzaj>
    <derivirana_varijabla naziv="DomainObject.Predmet.ProtustrankaIDrugiAdressOIB_1">DOBRANIĆ d.o.o., OIB 37089526895, Selnička 13,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DOBRANIĆ d.o.o.</item>
      <item>Renato Dobranić</item>
    </izvorni_sadrzaj>
    <derivirana_varijabla naziv="DomainObject.Predmet.SudioniciListNaziv_1">
      <item>FINA Regionalni centar Zagreb</item>
      <item>DOBRANIĆ d.o.o.</item>
      <item>Renato Dobranić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DOBRANIĆ d.o.o., OIB 37089526895, Selnička 13,10297 Jakovlje</item>
      <item>Renato Dobranić, OIB 64856355649, Selnička Ulica 13,10297 Jakovlje</item>
    </izvorni_sadrzaj>
    <derivirana_varijabla naziv="DomainObject.Predmet.SudioniciListAdressOIB_1">
      <item>FINA Regionalni centar Zagreb, OIB 85821130368, Trg svibanjskih žrtava 1995. 1,10000 Zagreb</item>
      <item>DOBRANIĆ d.o.o., OIB 37089526895, Selnička 13,10297 Jakovlje</item>
      <item>Renato Dobranić, OIB 64856355649, Selnička Ulica 13,10297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37089526895</item>
      <item>, OIB 64856355649</item>
    </izvorni_sadrzaj>
    <derivirana_varijabla naziv="DomainObject.Predmet.SudioniciListNazivOIB_1">
      <item>, OIB 85821130368</item>
      <item>, OIB 37089526895</item>
      <item>, OIB 64856355649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B5BB2-C256-4781-84DB-3174D495D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4817</properties:Characters>
  <properties:Lines>94</properties:Lines>
  <properties:Paragraphs>25</properties:Paragraphs>
  <properties:TotalTime>385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2017-03-13T07:32:00Z</cp:lastPrinted>
  <dcterms:modified xmlns:xsi="http://www.w3.org/2001/XMLSchema-instance" xsi:type="dcterms:W3CDTF">2017-03-13T07:32:00Z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