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1f6b" w14:paraId="a331f6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D011F">
        <w:rPr>
          <w:sz w:val="24"/>
          <w:szCs w:val="24"/>
          <w:lang w:val="hr-HR"/>
        </w:rPr>
        <w:t>78</w:t>
      </w:r>
      <w:r w:rsidR="00066A7C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02752">
        <w:t>LEKAJ d.o.o., Zadar, Put Bokanjca 64</w:t>
      </w:r>
      <w:r w:rsidR="00ED011F">
        <w:t>,</w:t>
      </w:r>
      <w:r w:rsidR="00BD1FA6">
        <w:t xml:space="preserve"> </w:t>
      </w:r>
      <w:r w:rsidR="004B3B5F">
        <w:t xml:space="preserve">OIB: </w:t>
      </w:r>
      <w:r w:rsidR="00C02752">
        <w:t>37419560889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ED011F">
        <w:rPr>
          <w:szCs w:val="24"/>
        </w:rPr>
        <w:t>20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02752">
        <w:rPr>
          <w:sz w:val="24"/>
          <w:szCs w:val="24"/>
        </w:rPr>
        <w:t>VIČENC LEKAJ, Zadar, Put Bokanjca 64</w:t>
      </w:r>
      <w:r w:rsidR="00BD1FA6">
        <w:rPr>
          <w:sz w:val="24"/>
          <w:szCs w:val="24"/>
        </w:rPr>
        <w:t>,</w:t>
      </w:r>
      <w:r w:rsidR="00B91051">
        <w:rPr>
          <w:sz w:val="24"/>
          <w:szCs w:val="24"/>
        </w:rPr>
        <w:t xml:space="preserve"> OIB: </w:t>
      </w:r>
      <w:r w:rsidR="006179C7">
        <w:rPr>
          <w:sz w:val="24"/>
          <w:szCs w:val="24"/>
        </w:rPr>
        <w:t>50430437588, i</w:t>
      </w:r>
      <w:r w:rsidR="00C02752">
        <w:rPr>
          <w:sz w:val="24"/>
          <w:szCs w:val="24"/>
        </w:rPr>
        <w:t xml:space="preserve"> LJUK LJEKAJ, Sukošan, Dr. Franje Tuđmana 179, OIB: 71041400121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C02752">
        <w:rPr>
          <w:sz w:val="24"/>
          <w:szCs w:val="24"/>
          <w:lang w:val="hr-HR"/>
        </w:rPr>
        <w:t xml:space="preserve"> solidarno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1FA6">
        <w:rPr>
          <w:sz w:val="24"/>
          <w:szCs w:val="24"/>
          <w:lang w:val="hr-HR"/>
        </w:rPr>
        <w:t>7</w:t>
      </w:r>
      <w:r w:rsidR="003B1C18">
        <w:rPr>
          <w:sz w:val="24"/>
          <w:szCs w:val="24"/>
          <w:lang w:val="hr-HR"/>
        </w:rPr>
        <w:t>8</w:t>
      </w:r>
      <w:r w:rsidR="00066A7C">
        <w:rPr>
          <w:sz w:val="24"/>
          <w:szCs w:val="24"/>
          <w:lang w:val="hr-HR"/>
        </w:rPr>
        <w:t>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02752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C02752">
        <w:rPr>
          <w:sz w:val="24"/>
          <w:szCs w:val="24"/>
          <w:lang w:val="hr-HR"/>
        </w:rPr>
        <w:t>te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02752" w:rsidRPr="00C02752">
        <w:rPr>
          <w:sz w:val="24"/>
          <w:szCs w:val="24"/>
        </w:rPr>
        <w:t>LEKAJ d.o.o., Zadar</w:t>
      </w:r>
      <w:r w:rsidR="00D64758" w:rsidRPr="00C02752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ED011F">
        <w:rPr>
          <w:sz w:val="24"/>
          <w:szCs w:val="24"/>
          <w:lang w:val="hr-HR"/>
        </w:rPr>
        <w:t>20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C02752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C02752" w:rsidP="003C52FE" w:rsidR="00C02752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02752">
        <w:rPr>
          <w:szCs w:val="24"/>
        </w:rPr>
        <w:t>VIČENC LEKAJ, Zadar, Put Bokanjca 64</w:t>
      </w:r>
      <w:r w:rsidR="00ED011F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C02752" w:rsidP="00C02752" w:rsidR="00C02752">
      <w:pPr>
        <w:pStyle w:val="Tijeloteksta"/>
        <w:rPr>
          <w:szCs w:val="24"/>
        </w:rPr>
      </w:pPr>
      <w:r>
        <w:rPr>
          <w:szCs w:val="24"/>
        </w:rPr>
        <w:t>- LJUK LJEKAJ, Sukošan, Dr. Franje Tuđmana 179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63B0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02752">
      <w:rPr>
        <w:sz w:val="24"/>
        <w:szCs w:val="24"/>
        <w:lang w:val="hr-HR"/>
      </w:rPr>
      <w:t>783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66A7C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179C7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879FA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63B0D"/>
    <w:rsid w:val="00B729F7"/>
    <w:rsid w:val="00B76A41"/>
    <w:rsid w:val="00B83E7A"/>
    <w:rsid w:val="00B9101A"/>
    <w:rsid w:val="00B91051"/>
    <w:rsid w:val="00BB68B9"/>
    <w:rsid w:val="00BD1FA6"/>
    <w:rsid w:val="00BD7DA4"/>
    <w:rsid w:val="00C02752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3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63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LEKAJ društvo s ograničenom odgovornošću za proizvodnju pekarskih proizvoda</izvorni_sadrzaj>
    <derivirana_varijabla naziv="DomainObject.Predmet.ProtustrankaFormated_1">  LEKAJ društvo s ograničenom odgovornošću za proizvodnju pekarskih proizvoda</derivirana_varijabla>
  </DomainObject.Predmet.ProtustrankaFormated>
  <DomainObject.Predmet.ProtustrankaFormatedOIB>
    <izvorni_sadrzaj>  LEKAJ društvo s ograničenom odgovornošću za proizvodnju pekarskih proizvoda, OIB 37419560889</izvorni_sadrzaj>
    <derivirana_varijabla naziv="DomainObject.Predmet.ProtustrankaFormatedOIB_1">  LEKAJ društvo s ograničenom odgovornošću za proizvodnju pekarskih proizvoda, OIB 37419560889</derivirana_varijabla>
  </DomainObject.Predmet.ProtustrankaFormatedOIB>
  <DomainObject.Predmet.ProtustrankaFormatedWithAdress>
    <izvorni_sadrzaj> LEKAJ društvo s ograničenom odgovornošću za proizvodnju pekarskih proizvoda, Put Bokanjca 64, 23000 Zadar</izvorni_sadrzaj>
    <derivirana_varijabla naziv="DomainObject.Predmet.ProtustrankaFormatedWithAdress_1"> LEKAJ društvo s ograničenom odgovornošću za proizvodnju pekarskih proizvoda, Put Bokanjca 64, 23000 Zadar</derivirana_varijabla>
  </DomainObject.Predmet.ProtustrankaFormatedWithAdress>
  <DomainObject.Predmet.ProtustrankaFormatedWithAdressOIB>
    <izvorni_sadrzaj> LEKAJ društvo s ograničenom odgovornošću za proizvodnju pekarskih proizvoda, OIB 37419560889, Put Bokanjca 64, 23000 Zadar</izvorni_sadrzaj>
    <derivirana_varijabla naziv="DomainObject.Predmet.ProtustrankaFormatedWithAdressOIB_1"> LEKAJ društvo s ograničenom odgovornošću za proizvodnju pekarskih proizvoda, OIB 37419560889, Put Bokanjca 64, 23000 Zadar</derivirana_varijabla>
  </DomainObject.Predmet.ProtustrankaFormatedWithAdressOIB>
  <DomainObject.Predmet.ProtustrankaWithAdress>
    <izvorni_sadrzaj>LEKAJ društvo s ograničenom odgovornošću za proizvodnju pekarskih proizvoda Put Bokanjca 64, 23000 Zadar</izvorni_sadrzaj>
    <derivirana_varijabla naziv="DomainObject.Predmet.ProtustrankaWithAdress_1">LEKAJ društvo s ograničenom odgovornošću za proizvodnju pekarskih proizvoda Put Bokanjca 64, 23000 Zadar</derivirana_varijabla>
  </DomainObject.Predmet.ProtustrankaWithAdress>
  <DomainObject.Predmet.ProtustrankaWithAdressOIB>
    <izvorni_sadrzaj>LEKAJ društvo s ograničenom odgovornošću za proizvodnju pekarskih proizvoda, OIB 37419560889, Put Bokanjca 64, 23000 Zadar</izvorni_sadrzaj>
    <derivirana_varijabla naziv="DomainObject.Predmet.ProtustrankaWithAdressOIB_1">LEKAJ društvo s ograničenom odgovornošću za proizvodnju pekarskih proizvoda, OIB 37419560889, Put Bokanjca 64, 23000 Zadar</derivirana_varijabla>
  </DomainObject.Predmet.ProtustrankaWithAdressOIB>
  <DomainObject.Predmet.ProtustrankaNazivFormated>
    <izvorni_sadrzaj>LEKAJ društvo s ograničenom odgovornošću za proizvodnju pekarskih proizvoda</izvorni_sadrzaj>
    <derivirana_varijabla naziv="DomainObject.Predmet.ProtustrankaNazivFormated_1">LEKAJ društvo s ograničenom odgovornošću za proizvodnju pekarskih proizvoda</derivirana_varijabla>
  </DomainObject.Predmet.ProtustrankaNazivFormated>
  <DomainObject.Predmet.ProtustrankaNazivFormatedOIB>
    <izvorni_sadrzaj>LEKAJ društvo s ograničenom odgovornošću za proizvodnju pekarskih proizvoda, OIB 37419560889</izvorni_sadrzaj>
    <derivirana_varijabla naziv="DomainObject.Predmet.ProtustrankaNazivFormatedOIB_1">LEKAJ društvo s ograničenom odgovornošću za proizvodnju pekarskih proizvoda, OIB 37419560889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178468.87</izvorni_sadrzaj>
    <derivirana_varijabla naziv="DomainObject.Predmet.TrenutnaVrijednost_1">178468.87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LEKAJ društvo s ograničenom odgovornošću za proizvodnju pekarskih proizvoda</item>
    </izvorni_sadrzaj>
    <derivirana_varijabla naziv="DomainObject.Predmet.ProtuStrankaListFormated_1">
      <item>LEKAJ društvo s ograničenom odgovornošću za proizvodnju pekarskih proizvoda</item>
    </derivirana_varijabla>
  </DomainObject.Predmet.ProtuStrankaListFormated>
  <DomainObject.Predmet.ProtuStrankaListFormatedOIB>
    <izvorni_sadrzaj>
      <item>LEKAJ društvo s ograničenom odgovornošću za proizvodnju pekarskih proizvoda, OIB 37419560889</item>
    </izvorni_sadrzaj>
    <derivirana_varijabla naziv="DomainObject.Predmet.ProtuStrankaListFormatedOIB_1">
      <item>LEKAJ društvo s ograničenom odgovornošću za proizvodnju pekarskih proizvoda, OIB 37419560889</item>
    </derivirana_varijabla>
  </DomainObject.Predmet.ProtuStrankaListFormatedOIB>
  <DomainObject.Predmet.ProtuStrankaListFormatedWithAdress>
    <izvorni_sadrzaj>
      <item>LEKAJ društvo s ograničenom odgovornošću za proizvodnju pekarskih proizvoda, Put Bokanjca 64, 23000 Zadar</item>
    </izvorni_sadrzaj>
    <derivirana_varijabla naziv="DomainObject.Predmet.ProtuStrankaListFormatedWithAdress_1">
      <item>LEKAJ društvo s ograničenom odgovornošću za proizvodnju pekarskih proizvoda, Put Bokanjca 64, 23000 Zadar</item>
    </derivirana_varijabla>
  </DomainObject.Predmet.ProtuStrankaListFormatedWithAdress>
  <DomainObject.Predmet.ProtuStrankaListFormatedWithAdressOIB>
    <izvorni_sadrzaj>
      <item>LEKAJ društvo s ograničenom odgovornošću za proizvodnju pekarskih proizvoda, OIB 37419560889, Put Bokanjca 64, 23000 Zadar</item>
    </izvorni_sadrzaj>
    <derivirana_varijabla naziv="DomainObject.Predmet.ProtuStrankaListFormatedWithAdressOIB_1">
      <item>LEKAJ društvo s ograničenom odgovornošću za proizvodnju pekarskih proizvoda, OIB 37419560889, Put Bokanjca 64, 23000 Zadar</item>
    </derivirana_varijabla>
  </DomainObject.Predmet.ProtuStrankaListFormatedWithAdressOIB>
  <DomainObject.Predmet.ProtuStrankaListNazivFormated>
    <izvorni_sadrzaj>
      <item>LEKAJ društvo s ograničenom odgovornošću za proizvodnju pekarskih proizvoda</item>
    </izvorni_sadrzaj>
    <derivirana_varijabla naziv="DomainObject.Predmet.ProtuStrankaListNazivFormated_1">
      <item>LEKAJ društvo s ograničenom odgovornošću za proizvodnju pekarskih proizvoda</item>
    </derivirana_varijabla>
  </DomainObject.Predmet.ProtuStrankaListNazivFormated>
  <DomainObject.Predmet.ProtuStrankaListNazivFormatedOIB>
    <izvorni_sadrzaj>
      <item>LEKAJ društvo s ograničenom odgovornošću za proizvodnju pekarskih proizvoda, OIB 37419560889</item>
    </izvorni_sadrzaj>
    <derivirana_varijabla naziv="DomainObject.Predmet.ProtuStrankaListNazivFormatedOIB_1">
      <item>LEKAJ društvo s ograničenom odgovornošću za proizvodnju pekarskih proizvoda, OIB 37419560889</item>
    </derivirana_varijabla>
  </DomainObject.Predmet.ProtuStrankaListNazivFormatedOIB>
  <DomainObject.Predmet.OstaliListFormated>
    <izvorni_sadrzaj>
      <item>Vičenc Lekaj</item>
      <item>Ljuk Ljekaj</item>
    </izvorni_sadrzaj>
    <derivirana_varijabla naziv="DomainObject.Predmet.OstaliListFormated_1">
      <item>Vičenc Lekaj</item>
      <item>Ljuk Ljekaj</item>
    </derivirana_varijabla>
  </DomainObject.Predmet.OstaliListFormated>
  <DomainObject.Predmet.OstaliListFormatedOIB>
    <izvorni_sadrzaj>
      <item>Vičenc Lekaj, OIB 50430437588</item>
      <item>Ljuk Ljekaj, OIB 71041400121</item>
    </izvorni_sadrzaj>
    <derivirana_varijabla naziv="DomainObject.Predmet.OstaliListFormatedOIB_1">
      <item>Vičenc Lekaj, OIB 50430437588</item>
      <item>Ljuk Ljekaj, OIB 71041400121</item>
    </derivirana_varijabla>
  </DomainObject.Predmet.OstaliListFormatedOIB>
  <DomainObject.Predmet.OstaliListFormatedWithAdress>
    <izvorni_sadrzaj>
      <item>Vičenc Lekaj, Put Bokanjca 64, 23000 Zadar</item>
      <item>Ljuk Ljekaj, Dr. Franje Tuđmana 179, 23206 Sukošan</item>
    </izvorni_sadrzaj>
    <derivirana_varijabla naziv="DomainObject.Predmet.OstaliListFormatedWithAdress_1">
      <item>Vičenc Lekaj, Put Bokanjca 64, 23000 Zadar</item>
      <item>Ljuk Ljekaj, Dr. Franje Tuđmana 179, 23206 Sukošan</item>
    </derivirana_varijabla>
  </DomainObject.Predmet.OstaliListFormatedWithAdress>
  <DomainObject.Predmet.OstaliListFormatedWithAdressOIB>
    <izvorni_sadrzaj>
      <item>Vičenc Lekaj, OIB 50430437588, Put Bokanjca 64, 23000 Zadar</item>
      <item>Ljuk Ljekaj, OIB 71041400121, Dr. Franje Tuđmana 179, 23206 Sukošan</item>
    </izvorni_sadrzaj>
    <derivirana_varijabla naziv="DomainObject.Predmet.OstaliListFormatedWithAdressOIB_1">
      <item>Vičenc Lekaj, OIB 50430437588, Put Bokanjca 64, 23000 Zadar</item>
      <item>Ljuk Ljekaj, OIB 71041400121, Dr. Franje Tuđmana 179, 23206 Sukošan</item>
    </derivirana_varijabla>
  </DomainObject.Predmet.OstaliListFormatedWithAdressOIB>
  <DomainObject.Predmet.OstaliListNazivFormated>
    <izvorni_sadrzaj>
      <item>Vičenc Lekaj</item>
      <item>Ljuk Ljekaj</item>
    </izvorni_sadrzaj>
    <derivirana_varijabla naziv="DomainObject.Predmet.OstaliListNazivFormated_1">
      <item>Vičenc Lekaj</item>
      <item>Ljuk Ljekaj</item>
    </derivirana_varijabla>
  </DomainObject.Predmet.OstaliListNazivFormated>
  <DomainObject.Predmet.OstaliListNazivFormatedOIB>
    <izvorni_sadrzaj>
      <item>Vičenc Lekaj, OIB 50430437588</item>
      <item>Ljuk Ljekaj, OIB 71041400121</item>
    </izvorni_sadrzaj>
    <derivirana_varijabla naziv="DomainObject.Predmet.OstaliListNazivFormatedOIB_1">
      <item>Vičenc Lekaj, OIB 50430437588</item>
      <item>Ljuk Ljekaj, OIB 71041400121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LEKAJ društvo s ograničenom odgovornošću za proizvodnju pekarskih proizvoda</izvorni_sadrzaj>
    <derivirana_varijabla naziv="DomainObject.Predmet.ProtustrankaIDrugi_1">LEKAJ društvo s ograničenom odgovornošću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LEKAJ društvo s ograničenom odgovornošću za proizvodnju pekarskih proizvoda, OIB 37419560889, Put Bokanjca 64, 23000 Zadar</izvorni_sadrzaj>
    <derivirana_varijabla naziv="DomainObject.Predmet.ProtustrankaIDrugiAdressOIB_1">LEKAJ društvo s ograničenom odgovornošću za proizvodnju pekarskih proizvoda, OIB 37419560889, Put Bokanjca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LEKAJ društvo s ograničenom odgovornošću za proizvodnju pekarskih proizvoda</item>
      <item>Vičenc Lekaj</item>
      <item>Ljuk Ljekaj</item>
    </izvorni_sadrzaj>
    <derivirana_varijabla naziv="DomainObject.Predmet.SudioniciListNaziv_1">
      <item>Financijska agencija</item>
      <item>LEKAJ društvo s ograničenom odgovornošću za proizvodnju pekarskih proizvoda</item>
      <item>Vičenc Lekaj</item>
      <item>Ljuk Ljekaj</item>
    </derivirana_varijabla>
  </DomainObject.Predmet.SudioniciListNaziv>
  <DomainObject.Predmet.SudioniciListAdressOIB>
    <izvorni_sadrzaj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izvorni_sadrzaj>
    <derivirana_varijabla naziv="DomainObject.Predmet.SudioniciListAdressOIB_1"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37419560889</item>
      <item>, OIB 50430437588</item>
      <item>, OIB 71041400121</item>
    </izvorni_sadrzaj>
    <derivirana_varijabla naziv="DomainObject.Predmet.SudioniciListNazivOIB_1">
      <item>, OIB 85821130368</item>
      <item>, OIB 37419560889</item>
      <item>, OIB 50430437588</item>
      <item>, OIB 71041400121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9CF95-9118-4F19-BC1E-FE8C9AE63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341</properties:Words>
  <properties:Characters>1689</properties:Characters>
  <properties:Lines>58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2016-05-20T06:06:00Z</dcterms:created>
  <dc:creator>Ante Kačić</dc:creator>
  <cp:lastModifiedBy>Martina Kalmeta</cp:lastModifiedBy>
  <cp:lastPrinted>2016-05-20T08:55:00Z</cp:lastPrinted>
  <dcterms:modified xmlns:xsi="http://www.w3.org/2001/XMLSchema-instance" xsi:type="dcterms:W3CDTF">2016-05-23T06:38:00Z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