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1D958" w14:paraId="185771FD" w:rsidRDefault="003C6EAE" w:rsidP="003C6EAE" w:rsidR="003C6EAE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6DBCBF70" w:rsidRDefault="003C6EAE" w:rsidP="003C6EAE" w:rsidR="003C6EAE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7D09254B" w:rsidRDefault="003C6EAE" w:rsidP="003C6EAE" w:rsidR="003C6EAE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62E8A6F4" w:rsidRDefault="003C6EAE" w:rsidP="003C6EAE" w:rsidR="003C6EAE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1259D076" w:rsidRDefault="003C6EAE" w:rsidP="003C6EAE" w:rsidR="003C6EAE">
      <w:pPr>
        <w:tabs>
          <w:tab w:pos="709" w:val="left"/>
        </w:tabs>
        <w:jc w:val="right"/>
      </w:pPr>
      <w:r>
        <w:t>42. St-1879/2015</w:t>
      </w:r>
    </w:p>
    <w:p w14:textId="77777777" w14:paraId="1A9EEEF9" w:rsidRDefault="003C6EAE" w:rsidP="003C6EAE" w:rsidR="003C6EAE">
      <w:pPr>
        <w:tabs>
          <w:tab w:pos="709" w:val="left"/>
        </w:tabs>
        <w:jc w:val="right"/>
      </w:pPr>
    </w:p>
    <w:p w14:textId="77777777" w14:paraId="5E429175" w:rsidRDefault="003C6EAE" w:rsidP="003C6EAE" w:rsidR="003C6EAE">
      <w:pPr>
        <w:tabs>
          <w:tab w:pos="709" w:val="left"/>
        </w:tabs>
        <w:jc w:val="center"/>
      </w:pPr>
      <w:r>
        <w:t>R E P U B L I K A   H R V A T S K A</w:t>
      </w:r>
    </w:p>
    <w:p w14:textId="77777777" w14:paraId="3AD32EE3" w:rsidRDefault="003C6EAE" w:rsidP="003C6EAE" w:rsidR="003C6EAE">
      <w:pPr>
        <w:tabs>
          <w:tab w:pos="709" w:val="left"/>
        </w:tabs>
        <w:jc w:val="center"/>
      </w:pPr>
    </w:p>
    <w:p w14:textId="77777777" w14:paraId="52BA9E32" w:rsidRDefault="003C6EAE" w:rsidP="003C6EAE" w:rsidR="003C6EAE">
      <w:pPr>
        <w:tabs>
          <w:tab w:pos="709" w:val="left"/>
        </w:tabs>
        <w:jc w:val="center"/>
      </w:pPr>
      <w:r>
        <w:t>R J E Š E N J E</w:t>
      </w:r>
    </w:p>
    <w:p w14:textId="77777777" w14:paraId="5C53B4EF" w:rsidRDefault="003C6EAE" w:rsidP="003C6EAE" w:rsidR="003C6EAE">
      <w:pPr>
        <w:tabs>
          <w:tab w:pos="709" w:val="left"/>
        </w:tabs>
        <w:jc w:val="both"/>
      </w:pPr>
    </w:p>
    <w:p w14:textId="77777777" w14:paraId="12512DB0" w:rsidRDefault="003C6EAE" w:rsidP="003C6EAE" w:rsidR="003C6EAE">
      <w:pPr>
        <w:tabs>
          <w:tab w:pos="709" w:val="left"/>
        </w:tabs>
        <w:jc w:val="both"/>
      </w:pPr>
      <w:r>
        <w:t xml:space="preserve">  </w:t>
      </w:r>
      <w:r>
        <w:tab/>
        <w:t>TRGOVAČKI SUD U ZAGREBU po sucu toga suda  Hrvoju Lukšiću, kao sucu pojedincu u stečajnom predmetu povodom zahtjeva FINANCIJSKE AGENCIJE, za provedbu skraćenog stečajnog postupka nad dužnikom ALISA d.o.o., Zagreb, Pavla Hatza 10, OIB 75731043207, dana 8. lipnja 2016.g.</w:t>
      </w:r>
    </w:p>
    <w:p w14:textId="77777777" w14:paraId="4F526BE3" w:rsidRDefault="003C6EAE" w:rsidP="003C6EAE" w:rsidR="003C6EAE">
      <w:pPr>
        <w:tabs>
          <w:tab w:pos="709" w:val="left"/>
        </w:tabs>
        <w:jc w:val="both"/>
      </w:pPr>
    </w:p>
    <w:p w14:textId="77777777" w14:paraId="2801D116" w:rsidRDefault="003C6EAE" w:rsidP="003C6EAE" w:rsidR="003C6EAE">
      <w:pPr>
        <w:tabs>
          <w:tab w:pos="709" w:val="left"/>
        </w:tabs>
        <w:jc w:val="center"/>
      </w:pPr>
      <w:r>
        <w:t>r i j e š i o   j e</w:t>
      </w:r>
    </w:p>
    <w:p w14:textId="77777777" w14:paraId="68BF08DD" w:rsidRDefault="003C6EAE" w:rsidP="003C6EAE" w:rsidR="003C6EAE">
      <w:pPr>
        <w:tabs>
          <w:tab w:pos="709" w:val="left"/>
        </w:tabs>
        <w:jc w:val="both"/>
      </w:pPr>
    </w:p>
    <w:p w14:textId="77777777" w14:paraId="03C3F841" w:rsidRDefault="003C6EAE" w:rsidP="003C6EAE" w:rsidR="003C6EAE">
      <w:pPr>
        <w:ind w:firstLine="708"/>
        <w:jc w:val="both"/>
      </w:pPr>
      <w:r>
        <w:t>I   Otvara se stečajni postupak nad dužnikom ALISA d.o.o., Zagreb, Pavla Hatza 10, OIB 75731043207.</w:t>
      </w:r>
    </w:p>
    <w:p w14:textId="77777777" w14:paraId="101793A8" w:rsidRDefault="003C6EAE" w:rsidP="003C6EAE" w:rsidR="003C6EAE">
      <w:pPr>
        <w:ind w:firstLine="708"/>
        <w:jc w:val="both"/>
      </w:pPr>
      <w:r>
        <w:t xml:space="preserve">Stečajni postupak otvoren je dana  8. lipnja 2016.g. u 15,00 sati kada je ovo rješenje objavljeno na mrežnoj stanici e-oglasne ploče ovog suda.   </w:t>
      </w:r>
    </w:p>
    <w:p w14:textId="77777777" w14:paraId="738856CA" w:rsidRDefault="003C6EAE" w:rsidP="003C6EAE" w:rsidR="003C6EAE">
      <w:pPr>
        <w:ind w:firstLine="708"/>
        <w:jc w:val="both"/>
      </w:pPr>
    </w:p>
    <w:p w14:textId="77777777" w14:paraId="50767D84" w:rsidRDefault="003C6EAE" w:rsidP="003C6EAE" w:rsidR="003C6EAE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>II   Za stečajnog upravitelja imenuje se Anđelko Stankus, Varaždin, Jalkovec, Braće Radić 20, OIB: 11168088853.</w:t>
      </w:r>
    </w:p>
    <w:p w14:textId="77777777" w14:paraId="6CBA0DA3" w:rsidRDefault="003C6EAE" w:rsidP="003C6EAE" w:rsidR="003C6EAE">
      <w:pPr>
        <w:ind w:firstLine="708"/>
        <w:jc w:val="both"/>
      </w:pPr>
    </w:p>
    <w:p w14:textId="77777777" w14:paraId="38AA1A81" w:rsidRDefault="003C6EAE" w:rsidP="003C6EAE" w:rsidR="003C6EAE">
      <w:pPr>
        <w:ind w:firstLine="708"/>
        <w:jc w:val="both"/>
      </w:pPr>
      <w:r>
        <w:t>III  Zaključuje se stečajni postupak nad dužnikom ALISA d.o.o., Zagreb, Pavla Hatza 10, OIB 75731043207.</w:t>
      </w:r>
    </w:p>
    <w:p w14:textId="77777777" w14:paraId="70C79D1A" w:rsidRDefault="003C6EAE" w:rsidP="003C6EAE" w:rsidR="003C6EAE">
      <w:pPr>
        <w:tabs>
          <w:tab w:pos="4150" w:val="left"/>
        </w:tabs>
        <w:ind w:firstLine="708"/>
        <w:jc w:val="both"/>
      </w:pPr>
      <w:r>
        <w:tab/>
      </w:r>
    </w:p>
    <w:p w14:textId="77777777" w14:paraId="34E2F145" w:rsidRDefault="003C6EAE" w:rsidP="003C6EAE" w:rsidR="003C6EAE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014EC374" w:rsidRDefault="003C6EAE" w:rsidP="003C6EAE" w:rsidR="003C6EAE">
      <w:pPr>
        <w:ind w:firstLine="708"/>
        <w:jc w:val="both"/>
      </w:pPr>
    </w:p>
    <w:p w14:textId="77777777" w14:paraId="45ACF562" w:rsidRDefault="003C6EAE" w:rsidP="003C6EAE" w:rsidR="003C6EAE">
      <w:pPr>
        <w:ind w:firstLine="708"/>
        <w:jc w:val="both"/>
      </w:pPr>
    </w:p>
    <w:p w14:textId="77777777" w14:paraId="174E8BF1" w:rsidRDefault="003C6EAE" w:rsidP="003C6EAE" w:rsidR="003C6EAE">
      <w:pPr>
        <w:jc w:val="center"/>
      </w:pPr>
      <w:r>
        <w:t>Obrazloženje</w:t>
      </w:r>
    </w:p>
    <w:p w14:textId="77777777" w14:paraId="3B5B6B9A" w:rsidRDefault="003C6EAE" w:rsidP="003C6EAE" w:rsidR="003C6EAE">
      <w:pPr>
        <w:jc w:val="center"/>
      </w:pPr>
    </w:p>
    <w:p w14:textId="77777777" w14:paraId="3D3BBEA0" w:rsidRDefault="003C6EAE" w:rsidP="003C6EAE" w:rsidR="003C6EAE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380CC523" w:rsidRDefault="003C6EAE" w:rsidP="003C6EAE" w:rsidR="003C6EAE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5CF38E5A" w:rsidRDefault="003C6EAE" w:rsidP="003C6EAE" w:rsidR="003C6EAE">
      <w:pPr>
        <w:ind w:firstLine="708"/>
        <w:jc w:val="both"/>
      </w:pPr>
      <w:r>
        <w:t>Stečajni dužnik dostavio je dana 4. prosinca 2015.g. javno ovjerovljeni prokazni popis imovine u kojem navodi da dužnik ne posjeduje nikakvu imovinu.</w:t>
      </w:r>
    </w:p>
    <w:p w14:textId="77777777" w14:paraId="06A90D35" w:rsidRDefault="003C6EAE" w:rsidP="003C6EAE" w:rsidR="003C6EA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1E6C5D0F" w:rsidRDefault="003C6EAE" w:rsidP="003C6EAE" w:rsidR="003C6EA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E3AC1C5" w:rsidRDefault="003C6EAE" w:rsidP="003C6EAE" w:rsidR="003C6EA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F287AAE" w:rsidRDefault="003C6EAE" w:rsidP="003C6EAE" w:rsidR="003C6EA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EF7566D" w:rsidRDefault="003C6EAE" w:rsidP="003C6EAE" w:rsidR="003C6EA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1BB7F1E" w:rsidRDefault="003C6EAE" w:rsidP="003C6EAE" w:rsidR="003C6EA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10894EA" w:rsidRDefault="003C6EAE" w:rsidP="003C6EAE" w:rsidR="003C6EA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145A7F5" w:rsidRDefault="003C6EAE" w:rsidP="003C6EAE" w:rsidR="003C6EAE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8491866" w:rsidRDefault="003C6EAE" w:rsidP="003C6EAE" w:rsidR="003C6EA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5739FC50" w:rsidRDefault="003C6EAE" w:rsidP="003C6EAE" w:rsidR="003C6EAE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69166A5" w:rsidRDefault="003C6EAE" w:rsidP="003C6EAE" w:rsidR="003C6EAE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69954C53" w:rsidTr="003C6EAE" w:rsidR="003C6EAE">
        <w:tc>
          <w:tcPr>
            <w:tcW w:type="dxa" w:w="2346"/>
          </w:tcPr>
          <w:p w14:textId="77777777" w14:paraId="731BC31F" w:rsidRDefault="003C6EAE" w:rsidR="003C6EAE">
            <w:pPr>
              <w:tabs>
                <w:tab w:pos="709" w:val="left"/>
              </w:tabs>
              <w:jc w:val="right"/>
            </w:pPr>
            <w:r>
              <w:t xml:space="preserve">42. St-1879/2015      </w:t>
            </w:r>
          </w:p>
          <w:p w14:textId="77777777" w14:paraId="0B196DC8" w:rsidRDefault="003C6EAE" w:rsidR="003C6EAE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1F9DEE9C" w:rsidRDefault="003C6EAE" w:rsidP="003C6EAE" w:rsidR="003C6EAE">
      <w:pPr>
        <w:jc w:val="both"/>
      </w:pPr>
    </w:p>
    <w:p w14:textId="77777777" w14:paraId="08D7A414" w:rsidRDefault="003C6EAE" w:rsidP="003C6EAE" w:rsidR="003C6EAE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53BE38BB" w:rsidRDefault="003C6EAE" w:rsidP="003C6EAE" w:rsidR="003C6EAE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439330E1" w:rsidRDefault="003C6EAE" w:rsidP="003C6EAE" w:rsidR="003C6EAE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00C70481" w:rsidRDefault="003C6EAE" w:rsidP="003C6EAE" w:rsidR="003C6EAE">
      <w:pPr>
        <w:jc w:val="both"/>
      </w:pPr>
      <w:r>
        <w:tab/>
        <w:t>Izbor stečajnog upravitelja odabran je primjenom odredbe čl. 432 SZ.</w:t>
      </w:r>
    </w:p>
    <w:p w14:textId="77777777" w14:paraId="6E047764" w:rsidRDefault="003C6EAE" w:rsidP="003C6EAE" w:rsidR="003C6EAE">
      <w:pPr>
        <w:jc w:val="both"/>
      </w:pPr>
      <w:r>
        <w:tab/>
      </w:r>
    </w:p>
    <w:p w14:textId="77777777" w14:paraId="3C652FD1" w:rsidRDefault="003C6EAE" w:rsidP="003C6EAE" w:rsidR="003C6EAE">
      <w:pPr>
        <w:tabs>
          <w:tab w:pos="709" w:val="left"/>
        </w:tabs>
        <w:jc w:val="center"/>
      </w:pPr>
      <w:r>
        <w:t>U Zagrebu,  8. lipnja 2016.g.</w:t>
      </w:r>
    </w:p>
    <w:p w14:textId="77777777" w14:paraId="10E826F1" w:rsidRDefault="003C6EAE" w:rsidP="003C6EAE" w:rsidR="003C6EAE">
      <w:pPr>
        <w:tabs>
          <w:tab w:pos="709" w:val="left"/>
        </w:tabs>
      </w:pPr>
    </w:p>
    <w:p w14:textId="77777777" w14:paraId="352AA000" w:rsidRDefault="003C6EAE" w:rsidP="003C6EAE" w:rsidR="003C6EAE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3F48FF89" w:rsidRDefault="003C6EAE" w:rsidP="003C6EAE" w:rsidR="003C6EAE">
      <w:pPr>
        <w:tabs>
          <w:tab w:pos="709" w:val="left"/>
        </w:tabs>
      </w:pPr>
    </w:p>
    <w:p w14:textId="77777777" w14:paraId="6E7FF4F2" w:rsidRDefault="003C6EAE" w:rsidP="003C6EAE" w:rsidR="003C6EAE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3DE4E160" w:rsidRDefault="003C6EAE" w:rsidP="003C6EAE" w:rsidR="003C6EAE">
      <w:pPr>
        <w:tabs>
          <w:tab w:pos="709" w:val="left"/>
        </w:tabs>
      </w:pPr>
    </w:p>
    <w:p w14:textId="77777777" w14:paraId="10A6E44A" w:rsidRDefault="003C6EAE" w:rsidP="003C6EAE" w:rsidR="003C6EAE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6D909823" w:rsidRDefault="003C6EAE" w:rsidP="003C6EAE" w:rsidR="003C6EAE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5F296BD4" w:rsidRDefault="003C6EAE" w:rsidP="003C6EAE" w:rsidR="003C6EAE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531A7A42" w:rsidRDefault="003C6EAE" w:rsidP="003C6EAE" w:rsidR="003C6EAE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39D11270" w:rsidRDefault="003C6EAE" w:rsidP="003C6EAE" w:rsidR="003C6EAE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4BD3213" w:rsidRDefault="003C6EAE" w:rsidP="003C6EAE" w:rsidR="003C6EAE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0936BF26" w:rsidRDefault="003C6EAE" w:rsidP="003C6EAE" w:rsidR="003C6EAE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144FC9C8" w:rsidRDefault="003C6EAE" w:rsidP="003C6EAE" w:rsidR="003C6EAE">
      <w:pPr>
        <w:tabs>
          <w:tab w:pos="709" w:val="left"/>
        </w:tabs>
      </w:pPr>
    </w:p>
    <w:p w14:textId="77777777" w14:paraId="53FCC13E" w:rsidRDefault="003C6EAE" w:rsidP="003C6EAE" w:rsidR="003C6EAE">
      <w:pPr>
        <w:tabs>
          <w:tab w:pos="709" w:val="left"/>
        </w:tabs>
      </w:pPr>
    </w:p>
    <w:p w14:textId="77777777" w14:paraId="228E3B38" w:rsidRDefault="003C6EAE" w:rsidP="003C6EAE" w:rsidR="003C6EAE">
      <w:pPr>
        <w:jc w:val="both"/>
      </w:pPr>
    </w:p>
    <w:p w14:textId="77777777" w14:paraId="4582A910" w:rsidRDefault="003C6EAE" w:rsidP="003C6EAE" w:rsidR="003C6EAE">
      <w:pPr>
        <w:jc w:val="both"/>
      </w:pPr>
    </w:p>
    <w:p w14:textId="77777777" w14:paraId="409C9CDC" w:rsidRDefault="003C6EAE" w:rsidP="003C6EAE" w:rsidR="003C6EAE">
      <w:pPr>
        <w:jc w:val="both"/>
      </w:pPr>
    </w:p>
    <w:p w14:textId="01E2FCC4" w14:paraId="01E2FCC4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C6EAE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C6E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E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E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E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E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3C6EAE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3C6EAE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3C6EAE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3C6EAE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C6E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6EAE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C6E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E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E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E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E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3C6EAE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3C6EAE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3C6EAE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3C6EAE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C6E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6EA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6952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1879</izvorni_sadrzaj>
    <derivirana_varijabla naziv="DomainObject.Predmet.Broj_1">1879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St-1879/2015</izvorni_sadrzaj>
    <derivirana_varijabla naziv="DomainObject.Predmet.OznakaBroj_1">St-1879/2015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ALISA d.o.o.</izvorni_sadrzaj>
    <derivirana_varijabla naziv="DomainObject.Predmet.ProtustrankaFormated_1">  ALISA d.o.o.</derivirana_varijabla>
  </DomainObject.Predmet.ProtustrankaFormated>
  <DomainObject.Predmet.ProtustrankaFormatedOIB>
    <izvorni_sadrzaj>  ALISA d.o.o., OIB 75731043207</izvorni_sadrzaj>
    <derivirana_varijabla naziv="DomainObject.Predmet.ProtustrankaFormatedOIB_1">  ALISA d.o.o., OIB 75731043207</derivirana_varijabla>
  </DomainObject.Predmet.ProtustrankaFormatedOIB>
  <DomainObject.Predmet.ProtustrankaFormatedWithAdress>
    <izvorni_sadrzaj> ALISA d.o.o., Pavla Hatza 10, 10000 Zagreb</izvorni_sadrzaj>
    <derivirana_varijabla naziv="DomainObject.Predmet.ProtustrankaFormatedWithAdress_1"> ALISA d.o.o., Pavla Hatza 10, 10000 Zagreb</derivirana_varijabla>
  </DomainObject.Predmet.ProtustrankaFormatedWithAdress>
  <DomainObject.Predmet.ProtustrankaFormatedWithAdressOIB>
    <izvorni_sadrzaj> ALISA d.o.o., OIB 75731043207, Pavla Hatza 10, 10000 Zagreb</izvorni_sadrzaj>
    <derivirana_varijabla naziv="DomainObject.Predmet.ProtustrankaFormatedWithAdressOIB_1"> ALISA d.o.o., OIB 75731043207, Pavla Hatza 10, 10000 Zagreb</derivirana_varijabla>
  </DomainObject.Predmet.ProtustrankaFormatedWithAdressOIB>
  <DomainObject.Predmet.ProtustrankaWithAdress>
    <izvorni_sadrzaj>ALISA d.o.o. Pavla Hatza 10, 10000 Zagreb</izvorni_sadrzaj>
    <derivirana_varijabla naziv="DomainObject.Predmet.ProtustrankaWithAdress_1">ALISA d.o.o. Pavla Hatza 10, 10000 Zagreb</derivirana_varijabla>
  </DomainObject.Predmet.ProtustrankaWithAdress>
  <DomainObject.Predmet.ProtustrankaWithAdressOIB>
    <izvorni_sadrzaj>ALISA d.o.o., OIB 75731043207, Pavla Hatza 10, 10000 Zagreb</izvorni_sadrzaj>
    <derivirana_varijabla naziv="DomainObject.Predmet.ProtustrankaWithAdressOIB_1">ALISA d.o.o., OIB 75731043207, Pavla Hatza 10, 10000 Zagreb</derivirana_varijabla>
  </DomainObject.Predmet.ProtustrankaWithAdressOIB>
  <DomainObject.Predmet.ProtustrankaNazivFormated>
    <izvorni_sadrzaj>ALISA d.o.o.</izvorni_sadrzaj>
    <derivirana_varijabla naziv="DomainObject.Predmet.ProtustrankaNazivFormated_1">ALISA d.o.o.</derivirana_varijabla>
  </DomainObject.Predmet.ProtustrankaNazivFormated>
  <DomainObject.Predmet.ProtustrankaNazivFormatedOIB>
    <izvorni_sadrzaj>ALISA d.o.o., OIB 75731043207</izvorni_sadrzaj>
    <derivirana_varijabla naziv="DomainObject.Predmet.ProtustrankaNazivFormatedOIB_1">ALISA d.o.o., OIB 75731043207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ALISA d.o.o.</item>
    </izvorni_sadrzaj>
    <derivirana_varijabla naziv="DomainObject.Predmet.ProtuStrankaListFormated_1">
      <item>ALISA d.o.o.</item>
    </derivirana_varijabla>
  </DomainObject.Predmet.ProtuStrankaListFormated>
  <DomainObject.Predmet.ProtuStrankaListFormatedOIB>
    <izvorni_sadrzaj>
      <item>ALISA d.o.o., OIB 75731043207</item>
    </izvorni_sadrzaj>
    <derivirana_varijabla naziv="DomainObject.Predmet.ProtuStrankaListFormatedOIB_1">
      <item>ALISA d.o.o., OIB 75731043207</item>
    </derivirana_varijabla>
  </DomainObject.Predmet.ProtuStrankaListFormatedOIB>
  <DomainObject.Predmet.ProtuStrankaListFormatedWithAdress>
    <izvorni_sadrzaj>
      <item>ALISA d.o.o., Pavla Hatza 10, 10000 Zagreb</item>
    </izvorni_sadrzaj>
    <derivirana_varijabla naziv="DomainObject.Predmet.ProtuStrankaListFormatedWithAdress_1">
      <item>ALISA d.o.o., Pavla Hatza 10, 10000 Zagreb</item>
    </derivirana_varijabla>
  </DomainObject.Predmet.ProtuStrankaListFormatedWithAdress>
  <DomainObject.Predmet.ProtuStrankaListFormatedWithAdressOIB>
    <izvorni_sadrzaj>
      <item>ALISA d.o.o., OIB 75731043207, Pavla Hatza 10, 10000 Zagreb</item>
    </izvorni_sadrzaj>
    <derivirana_varijabla naziv="DomainObject.Predmet.ProtuStrankaListFormatedWithAdressOIB_1">
      <item>ALISA d.o.o., OIB 75731043207, Pavla Hatza 10, 10000 Zagreb</item>
    </derivirana_varijabla>
  </DomainObject.Predmet.ProtuStrankaListFormatedWithAdressOIB>
  <DomainObject.Predmet.ProtuStrankaListNazivFormated>
    <izvorni_sadrzaj>
      <item>ALISA d.o.o.</item>
    </izvorni_sadrzaj>
    <derivirana_varijabla naziv="DomainObject.Predmet.ProtuStrankaListNazivFormated_1">
      <item>ALISA d.o.o.</item>
    </derivirana_varijabla>
  </DomainObject.Predmet.ProtuStrankaListNazivFormated>
  <DomainObject.Predmet.ProtuStrankaListNazivFormatedOIB>
    <izvorni_sadrzaj>
      <item>ALISA d.o.o., OIB 75731043207</item>
    </izvorni_sadrzaj>
    <derivirana_varijabla naziv="DomainObject.Predmet.ProtuStrankaListNazivFormatedOIB_1">
      <item>ALISA d.o.o., OIB 75731043207</item>
    </derivirana_varijabla>
  </DomainObject.Predmet.ProtuStrankaListNazivFormatedOIB>
  <DomainObject.Predmet.OstaliListFormated>
    <izvorni_sadrzaj>
      <item>Tatjana Košicki</item>
    </izvorni_sadrzaj>
    <derivirana_varijabla naziv="DomainObject.Predmet.OstaliListFormated_1">
      <item>Tatjana Košicki</item>
    </derivirana_varijabla>
  </DomainObject.Predmet.OstaliListFormated>
  <DomainObject.Predmet.OstaliListFormatedOIB>
    <izvorni_sadrzaj>
      <item>Tatjana Košicki, OIB 07897412163</item>
    </izvorni_sadrzaj>
    <derivirana_varijabla naziv="DomainObject.Predmet.OstaliListFormatedOIB_1">
      <item>Tatjana Košicki, OIB 07897412163</item>
    </derivirana_varijabla>
  </DomainObject.Predmet.OstaliListFormatedOIB>
  <DomainObject.Predmet.OstaliListFormatedWithAdress>
    <izvorni_sadrzaj>
      <item>Tatjana Košicki, Šetalište 150. Brigade 3, 10000 Zagreb</item>
    </izvorni_sadrzaj>
    <derivirana_varijabla naziv="DomainObject.Predmet.OstaliListFormatedWithAdress_1">
      <item>Tatjana Košicki, Šetalište 150. Brigade 3, 10000 Zagreb</item>
    </derivirana_varijabla>
  </DomainObject.Predmet.OstaliListFormatedWithAdress>
  <DomainObject.Predmet.OstaliListFormatedWithAdressOIB>
    <izvorni_sadrzaj>
      <item>Tatjana Košicki, OIB 07897412163, Šetalište 150. Brigade 3, 10000 Zagreb</item>
    </izvorni_sadrzaj>
    <derivirana_varijabla naziv="DomainObject.Predmet.OstaliListFormatedWithAdressOIB_1">
      <item>Tatjana Košicki, OIB 07897412163, Šetalište 150. Brigade 3, 10000 Zagreb</item>
    </derivirana_varijabla>
  </DomainObject.Predmet.OstaliListFormatedWithAdressOIB>
  <DomainObject.Predmet.OstaliListNazivFormated>
    <izvorni_sadrzaj>
      <item>Tatjana Košicki</item>
    </izvorni_sadrzaj>
    <derivirana_varijabla naziv="DomainObject.Predmet.OstaliListNazivFormated_1">
      <item>Tatjana Košicki</item>
    </derivirana_varijabla>
  </DomainObject.Predmet.OstaliListNazivFormated>
  <DomainObject.Predmet.OstaliListNazivFormatedOIB>
    <izvorni_sadrzaj>
      <item>Tatjana Košicki, OIB 07897412163</item>
    </izvorni_sadrzaj>
    <derivirana_varijabla naziv="DomainObject.Predmet.OstaliListNazivFormatedOIB_1">
      <item>Tatjana Košicki, OIB 07897412163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ALISA d.o.o.</izvorni_sadrzaj>
    <derivirana_varijabla naziv="DomainObject.Predmet.ProtustrankaIDrugi_1">ALISA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ALISA d.o.o., OIB 75731043207, Pavla Hatza 10, 10000 Zagreb</izvorni_sadrzaj>
    <derivirana_varijabla naziv="DomainObject.Predmet.ProtustrankaIDrugiAdressOIB_1">ALISA d.o.o., OIB 75731043207,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ALISA d.o.o.</item>
      <item>Tatjana Košicki</item>
    </izvorni_sadrzaj>
    <derivirana_varijabla naziv="DomainObject.Predmet.SudioniciListNaziv_1">
      <item>FINA Regionalni centar Zagreb</item>
      <item>ALISA d.o.o.</item>
      <item>Tatjana Košicki</item>
    </derivirana_varijabla>
  </DomainObject.Predmet.SudioniciListNaziv>
  <DomainObject.Predmet.SudioniciListAdressOIB>
    <izvorni_sadrzaj>
      <item>FINA Regionalni centar Zagreb, OIB 85821130368, Trg svibanjskih žrtava 1995. 1,10000 Zagreb</item>
      <item>ALISA d.o.o., OIB 75731043207, Pavla Hatza 10,10000 Zagreb</item>
      <item>Tatjana Košicki, OIB 07897412163, Šetalište 150. Brigade 3,10000 Zagreb</item>
    </izvorni_sadrzaj>
    <derivirana_varijabla naziv="DomainObject.Predmet.SudioniciListAdressOIB_1">
      <item>FINA Regionalni centar Zagreb, OIB 85821130368, Trg svibanjskih žrtava 1995. 1,10000 Zagreb</item>
      <item>ALISA d.o.o., OIB 75731043207, Pavla Hatza 10,10000 Zagreb</item>
      <item>Tatjana Košicki, OIB 07897412163, Šetalište 150. Brigade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75731043207</item>
      <item>, OIB 07897412163</item>
    </izvorni_sadrzaj>
    <derivirana_varijabla naziv="DomainObject.Predmet.SudioniciListNazivOIB_1">
      <item>, OIB 85821130368</item>
      <item>, OIB 75731043207</item>
      <item>, OIB 07897412163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382</properties:Words>
  <properties:Characters>1982</properties:Characters>
  <properties:Lines>82</properties:Lines>
  <properties:Paragraphs>32</properties:Paragraphs>
  <properties:TotalTime>2</properties:TotalTime>
  <properties:ScaleCrop>false</properties:ScaleCrop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2016-06-08T06:57:00Z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