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3b59" w14:paraId="fa23b59" w:rsidRDefault="002668B3" w:rsidP="002668B3" w:rsidR="002668B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8B3" w:rsidP="002668B3" w:rsidR="002668B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668B3" w:rsidP="002668B3" w:rsidR="002668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668B3" w:rsidP="002668B3" w:rsidR="002668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668B3" w:rsidP="002668B3" w:rsidR="002668B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668B3" w:rsidP="002668B3" w:rsidR="002668B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668B3" w:rsidP="002668B3" w:rsidR="002668B3" w:rsidRPr="005D578C">
      <w:pPr>
        <w:jc w:val="center"/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668B3" w:rsidP="002668B3" w:rsidR="002668B3" w:rsidRPr="005D578C">
      <w:pPr>
        <w:rPr>
          <w:rFonts w:cs="Times New Roman" w:eastAsia="Times New Roman"/>
          <w:szCs w:val="24"/>
        </w:rPr>
      </w:pPr>
    </w:p>
    <w:p w:rsidRDefault="002668B3" w:rsidP="0021252B" w:rsidR="002668B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BART</w:t>
      </w:r>
      <w:r w:rsidR="00B2742B">
        <w:rPr>
          <w:rFonts w:cs="Times New Roman" w:eastAsia="Times New Roman"/>
          <w:szCs w:val="24"/>
        </w:rPr>
        <w:t>H</w:t>
      </w:r>
      <w:r>
        <w:rPr>
          <w:rFonts w:cs="Times New Roman" w:eastAsia="Times New Roman"/>
          <w:szCs w:val="24"/>
        </w:rPr>
        <w:t xml:space="preserve">OLAMEW </w:t>
      </w:r>
      <w:r w:rsidR="0021252B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JAMES d. o. o. Medulin, Pošesi 203, OIB 21875436218, MBS 040197201,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26. veljače 2016.</w:t>
      </w:r>
    </w:p>
    <w:p w:rsidRDefault="002668B3" w:rsidP="002668B3" w:rsidR="002668B3" w:rsidRPr="005D578C">
      <w:pPr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668B3" w:rsidP="002668B3" w:rsidR="002668B3" w:rsidRPr="005D578C">
      <w:pPr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21252B">
        <w:rPr>
          <w:rFonts w:cs="Times New Roman" w:eastAsia="Times New Roman"/>
          <w:szCs w:val="24"/>
        </w:rPr>
        <w:t>BART</w:t>
      </w:r>
      <w:r w:rsidR="00B2742B">
        <w:rPr>
          <w:rFonts w:cs="Times New Roman" w:eastAsia="Times New Roman"/>
          <w:szCs w:val="24"/>
        </w:rPr>
        <w:t>H</w:t>
      </w:r>
      <w:r w:rsidR="0021252B">
        <w:rPr>
          <w:rFonts w:cs="Times New Roman" w:eastAsia="Times New Roman"/>
          <w:szCs w:val="24"/>
        </w:rPr>
        <w:t xml:space="preserve">OLAMEW – JAMES </w:t>
      </w:r>
      <w:r>
        <w:rPr>
          <w:rFonts w:cs="Times New Roman" w:eastAsia="Times New Roman"/>
          <w:szCs w:val="24"/>
        </w:rPr>
        <w:t>d. o. o. Medulin, Pošesi 203, OIB 21875436218, MBS 040197201,</w:t>
      </w:r>
      <w:r w:rsidRPr="005D578C">
        <w:rPr>
          <w:rFonts w:cs="Times New Roman" w:eastAsia="Times New Roman"/>
          <w:szCs w:val="24"/>
        </w:rPr>
        <w:t xml:space="preserve"> s danom </w:t>
      </w:r>
      <w:r w:rsidR="00B91F24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668B3" w:rsidP="002668B3" w:rsidR="002668B3" w:rsidRPr="005D578C">
      <w:pPr>
        <w:rPr>
          <w:rFonts w:cs="Times New Roman" w:eastAsia="Times New Roman"/>
          <w:szCs w:val="24"/>
        </w:rPr>
      </w:pPr>
    </w:p>
    <w:p w:rsidRDefault="002668B3" w:rsidP="002668B3" w:rsidR="002668B3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2668B3" w:rsidP="002668B3" w:rsidR="002668B3">
      <w:pPr>
        <w:ind w:firstLine="708"/>
        <w:rPr>
          <w:rFonts w:cs="Times New Roman" w:eastAsia="Times New Roman"/>
          <w:szCs w:val="20"/>
        </w:rPr>
      </w:pPr>
    </w:p>
    <w:p w:rsidRDefault="002668B3" w:rsidP="002668B3" w:rsidR="002668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21252B">
        <w:rPr>
          <w:rFonts w:cs="Times New Roman" w:eastAsia="Times New Roman"/>
          <w:szCs w:val="24"/>
        </w:rPr>
        <w:t>BART</w:t>
      </w:r>
      <w:r w:rsidR="00B2742B">
        <w:rPr>
          <w:rFonts w:cs="Times New Roman" w:eastAsia="Times New Roman"/>
          <w:szCs w:val="24"/>
        </w:rPr>
        <w:t>H</w:t>
      </w:r>
      <w:r w:rsidR="0021252B">
        <w:rPr>
          <w:rFonts w:cs="Times New Roman" w:eastAsia="Times New Roman"/>
          <w:szCs w:val="24"/>
        </w:rPr>
        <w:t>OLAMEW – JAMES</w:t>
      </w:r>
      <w:r>
        <w:rPr>
          <w:rFonts w:cs="Times New Roman" w:eastAsia="Times New Roman"/>
          <w:szCs w:val="24"/>
        </w:rPr>
        <w:t xml:space="preserve"> d. o. o. Medulin, Pošesi 203, OIB 21875436218, MBS 040197201.</w:t>
      </w:r>
    </w:p>
    <w:p w:rsidRDefault="002668B3" w:rsidP="002668B3" w:rsidR="002668B3">
      <w:pPr>
        <w:rPr>
          <w:rFonts w:cs="Times New Roman" w:eastAsia="Times New Roman"/>
          <w:szCs w:val="24"/>
        </w:rPr>
      </w:pPr>
    </w:p>
    <w:p w:rsidRDefault="002668B3" w:rsidP="002668B3" w:rsidR="002668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21252B">
        <w:rPr>
          <w:rFonts w:cs="Times New Roman" w:eastAsia="Times New Roman"/>
          <w:szCs w:val="24"/>
        </w:rPr>
        <w:t>BART</w:t>
      </w:r>
      <w:r w:rsidR="00B2742B">
        <w:rPr>
          <w:rFonts w:cs="Times New Roman" w:eastAsia="Times New Roman"/>
          <w:szCs w:val="24"/>
        </w:rPr>
        <w:t>H</w:t>
      </w:r>
      <w:r w:rsidR="0021252B">
        <w:rPr>
          <w:rFonts w:cs="Times New Roman" w:eastAsia="Times New Roman"/>
          <w:szCs w:val="24"/>
        </w:rPr>
        <w:t>OLAMEW – JAMES</w:t>
      </w:r>
      <w:r>
        <w:rPr>
          <w:rFonts w:cs="Times New Roman" w:eastAsia="Times New Roman"/>
          <w:szCs w:val="24"/>
        </w:rPr>
        <w:t xml:space="preserve"> d. o. o. Medulin, Pošesi 203, OIB 21875436218, MBS 040197201.</w:t>
      </w:r>
    </w:p>
    <w:p w:rsidRDefault="002668B3" w:rsidP="002668B3" w:rsidR="002668B3">
      <w:pPr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668B3" w:rsidP="002668B3" w:rsidR="002668B3">
      <w:pPr>
        <w:ind w:firstLine="708"/>
        <w:rPr>
          <w:rFonts w:cs="Times New Roman" w:eastAsia="Times New Roman"/>
          <w:szCs w:val="24"/>
        </w:rPr>
      </w:pPr>
    </w:p>
    <w:p w:rsidRDefault="002668B3" w:rsidP="002668B3" w:rsidR="002668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21252B">
        <w:rPr>
          <w:rFonts w:cs="Times New Roman" w:eastAsia="Times New Roman"/>
          <w:szCs w:val="24"/>
        </w:rPr>
        <w:t>BART</w:t>
      </w:r>
      <w:r w:rsidR="00B2742B">
        <w:rPr>
          <w:rFonts w:cs="Times New Roman" w:eastAsia="Times New Roman"/>
          <w:szCs w:val="24"/>
        </w:rPr>
        <w:t>H</w:t>
      </w:r>
      <w:r w:rsidR="0021252B">
        <w:rPr>
          <w:rFonts w:cs="Times New Roman" w:eastAsia="Times New Roman"/>
          <w:szCs w:val="24"/>
        </w:rPr>
        <w:t xml:space="preserve">OLAMEW – JAMES </w:t>
      </w:r>
      <w:r>
        <w:rPr>
          <w:rFonts w:cs="Times New Roman" w:eastAsia="Times New Roman"/>
          <w:szCs w:val="24"/>
        </w:rPr>
        <w:t>d. o. o. Medulin.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St-563/2015-3 od 9.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St-563/2015-4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668B3" w:rsidP="002668B3" w:rsidR="002668B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668B3" w:rsidP="002668B3" w:rsidR="002668B3" w:rsidRPr="005D578C">
      <w:pPr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668B3" w:rsidP="002668B3" w:rsidR="002668B3" w:rsidRPr="005D578C">
      <w:pPr>
        <w:jc w:val="center"/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668B3" w:rsidP="002668B3" w:rsidR="002668B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673D4">
        <w:rPr>
          <w:rFonts w:cs="Times New Roman" w:eastAsia="Times New Roman"/>
          <w:szCs w:val="24"/>
        </w:rPr>
        <w:t xml:space="preserve">, v. r. </w:t>
      </w:r>
    </w:p>
    <w:p w:rsidRDefault="002668B3" w:rsidP="002668B3" w:rsidR="002668B3">
      <w:pPr>
        <w:jc w:val="left"/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jc w:val="left"/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668B3" w:rsidP="002668B3" w:rsidR="002668B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668B3" w:rsidP="002668B3" w:rsidR="002668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668B3" w:rsidP="002668B3" w:rsidR="002668B3">
      <w:pPr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rPr>
          <w:rFonts w:cs="Times New Roman" w:eastAsia="Times New Roman"/>
          <w:szCs w:val="24"/>
        </w:rPr>
      </w:pPr>
    </w:p>
    <w:p w:rsidRDefault="002668B3" w:rsidP="002668B3" w:rsidR="002668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668B3" w:rsidP="002668B3" w:rsidR="002668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668B3" w:rsidP="002668B3" w:rsidR="002668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1252B">
        <w:rPr>
          <w:rFonts w:cs="Times New Roman" w:eastAsia="Times New Roman"/>
          <w:szCs w:val="24"/>
        </w:rPr>
        <w:t>BART</w:t>
      </w:r>
      <w:r w:rsidR="00B2742B">
        <w:rPr>
          <w:rFonts w:cs="Times New Roman" w:eastAsia="Times New Roman"/>
          <w:szCs w:val="24"/>
        </w:rPr>
        <w:t>H</w:t>
      </w:r>
      <w:r w:rsidR="0021252B">
        <w:rPr>
          <w:rFonts w:cs="Times New Roman" w:eastAsia="Times New Roman"/>
          <w:szCs w:val="24"/>
        </w:rPr>
        <w:t xml:space="preserve">OLAMEW – JAMES </w:t>
      </w:r>
      <w:r>
        <w:rPr>
          <w:rFonts w:cs="Times New Roman" w:eastAsia="Times New Roman"/>
          <w:szCs w:val="24"/>
        </w:rPr>
        <w:t xml:space="preserve">d. o. o. Medulin, Pošesi 203, </w:t>
      </w:r>
    </w:p>
    <w:p w:rsidRDefault="002668B3" w:rsidP="002668B3" w:rsidR="002668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</w:t>
      </w:r>
      <w:r w:rsidR="003C1711">
        <w:rPr>
          <w:rFonts w:cs="Times New Roman" w:eastAsia="Times New Roman"/>
          <w:szCs w:val="20"/>
        </w:rPr>
        <w:t>Ljubica Brkić, Bosna i Hercegovina, 7100 Brčko, Boderište bb</w:t>
      </w:r>
      <w:r>
        <w:rPr>
          <w:rFonts w:cs="Times New Roman" w:eastAsia="Times New Roman"/>
          <w:szCs w:val="20"/>
        </w:rPr>
        <w:t xml:space="preserve">, </w:t>
      </w:r>
    </w:p>
    <w:p w:rsidRDefault="002668B3" w:rsidP="002668B3" w:rsidR="002668B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668B3" w:rsidP="002668B3" w:rsidR="002668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668B3" w:rsidP="002668B3" w:rsidR="002668B3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3C1711">
        <w:rPr>
          <w:rFonts w:cs="Times New Roman" w:eastAsia="Times New Roman"/>
          <w:szCs w:val="20"/>
        </w:rPr>
        <w:t>Zdenko Krstić, Osijek, Županijska 2</w:t>
      </w:r>
      <w:r>
        <w:rPr>
          <w:rFonts w:cs="Times New Roman" w:eastAsia="Times New Roman"/>
          <w:szCs w:val="20"/>
        </w:rPr>
        <w:t xml:space="preserve">, </w:t>
      </w:r>
    </w:p>
    <w:p w:rsidRDefault="002668B3" w:rsidP="002668B3" w:rsidR="002668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668B3" w:rsidP="002668B3" w:rsidR="002668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668B3" w:rsidP="002668B3" w:rsidR="002668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668B3" w:rsidP="002668B3" w:rsidR="002668B3"/>
    <w:p w:rsidRDefault="002668B3" w:rsidP="002668B3" w:rsidR="002668B3"/>
    <w:p w:rsidRDefault="002668B3" w:rsidP="002668B3" w:rsidR="002668B3"/>
    <w:p w:rsidRDefault="002668B3" w:rsidP="002668B3" w:rsidR="002668B3"/>
    <w:p w:rsidRDefault="002668B3" w:rsidR="002668B3"/>
    <w:sectPr w:rsidSect="002668B3" w:rsidR="002668B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8B3" w:rsidP="002668B3" w:rsidR="002668B3">
      <w:r>
        <w:separator/>
      </w:r>
    </w:p>
  </w:endnote>
  <w:endnote w:id="0" w:type="continuationSeparator">
    <w:p w:rsidRDefault="002668B3" w:rsidP="002668B3" w:rsidR="00266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8B3" w:rsidP="002668B3" w:rsidR="002668B3">
      <w:r>
        <w:separator/>
      </w:r>
    </w:p>
  </w:footnote>
  <w:footnote w:id="0" w:type="continuationSeparator">
    <w:p w:rsidRDefault="002668B3" w:rsidP="002668B3" w:rsidR="00266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8B3" w:rsidP="002668B3" w:rsidR="002668B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73D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St-563/2015-5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8B3" w:rsidP="002668B3" w:rsidR="002668B3" w:rsidRPr="00A074C3">
    <w:pPr>
      <w:pStyle w:val="Zaglavlje"/>
      <w:jc w:val="right"/>
      <w:rPr>
        <w:szCs w:val="24"/>
      </w:rPr>
    </w:pPr>
    <w:r>
      <w:rPr>
        <w:szCs w:val="24"/>
      </w:rPr>
      <w:t>11 St-563/2015-5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BF2"/>
    <w:rsid w:val="0021252B"/>
    <w:rsid w:val="002668B3"/>
    <w:rsid w:val="003C1711"/>
    <w:rsid w:val="006673D4"/>
    <w:rsid w:val="0075528E"/>
    <w:rsid w:val="0079403F"/>
    <w:rsid w:val="00991BF2"/>
    <w:rsid w:val="00B2742B"/>
    <w:rsid w:val="00B9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8B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68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68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8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8B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68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8B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3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73D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73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73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8B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68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68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8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8B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68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8B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3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73D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73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73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BARTHOLAMEW - JAMES d.o.o. Medulin</izvorni_sadrzaj>
    <derivirana_varijabla naziv="DomainObject.Predmet.ProtustrankaFormated_1">  BARTHOLAMEW - JAMES d.o.o. Medulin</derivirana_varijabla>
  </DomainObject.Predmet.ProtustrankaFormated>
  <DomainObject.Predmet.ProtustrankaFormatedOIB>
    <izvorni_sadrzaj>  BARTHOLAMEW - JAMES d.o.o. Medulin, OIB 21875436218</izvorni_sadrzaj>
    <derivirana_varijabla naziv="DomainObject.Predmet.ProtustrankaFormatedOIB_1">  BARTHOLAMEW - JAMES d.o.o. Medulin, OIB 21875436218</derivirana_varijabla>
  </DomainObject.Predmet.ProtustrankaFormatedOIB>
  <DomainObject.Predmet.ProtustrankaFormatedWithAdress>
    <izvorni_sadrzaj> BARTHOLAMEW - JAMES d.o.o. Medulin, Pošesi 203, 52100 Medulin</izvorni_sadrzaj>
    <derivirana_varijabla naziv="DomainObject.Predmet.ProtustrankaFormatedWithAdress_1"> BARTHOLAMEW - JAMES d.o.o. Medulin, Pošesi 203, 52100 Medulin</derivirana_varijabla>
  </DomainObject.Predmet.ProtustrankaFormatedWithAdress>
  <DomainObject.Predmet.ProtustrankaFormatedWithAdressOIB>
    <izvorni_sadrzaj> BARTHOLAMEW - JAMES d.o.o. Medulin, OIB 21875436218, Pošesi 203, 52100 Medulin</izvorni_sadrzaj>
    <derivirana_varijabla naziv="DomainObject.Predmet.ProtustrankaFormatedWithAdressOIB_1"> BARTHOLAMEW - JAMES d.o.o. Medulin, OIB 21875436218, Pošesi 203, 52100 Medulin</derivirana_varijabla>
  </DomainObject.Predmet.ProtustrankaFormatedWithAdressOIB>
  <DomainObject.Predmet.ProtustrankaWithAdress>
    <izvorni_sadrzaj>BARTHOLAMEW - JAMES d.o.o. Medulin Pošesi 203, 52100 Medulin</izvorni_sadrzaj>
    <derivirana_varijabla naziv="DomainObject.Predmet.ProtustrankaWithAdress_1">BARTHOLAMEW - JAMES d.o.o. Medulin Pošesi 203, 52100 Medulin</derivirana_varijabla>
  </DomainObject.Predmet.ProtustrankaWithAdress>
  <DomainObject.Predmet.ProtustrankaWithAdressOIB>
    <izvorni_sadrzaj>BARTHOLAMEW - JAMES d.o.o. Medulin, OIB 21875436218, Pošesi 203, 52100 Medulin</izvorni_sadrzaj>
    <derivirana_varijabla naziv="DomainObject.Predmet.ProtustrankaWithAdressOIB_1">BARTHOLAMEW - JAMES d.o.o. Medulin, OIB 21875436218, Pošesi 203, 52100 Medulin</derivirana_varijabla>
  </DomainObject.Predmet.ProtustrankaWithAdressOIB>
  <DomainObject.Predmet.ProtustrankaNazivFormated>
    <izvorni_sadrzaj>BARTHOLAMEW - JAMES d.o.o. Medulin</izvorni_sadrzaj>
    <derivirana_varijabla naziv="DomainObject.Predmet.ProtustrankaNazivFormated_1">BARTHOLAMEW - JAMES d.o.o. Medulin</derivirana_varijabla>
  </DomainObject.Predmet.ProtustrankaNazivFormated>
  <DomainObject.Predmet.ProtustrankaNazivFormatedOIB>
    <izvorni_sadrzaj>BARTHOLAMEW - JAMES d.o.o. Medulin, OIB 21875436218</izvorni_sadrzaj>
    <derivirana_varijabla naziv="DomainObject.Predmet.ProtustrankaNazivFormatedOIB_1">BARTHOLAMEW - JAMES d.o.o. Medulin, OIB 21875436218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3148194.09</izvorni_sadrzaj>
    <derivirana_varijabla naziv="DomainObject.Predmet.TrenutnaVrijednost_1">3148194.09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BARTHOLAMEW - JAMES d.o.o. Medulin</item>
    </izvorni_sadrzaj>
    <derivirana_varijabla naziv="DomainObject.Predmet.ProtuStrankaListFormated_1">
      <item>BARTHOLAMEW - JAMES d.o.o. Medulin</item>
    </derivirana_varijabla>
  </DomainObject.Predmet.ProtuStrankaListFormated>
  <DomainObject.Predmet.ProtuStrankaListFormatedOIB>
    <izvorni_sadrzaj>
      <item>BARTHOLAMEW - JAMES d.o.o. Medulin, OIB 21875436218</item>
    </izvorni_sadrzaj>
    <derivirana_varijabla naziv="DomainObject.Predmet.ProtuStrankaListFormatedOIB_1">
      <item>BARTHOLAMEW - JAMES d.o.o. Medulin, OIB 21875436218</item>
    </derivirana_varijabla>
  </DomainObject.Predmet.ProtuStrankaListFormatedOIB>
  <DomainObject.Predmet.ProtuStrankaListFormatedWithAdress>
    <izvorni_sadrzaj>
      <item>BARTHOLAMEW - JAMES d.o.o. Medulin, Pošesi 203, 52100 Medulin</item>
    </izvorni_sadrzaj>
    <derivirana_varijabla naziv="DomainObject.Predmet.ProtuStrankaListFormatedWithAdress_1">
      <item>BARTHOLAMEW - JAMES d.o.o. Medulin, Pošesi 203, 52100 Medulin</item>
    </derivirana_varijabla>
  </DomainObject.Predmet.ProtuStrankaListFormatedWithAdress>
  <DomainObject.Predmet.ProtuStrankaListFormatedWithAdressOIB>
    <izvorni_sadrzaj>
      <item>BARTHOLAMEW - JAMES d.o.o. Medulin, OIB 21875436218, Pošesi 203, 52100 Medulin</item>
    </izvorni_sadrzaj>
    <derivirana_varijabla naziv="DomainObject.Predmet.ProtuStrankaListFormatedWithAdressOIB_1">
      <item>BARTHOLAMEW - JAMES d.o.o. Medulin, OIB 21875436218, Pošesi 203, 52100 Medulin</item>
    </derivirana_varijabla>
  </DomainObject.Predmet.ProtuStrankaListFormatedWithAdressOIB>
  <DomainObject.Predmet.ProtuStrankaListNazivFormated>
    <izvorni_sadrzaj>
      <item>BARTHOLAMEW - JAMES d.o.o. Medulin</item>
    </izvorni_sadrzaj>
    <derivirana_varijabla naziv="DomainObject.Predmet.ProtuStrankaListNazivFormated_1">
      <item>BARTHOLAMEW - JAMES d.o.o. Medulin</item>
    </derivirana_varijabla>
  </DomainObject.Predmet.ProtuStrankaListNazivFormated>
  <DomainObject.Predmet.ProtuStrankaListNazivFormatedOIB>
    <izvorni_sadrzaj>
      <item>BARTHOLAMEW - JAMES d.o.o. Medulin, OIB 21875436218</item>
    </izvorni_sadrzaj>
    <derivirana_varijabla naziv="DomainObject.Predmet.ProtuStrankaListNazivFormatedOIB_1">
      <item>BARTHOLAMEW - JAMES d.o.o. Medulin, OIB 21875436218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BARTHOLAMEW - JAMES d.o.o. Medulin</izvorni_sadrzaj>
    <derivirana_varijabla naziv="DomainObject.Predmet.ProtustrankaIDrugi_1">BARTHOLAMEW - JAMES d.o.o. Medulin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BARTHOLAMEW - JAMES d.o.o. Medulin, OIB 21875436218, Pošesi 203, 52100 Medulin</izvorni_sadrzaj>
    <derivirana_varijabla naziv="DomainObject.Predmet.ProtustrankaIDrugiAdressOIB_1">BARTHOLAMEW - JAMES d.o.o. Medulin, OIB 21875436218, Pošesi 203,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BARTHOLAMEW - JAMES d.o.o. Medulin</item>
    </izvorni_sadrzaj>
    <derivirana_varijabla naziv="DomainObject.Predmet.SudioniciListNaziv_1">
      <item>FINANCIJSKA AGENCIJA, RC RIJEKA, PODRUŽNICA PULA</item>
      <item>BARTHOLAMEW - JAMES d.o.o. Medulin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BARTHOLAMEW - JAMES d.o.o. Medulin, OIB 21875436218, Pošesi 203,52100 Medulin</item>
    </izvorni_sadrzaj>
    <derivirana_varijabla naziv="DomainObject.Predmet.SudioniciListAdressOIB_1">
      <item>FINANCIJSKA AGENCIJA, RC RIJEKA, PODRUŽNICA PULA, OIB 85821130368, Ulica grada Vukovara 70,Zagreb</item>
      <item>BARTHOLAMEW - JAMES d.o.o. Medulin, OIB 21875436218, Pošesi 203,52100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21875436218</item>
    </izvorni_sadrzaj>
    <derivirana_varijabla naziv="DomainObject.Predmet.SudioniciListNazivOIB_1">
      <item>, OIB 85821130368</item>
      <item>, OIB 21875436218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3218</properties:Characters>
  <properties:Lines>84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2016-02-25T09:12:00Z</dcterms:created>
  <dc:creator>Mihaela Kaligari</dc:creator>
  <dc:description/>
  <cp:keywords/>
  <cp:lastModifiedBy>Mihaela Kaligari</cp:lastModifiedBy>
  <cp:lastPrinted>2016-02-25T12:31:00Z</cp:lastPrinted>
  <dcterms:modified xmlns:xsi="http://www.w3.org/2001/XMLSchema-instance" xsi:type="dcterms:W3CDTF">2016-02-26T07:40:00Z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