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fb43" w14:paraId="97afb43" w:rsidRDefault="007B694C" w:rsidP="007B694C" w:rsidR="007B694C">
      <w:pPr>
        <w:tabs>
          <w:tab w:pos="6885" w:val="left"/>
        </w:tabs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tab/>
      </w:r>
    </w:p>
    <w:p w:rsidRDefault="007B694C" w:rsidP="007B694C" w:rsidR="007B694C">
      <w:pPr>
        <w:spacing w:after="0"/>
      </w:pPr>
      <w:r>
        <w:t xml:space="preserve">         REPUBLIKA HRVATSKA</w:t>
      </w:r>
    </w:p>
    <w:p w:rsidRDefault="007B694C" w:rsidP="007B694C" w:rsidR="007B694C">
      <w:pPr>
        <w:spacing w:after="0"/>
      </w:pPr>
      <w:r>
        <w:t xml:space="preserve"> TRGOVAČKI SUD U VARAŽDINU</w:t>
      </w:r>
    </w:p>
    <w:p w:rsidRDefault="007B694C" w:rsidP="007B694C" w:rsidR="007B694C">
      <w:pPr>
        <w:spacing w:after="0"/>
        <w:ind w:firstLine="720"/>
      </w:pPr>
      <w:r>
        <w:t xml:space="preserve">       B. Radić 2/II</w:t>
      </w:r>
    </w:p>
    <w:p w:rsidRDefault="007B694C" w:rsidP="007B694C" w:rsidR="007B694C">
      <w:pPr>
        <w:spacing w:after="0"/>
        <w:outlineLvl w:val="0"/>
      </w:pPr>
    </w:p>
    <w:p w:rsidRDefault="007B694C" w:rsidP="007B694C" w:rsidR="007B694C">
      <w:pPr>
        <w:spacing w:after="0"/>
        <w:jc w:val="center"/>
      </w:pPr>
    </w:p>
    <w:p w:rsidRDefault="007B694C" w:rsidP="007B694C" w:rsidR="007B694C">
      <w:pPr>
        <w:spacing w:after="0"/>
        <w:jc w:val="center"/>
      </w:pPr>
    </w:p>
    <w:p w:rsidRDefault="007B694C" w:rsidP="007B694C" w:rsidR="007B694C">
      <w:pPr>
        <w:spacing w:after="0"/>
        <w:jc w:val="both"/>
      </w:pPr>
      <w: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t xml:space="preserve"> TOMI-GRADITELJSTVO društvo s ograničenom odgovornošću za graditeljstvo, prijevoz i trgovinu, skraćena tvrtka: TOMI-GRADITELJSTVO d.o.o., Lepoglava, Varaždinska ulica 28, OIB: 41047442394, MBS: 070123176</w:t>
      </w:r>
      <w:r>
        <w:t>, dana 3. travnja 2017. godine temeljem čl. 430. Stečajnog zakona ("Narodne novine" 71/15, u daljnjem tekstu SZ) objavljuje slijedeći</w:t>
      </w:r>
    </w:p>
    <w:p w:rsidRDefault="007B694C" w:rsidP="007B694C" w:rsidR="007B694C">
      <w:pPr>
        <w:spacing w:after="0"/>
        <w:jc w:val="both"/>
      </w:pPr>
    </w:p>
    <w:p w:rsidRDefault="007B694C" w:rsidP="007B694C" w:rsidR="007B694C">
      <w:pPr>
        <w:spacing w:after="0"/>
        <w:jc w:val="both"/>
      </w:pPr>
    </w:p>
    <w:p w:rsidRDefault="007B694C" w:rsidP="007B694C" w:rsidR="007B694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B694C" w:rsidP="007B694C" w:rsidR="007B694C">
      <w:pPr>
        <w:spacing w:after="0"/>
        <w:jc w:val="center"/>
        <w:rPr>
          <w:sz w:val="28"/>
          <w:szCs w:val="28"/>
        </w:rPr>
      </w:pPr>
    </w:p>
    <w:p w:rsidRDefault="007B694C" w:rsidP="007B694C" w:rsidR="007B694C">
      <w:pPr>
        <w:spacing w:after="0"/>
        <w:jc w:val="both"/>
      </w:pPr>
    </w:p>
    <w:p w:rsidRDefault="007B694C" w:rsidP="007B694C" w:rsidR="007B694C">
      <w:pPr>
        <w:spacing w:after="0"/>
        <w:jc w:val="both"/>
      </w:pPr>
      <w:r>
        <w:tab/>
        <w:t>I/ Utvrđuje se da ukupni iznos evidentiranog duga dužnika TOMI-GRADITELJSTVO d.o.o., Lepoglava, Varaždinska ulica 28, OIB: 41047442394</w:t>
      </w:r>
      <w:r>
        <w:t>, iznosi 37.344,12</w:t>
      </w:r>
      <w:r>
        <w:t xml:space="preserve"> kn.</w:t>
      </w:r>
    </w:p>
    <w:p w:rsidRDefault="007B694C" w:rsidP="007B694C" w:rsidR="007B694C">
      <w:pPr>
        <w:spacing w:after="0"/>
        <w:jc w:val="both"/>
      </w:pPr>
    </w:p>
    <w:p w:rsidRDefault="007B694C" w:rsidP="007B694C" w:rsidR="007B694C">
      <w:pPr>
        <w:spacing w:after="0"/>
        <w:jc w:val="both"/>
      </w:pPr>
      <w:r>
        <w:tab/>
        <w:t>II/ Poziva se direktor dužnika</w:t>
      </w:r>
      <w:r>
        <w:t xml:space="preserve"> Tomislav </w:t>
      </w:r>
      <w:proofErr w:type="spellStart"/>
      <w:r>
        <w:t>Fištrek</w:t>
      </w:r>
      <w:proofErr w:type="spellEnd"/>
      <w:r>
        <w:t xml:space="preserve">, </w:t>
      </w:r>
      <w:proofErr w:type="spellStart"/>
      <w:r>
        <w:t>Crkovec</w:t>
      </w:r>
      <w:proofErr w:type="spellEnd"/>
      <w:r>
        <w:t xml:space="preserve">, </w:t>
      </w:r>
      <w:proofErr w:type="spellStart"/>
      <w:r>
        <w:t>Crkovec</w:t>
      </w:r>
      <w:proofErr w:type="spellEnd"/>
      <w:r>
        <w:t xml:space="preserve"> 43, OIB: 39151603883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B694C" w:rsidP="007B694C" w:rsidR="007B694C">
      <w:pPr>
        <w:spacing w:after="0"/>
        <w:jc w:val="both"/>
      </w:pPr>
    </w:p>
    <w:p w:rsidRDefault="007B694C" w:rsidP="007B694C" w:rsidR="007B694C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B694C" w:rsidP="007B694C" w:rsidR="007B694C">
      <w:pPr>
        <w:spacing w:after="0"/>
        <w:jc w:val="both"/>
      </w:pPr>
    </w:p>
    <w:p w:rsidRDefault="007B694C" w:rsidP="007B694C" w:rsidR="007B694C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B694C" w:rsidP="007B694C" w:rsidR="007B694C">
      <w:pPr>
        <w:spacing w:after="0"/>
        <w:jc w:val="both"/>
      </w:pPr>
    </w:p>
    <w:p w:rsidRDefault="007B694C" w:rsidP="007B694C" w:rsidR="007B694C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B694C" w:rsidP="007B694C" w:rsidR="007B694C">
      <w:pPr>
        <w:spacing w:after="0"/>
        <w:jc w:val="center"/>
        <w:outlineLvl w:val="0"/>
      </w:pPr>
      <w:r>
        <w:lastRenderedPageBreak/>
        <w:t>Obrazloženje</w:t>
      </w:r>
    </w:p>
    <w:p w:rsidRDefault="007B694C" w:rsidP="007B694C" w:rsidR="007B694C">
      <w:pPr>
        <w:spacing w:after="0"/>
        <w:outlineLvl w:val="0"/>
      </w:pPr>
    </w:p>
    <w:p w:rsidRDefault="007B694C" w:rsidP="007B694C" w:rsidR="007B694C">
      <w:pPr>
        <w:spacing w:after="0"/>
        <w:jc w:val="both"/>
        <w:outlineLvl w:val="0"/>
      </w:pPr>
      <w:r>
        <w:tab/>
        <w:t>Dana 31</w:t>
      </w:r>
      <w:r>
        <w:t>. ožujka 2017. godine, predlagatelj Financijska agencija, Regionalni centar Zagreb, Podružnica Varaždin podnio je prijedlog za otvaranje stečajnog postupka nad dužnikom, navodeći da dužnik TOMI-GRADITELJSTVO d.o.o., Lepoglava, Varaždinska ulica 28, OIB: 41047442394</w:t>
      </w:r>
      <w:r>
        <w:t xml:space="preserve"> na dan 29</w:t>
      </w:r>
      <w:r>
        <w:t>. ožujka 2017. u Očevidniku redoslijeda osnova za plaćanje ima evidentirane neizvršene osnove za pla</w:t>
      </w:r>
      <w:r>
        <w:t>ćanje u ukupnom iznosu 37.344,12</w:t>
      </w:r>
      <w:r>
        <w:t xml:space="preserve"> kn te da dužnik nema zaposlenih.</w:t>
      </w:r>
    </w:p>
    <w:p w:rsidRDefault="007B694C" w:rsidP="007B694C" w:rsidR="007B694C">
      <w:pPr>
        <w:spacing w:after="0"/>
        <w:jc w:val="both"/>
        <w:outlineLvl w:val="0"/>
      </w:pPr>
    </w:p>
    <w:p w:rsidRDefault="007B694C" w:rsidP="007B694C" w:rsidR="007B694C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B694C" w:rsidP="007B694C" w:rsidR="007B694C">
      <w:pPr>
        <w:spacing w:after="0"/>
        <w:jc w:val="both"/>
        <w:outlineLvl w:val="0"/>
      </w:pPr>
    </w:p>
    <w:p w:rsidRDefault="007B694C" w:rsidP="007B694C" w:rsidR="007B694C">
      <w:pPr>
        <w:spacing w:after="0"/>
        <w:jc w:val="both"/>
        <w:outlineLvl w:val="0"/>
      </w:pPr>
    </w:p>
    <w:p w:rsidRDefault="007B694C" w:rsidP="007B694C" w:rsidR="007B694C">
      <w:pPr>
        <w:spacing w:after="0"/>
        <w:jc w:val="both"/>
        <w:outlineLvl w:val="0"/>
      </w:pPr>
    </w:p>
    <w:p w:rsidRDefault="007B694C" w:rsidP="007B694C" w:rsidR="007B694C">
      <w:pPr>
        <w:spacing w:after="0"/>
        <w:jc w:val="center"/>
        <w:outlineLvl w:val="0"/>
      </w:pPr>
    </w:p>
    <w:p w:rsidRDefault="007B694C" w:rsidP="007B694C" w:rsidR="007B694C">
      <w:pPr>
        <w:spacing w:after="0"/>
        <w:jc w:val="center"/>
        <w:outlineLvl w:val="0"/>
      </w:pPr>
      <w:r>
        <w:t>U Varaždinu, 3. travnja 2017.</w:t>
      </w:r>
    </w:p>
    <w:p w:rsidRDefault="007B694C" w:rsidP="007B694C" w:rsidR="007B694C">
      <w:pPr>
        <w:spacing w:after="0"/>
        <w:jc w:val="center"/>
        <w:outlineLvl w:val="0"/>
      </w:pPr>
    </w:p>
    <w:p w:rsidRDefault="007B694C" w:rsidP="007B694C" w:rsidR="007B694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694C" w:rsidP="007B694C" w:rsidR="007B694C">
      <w:pPr>
        <w:spacing w:after="0"/>
        <w:jc w:val="center"/>
        <w:outlineLvl w:val="0"/>
      </w:pPr>
    </w:p>
    <w:p w:rsidRDefault="007B694C" w:rsidP="007B694C" w:rsidR="007B694C">
      <w:pPr>
        <w:spacing w:after="0"/>
        <w:jc w:val="center"/>
        <w:outlineLvl w:val="0"/>
      </w:pPr>
    </w:p>
    <w:p w:rsidRDefault="007B694C" w:rsidP="007B694C" w:rsidR="007B694C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SUDAC:</w:t>
      </w:r>
    </w:p>
    <w:p w:rsidRDefault="007B694C" w:rsidP="007B694C" w:rsidR="007B694C">
      <w:pPr>
        <w:spacing w:after="0"/>
        <w:ind w:firstLine="720" w:left="3600"/>
        <w:outlineLvl w:val="0"/>
      </w:pPr>
    </w:p>
    <w:p w:rsidRDefault="007B694C" w:rsidP="007B694C" w:rsidR="007B694C">
      <w:pPr>
        <w:spacing w:after="0"/>
        <w:ind w:firstLine="720" w:left="3600"/>
        <w:jc w:val="center"/>
        <w:outlineLvl w:val="0"/>
      </w:pPr>
      <w:r>
        <w:t xml:space="preserve">            </w:t>
      </w:r>
      <w:r>
        <w:t xml:space="preserve"> </w:t>
      </w:r>
      <w:r>
        <w:t xml:space="preserve"> Jasna Lekić</w:t>
      </w:r>
      <w:r w:rsidR="00B42363">
        <w:t>, v.r.</w:t>
      </w:r>
      <w:bookmarkStart w:name="_GoBack" w:id="0"/>
      <w:bookmarkEnd w:id="0"/>
    </w:p>
    <w:p w:rsidRDefault="007B694C" w:rsidP="007B694C" w:rsidR="007B694C">
      <w:pPr>
        <w:spacing w:after="0"/>
        <w:ind w:firstLine="720" w:left="3600"/>
        <w:outlineLvl w:val="0"/>
      </w:pPr>
    </w:p>
    <w:p w:rsidRDefault="007B694C" w:rsidP="007B694C" w:rsidR="007B694C">
      <w:pPr>
        <w:spacing w:after="0"/>
        <w:outlineLvl w:val="0"/>
      </w:pPr>
    </w:p>
    <w:p w:rsidRDefault="007B694C" w:rsidP="007B694C" w:rsidR="007B694C">
      <w:pPr>
        <w:spacing w:after="0"/>
        <w:outlineLvl w:val="0"/>
      </w:pPr>
    </w:p>
    <w:p w:rsidRDefault="007B694C" w:rsidP="007B694C" w:rsidR="007B694C">
      <w:pPr>
        <w:spacing w:after="0"/>
        <w:outlineLvl w:val="0"/>
      </w:pPr>
    </w:p>
    <w:p w:rsidRDefault="007B694C" w:rsidP="007B694C" w:rsidR="007B694C">
      <w:pPr>
        <w:spacing w:after="0"/>
        <w:outlineLvl w:val="0"/>
      </w:pPr>
    </w:p>
    <w:p w:rsidRDefault="007B694C" w:rsidP="007B694C" w:rsidR="007B694C">
      <w:pPr>
        <w:spacing w:after="0"/>
        <w:outlineLvl w:val="0"/>
      </w:pPr>
      <w:r>
        <w:t>DNA:</w:t>
      </w:r>
    </w:p>
    <w:p w:rsidRDefault="007B694C" w:rsidP="007B694C" w:rsidR="007B694C">
      <w:pPr>
        <w:spacing w:after="0"/>
        <w:outlineLvl w:val="0"/>
      </w:pPr>
      <w:r>
        <w:t>- e-Oglasna ploča suda</w:t>
      </w:r>
    </w:p>
    <w:p w:rsidRDefault="007B694C" w:rsidP="007B694C" w:rsidR="007B694C">
      <w:pPr>
        <w:spacing w:after="0"/>
      </w:pPr>
    </w:p>
    <w:p w:rsidRDefault="007B694C" w:rsidP="007B694C" w:rsidR="007B694C">
      <w:pPr>
        <w:spacing w:after="0"/>
      </w:pPr>
    </w:p>
    <w:p w:rsidRDefault="007B694C" w:rsidP="007B694C" w:rsidR="007B694C">
      <w:pPr>
        <w:pStyle w:val="NormaleSPIS"/>
        <w:spacing w:after="0"/>
      </w:pPr>
    </w:p>
    <w:p w:rsidRDefault="007B694C" w:rsidP="007B694C" w:rsidR="007B694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B694C" w:rsidP="007B694C" w:rsidR="007B694C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815" w:rsidP="00537B78" w:rsidR="00CD5815">
      <w:r>
        <w:separator/>
      </w:r>
    </w:p>
  </w:endnote>
  <w:endnote w:id="0" w:type="continuationSeparator">
    <w:p w:rsidRDefault="00CD5815" w:rsidP="00537B78" w:rsidR="00CD5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815" w:rsidP="00537B78" w:rsidR="00CD5815">
      <w:r>
        <w:separator/>
      </w:r>
    </w:p>
  </w:footnote>
  <w:footnote w:id="0" w:type="continuationSeparator">
    <w:p w:rsidRDefault="00CD5815" w:rsidP="00537B78" w:rsidR="00CD58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94C" w:rsidR="008333A9">
    <w:pPr>
      <w:pStyle w:val="Zaglavlje"/>
    </w:pPr>
    <w:r>
      <w:rPr>
        <w:rStyle w:val="PozadinaSvijetloCrvena"/>
        <w:shd w:fill="auto" w:color="auto" w:val="clear"/>
      </w:rPr>
      <w:t>Poslovni broj: 3 St-182/17-3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94C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363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815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90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St-182/2017-3</izvorni_sadrzaj>
    <derivirana_varijabla naziv="DomainObject.Oznaka_1">St-182/2017-3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TOMI-GRADITELJSTVO društvo s ograničenom odgovornošću za graditeljstvo, prijevoz i trgovinu</izvorni_sadrzaj>
    <derivirana_varijabla naziv="DomainObject.Predmet.ProtustrankaFormated_1">  TOMI-GRADITELJSTVO društvo s ograničenom odgovornošću za graditeljstvo, prijevoz i trgovinu</derivirana_varijabla>
  </DomainObject.Predmet.ProtustrankaFormated>
  <DomainObject.Predmet.ProtustrankaFormatedOIB>
    <izvorni_sadrzaj>  TOMI-GRADITELJSTVO društvo s ograničenom odgovornošću za graditeljstvo, prijevoz i trgovinu, OIB 41047442394</izvorni_sadrzaj>
    <derivirana_varijabla naziv="DomainObject.Predmet.ProtustrankaFormatedOIB_1">  TOMI-GRADITELJSTVO društvo s ograničenom odgovornošću za graditeljstvo, prijevoz i trgovinu, OIB 41047442394</derivirana_varijabla>
  </DomainObject.Predmet.ProtustrankaFormatedOIB>
  <DomainObject.Predmet.ProtustrankaFormatedWithAdress>
    <izvorni_sadrzaj> TOMI-GRADITELJSTVO društvo s ograničenom odgovornošću za graditeljstvo, prijevoz i trgovinu, Varaždinska ulica 28, 42250 Lepoglava</izvorni_sadrzaj>
    <derivirana_varijabla naziv="DomainObject.Predmet.ProtustrankaFormatedWithAdress_1"> TOMI-GRADITELJSTVO društvo s ograničenom odgovornošću za graditeljstvo, prijevoz i trgovinu, Varaždinska ulica 28, 42250 Lepoglava</derivirana_varijabla>
  </DomainObject.Predmet.ProtustrankaFormatedWithAdress>
  <DomainObject.Predmet.ProtustrankaFormatedWithAdressOIB>
    <izvorni_sadrzaj> TOMI-GRADITELJSTVO društvo s ograničenom odgovornošću za graditeljstvo, prijevoz i trgovinu, OIB 41047442394, Varaždinska ulica 28, 42250 Lepoglava</izvorni_sadrzaj>
    <derivirana_varijabla naziv="DomainObject.Predmet.ProtustrankaFormatedWithAdressOIB_1"> TOMI-GRADITELJSTVO društvo s ograničenom odgovornošću za graditeljstvo, prijevoz i trgovinu, OIB 41047442394, Varaždinska ulica 28, 42250 Lepoglava</derivirana_varijabla>
  </DomainObject.Predmet.ProtustrankaFormatedWithAdressOIB>
  <DomainObject.Predmet.ProtustrankaWithAdress>
    <izvorni_sadrzaj>TOMI-GRADITELJSTVO društvo s ograničenom odgovornošću za graditeljstvo, prijevoz i trgovinu Varaždinska ulica 28, 42250 Lepoglava</izvorni_sadrzaj>
    <derivirana_varijabla naziv="DomainObject.Predmet.ProtustrankaWithAdress_1">TOMI-GRADITELJSTVO društvo s ograničenom odgovornošću za graditeljstvo, prijevoz i trgovinu Varaždinska ulica 28, 42250 Lepoglava</derivirana_varijabla>
  </DomainObject.Predmet.ProtustrankaWithAdress>
  <DomainObject.Predmet.ProtustrankaWithAdressOIB>
    <izvorni_sadrzaj>TOMI-GRADITELJSTVO društvo s ograničenom odgovornošću za graditeljstvo, prijevoz i trgovinu, OIB 41047442394, Varaždinska ulica 28, 42250 Lepoglava</izvorni_sadrzaj>
    <derivirana_varijabla naziv="DomainObject.Predmet.ProtustrankaWithAdressOIB_1">TOMI-GRADITELJSTVO društvo s ograničenom odgovornošću za graditeljstvo, prijevoz i trgovinu, OIB 41047442394, Varaždinska ulica 28, 42250 Lepoglava</derivirana_varijabla>
  </DomainObject.Predmet.ProtustrankaWithAdressOIB>
  <DomainObject.Predmet.ProtustrankaNazivFormated>
    <izvorni_sadrzaj>TOMI-GRADITELJSTVO društvo s ograničenom odgovornošću za graditeljstvo, prijevoz i trgovinu</izvorni_sadrzaj>
    <derivirana_varijabla naziv="DomainObject.Predmet.ProtustrankaNazivFormated_1">TOMI-GRADITELJSTVO društvo s ograničenom odgovornošću za graditeljstvo, prijevoz i trgovinu</derivirana_varijabla>
  </DomainObject.Predmet.ProtustrankaNazivFormated>
  <DomainObject.Predmet.ProtustrankaNazivFormatedOIB>
    <izvorni_sadrzaj>TOMI-GRADITELJSTVO društvo s ograničenom odgovornošću za graditeljstvo, prijevoz i trgovinu, OIB 41047442394</izvorni_sadrzaj>
    <derivirana_varijabla naziv="DomainObject.Predmet.ProtustrankaNazivFormatedOIB_1">TOMI-GRADITELJSTVO društvo s ograničenom odgovornošću za graditeljstvo, prijevoz i trgovinu, OIB 41047442394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37344.12</izvorni_sadrzaj>
    <derivirana_varijabla naziv="DomainObject.Predmet.TrenutnaVrijednost_1">37344.12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TOMI-GRADITELJSTVO društvo s ograničenom odgovornošću za graditeljstvo, prijevoz i trgovinu</item>
    </izvorni_sadrzaj>
    <derivirana_varijabla naziv="DomainObject.Predmet.ProtuStrankaListFormated_1">
      <item>TOMI-GRADITELJSTVO društvo s ograničenom odgovornošću za graditeljstvo, prijevoz i trgovinu</item>
    </derivirana_varijabla>
  </DomainObject.Predmet.ProtuStrankaListFormated>
  <DomainObject.Predmet.ProtuStrankaListFormatedOIB>
    <izvorni_sadrzaj>
      <item>TOMI-GRADITELJSTVO društvo s ograničenom odgovornošću za graditeljstvo, prijevoz i trgovinu, OIB 41047442394</item>
    </izvorni_sadrzaj>
    <derivirana_varijabla naziv="DomainObject.Predmet.ProtuStrankaListFormatedOIB_1">
      <item>TOMI-GRADITELJSTVO društvo s ograničenom odgovornošću za graditeljstvo, prijevoz i trgovinu, OIB 41047442394</item>
    </derivirana_varijabla>
  </DomainObject.Predmet.ProtuStrankaListFormatedOIB>
  <DomainObject.Predmet.ProtuStrankaListFormatedWithAdress>
    <izvorni_sadrzaj>
      <item>TOMI-GRADITELJSTVO društvo s ograničenom odgovornošću za graditeljstvo, prijevoz i trgovinu, Varaždinska ulica 28, 42250 Lepoglava</item>
    </izvorni_sadrzaj>
    <derivirana_varijabla naziv="DomainObject.Predmet.ProtuStrankaListFormatedWithAdress_1">
      <item>TOMI-GRADITELJSTVO društvo s ograničenom odgovornošću za graditeljstvo, prijevoz i trgovinu, Varaždinska ulica 28, 42250 Lepoglava</item>
    </derivirana_varijabla>
  </DomainObject.Predmet.ProtuStrankaListFormatedWithAdress>
  <DomainObject.Predmet.ProtuStrankaListFormatedWithAdressOIB>
    <izvorni_sadrzaj>
      <item>TOMI-GRADITELJSTVO društvo s ograničenom odgovornošću za graditeljstvo, prijevoz i trgovinu, OIB 41047442394, Varaždinska ulica 28, 42250 Lepoglava</item>
    </izvorni_sadrzaj>
    <derivirana_varijabla naziv="DomainObject.Predmet.ProtuStrankaListFormatedWithAdressOIB_1">
      <item>TOMI-GRADITELJSTVO društvo s ograničenom odgovornošću za graditeljstvo, prijevoz i trgovinu, OIB 41047442394, Varaždinska ulica 28, 42250 Lepoglava</item>
    </derivirana_varijabla>
  </DomainObject.Predmet.ProtuStrankaListFormatedWithAdressOIB>
  <DomainObject.Predmet.ProtuStrankaListNazivFormated>
    <izvorni_sadrzaj>
      <item>TOMI-GRADITELJSTVO društvo s ograničenom odgovornošću za graditeljstvo, prijevoz i trgovinu</item>
    </izvorni_sadrzaj>
    <derivirana_varijabla naziv="DomainObject.Predmet.ProtuStrankaListNazivFormated_1">
      <item>TOMI-GRADITELJSTVO društvo s ograničenom odgovornošću za graditeljstvo, prijevoz i trgovinu</item>
    </derivirana_varijabla>
  </DomainObject.Predmet.ProtuStrankaListNazivFormated>
  <DomainObject.Predmet.ProtuStrankaListNazivFormatedOIB>
    <izvorni_sadrzaj>
      <item>TOMI-GRADITELJSTVO društvo s ograničenom odgovornošću za graditeljstvo, prijevoz i trgovinu, OIB 41047442394</item>
    </izvorni_sadrzaj>
    <derivirana_varijabla naziv="DomainObject.Predmet.ProtuStrankaListNazivFormatedOIB_1">
      <item>TOMI-GRADITELJSTVO društvo s ograničenom odgovornošću za graditeljstvo, prijevoz i trgovinu, OIB 41047442394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St-182/2017-3</izvorni_sadrzaj>
    <derivirana_varijabla naziv="DomainObject.PoslovniBrojDokumenta_1">St-182/2017-3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TOMI-GRADITELJSTVO društvo s ograničenom odgovornošću za graditeljstvo, prijevoz i trgovinu</izvorni_sadrzaj>
    <derivirana_varijabla naziv="DomainObject.Predmet.ProtustrankaIDrugi_1">TOMI-GRADITELJSTVO društvo s ograničenom odgovornošću za graditeljstvo, prijevoz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TOMI-GRADITELJSTVO društvo s ograničenom odgovornošću za graditeljstvo, prijevoz i trgovinu, OIB 41047442394, Varaždinska ulica 28, 42250 Lepoglava</izvorni_sadrzaj>
    <derivirana_varijabla naziv="DomainObject.Predmet.ProtustrankaIDrugiAdressOIB_1">TOMI-GRADITELJSTVO društvo s ograničenom odgovornošću za graditeljstvo, prijevoz i trgovinu, OIB 41047442394, Varaždinska ulica 28,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TOMI-GRADITELJSTVO društvo s ograničenom odgovornošću za graditeljstvo, prijevoz i trgovinu</item>
      <item>Sudski registar</item>
      <item>e-oglasna ploča</item>
    </izvorni_sadrzaj>
    <derivirana_varijabla naziv="DomainObject.Predmet.SudioniciListNaziv_1">
      <item>Financijska agencija</item>
      <item>TOMI-GRADITELJSTVO društvo s ograničenom odgovornošću za graditeljstvo, prijevoz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TOMI-GRADITELJSTVO društvo s ograničenom odgovornošću za graditeljstvo, prijevoz i trgovinu, OIB 41047442394, Varaždinska ulica 28,42250 Lepoglava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TOMI-GRADITELJSTVO društvo s ograničenom odgovornošću za graditeljstvo, prijevoz i trgovinu, OIB 41047442394, Varaždinska ulica 28,42250 Lepoglava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4D4D6-B12C-4905-A552-916095BF9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2563</properties:Characters>
  <properties:Lines>80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2017-04-03T06:54:00Z</cp:lastPrinted>
  <dcterms:modified xmlns:xsi="http://www.w3.org/2001/XMLSchema-instance" xsi:type="dcterms:W3CDTF">2017-04-03T06:54:00Z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