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ba05c" w14:paraId="78ba05c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AF3138">
        <w:t>1</w:t>
      </w:r>
      <w:r w:rsidR="00CA23A3">
        <w:t>47</w:t>
      </w:r>
      <w:r w:rsidR="00B80BDA">
        <w:t>/</w:t>
      </w:r>
      <w:r w:rsidR="00E84861">
        <w:t>20</w:t>
      </w:r>
      <w:r w:rsidR="0019301D">
        <w:t>1</w:t>
      </w:r>
      <w:r w:rsidR="009312EF">
        <w:t>8</w:t>
      </w:r>
      <w:r w:rsidR="00C675FC">
        <w:t>-</w:t>
      </w:r>
      <w:r w:rsidR="00CA23A3">
        <w:t>7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3A1240">
        <w:t>12</w:t>
      </w:r>
      <w:r w:rsidR="000E039A">
        <w:t xml:space="preserve">. </w:t>
      </w:r>
      <w:r w:rsidR="003A1240">
        <w:t>lipnja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CA23A3">
        <w:t>FATURETA j.d.o.o. za graditeljstvo i usluge</w:t>
      </w:r>
      <w:r w:rsidR="00CA23A3" w:rsidRPr="000539FB">
        <w:t xml:space="preserve">, </w:t>
      </w:r>
      <w:r w:rsidR="00CA23A3">
        <w:t>Zadar</w:t>
      </w:r>
      <w:r w:rsidR="00CA23A3" w:rsidRPr="000539FB">
        <w:t xml:space="preserve">, </w:t>
      </w:r>
      <w:r w:rsidR="00CA23A3">
        <w:t>Poljana Pape Aleksandra III 7</w:t>
      </w:r>
      <w:r w:rsidR="00CA23A3" w:rsidRPr="000539FB">
        <w:t xml:space="preserve">, OIB: </w:t>
      </w:r>
      <w:r w:rsidR="00CA23A3">
        <w:t>32239350075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5056F4">
        <w:t>10</w:t>
      </w:r>
      <w:r w:rsidR="00076762">
        <w:t>,</w:t>
      </w:r>
      <w:r w:rsidR="00CB1CAE">
        <w:t>35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CB1CAE" w:rsidP="00CB1CAE" w:rsidR="00CB1CAE">
      <w:pPr>
        <w:jc w:val="both"/>
      </w:pPr>
      <w:r>
        <w:t>Za stečajnog dužnika: nitko, dostava uredna</w:t>
      </w:r>
    </w:p>
    <w:p w:rsidRDefault="00CB1CAE" w:rsidP="00CB1CAE" w:rsidR="00CB1CAE">
      <w:pPr>
        <w:jc w:val="both"/>
      </w:pPr>
      <w:r>
        <w:t xml:space="preserve">                                       </w:t>
      </w:r>
    </w:p>
    <w:p w:rsidRDefault="00CB1CAE" w:rsidP="00CB1CAE" w:rsidR="00CB1CAE">
      <w:pPr>
        <w:jc w:val="both"/>
      </w:pPr>
      <w:r>
        <w:t>Za predlagatelja:  nitko</w:t>
      </w:r>
    </w:p>
    <w:p w:rsidRDefault="00CB1CAE" w:rsidP="00CB1CAE" w:rsidR="00CB1CAE">
      <w:pPr>
        <w:jc w:val="both"/>
      </w:pPr>
    </w:p>
    <w:p w:rsidRDefault="00CB1CAE" w:rsidP="00CB1CAE" w:rsidR="00CB1CAE">
      <w:pPr>
        <w:jc w:val="both"/>
      </w:pPr>
      <w:r>
        <w:t>S</w:t>
      </w:r>
      <w:r w:rsidR="00CE4B60">
        <w:t>utkinja utvrđuje da je u spis 11</w:t>
      </w:r>
      <w:r>
        <w:t>. lipnja 2018. u spis zaprimljen podnesak zastupnika po zakonu stečajnog dužnika iz kojeg proizlazi da je isti voljan odmah podmiriti dug.</w:t>
      </w:r>
    </w:p>
    <w:p w:rsidRDefault="00CB1CAE" w:rsidP="00CB1CAE" w:rsidR="00CB1CAE">
      <w:pPr>
        <w:jc w:val="both"/>
      </w:pPr>
    </w:p>
    <w:p w:rsidRDefault="00CB1CAE" w:rsidP="00CB1CAE" w:rsidR="00CB1CAE">
      <w:pPr>
        <w:jc w:val="both"/>
      </w:pPr>
      <w:r>
        <w:t xml:space="preserve">Sutkinja donosi </w:t>
      </w:r>
    </w:p>
    <w:p w:rsidRDefault="00CB1CAE" w:rsidP="00CB1CAE" w:rsidR="00CB1CAE">
      <w:pPr>
        <w:jc w:val="both"/>
      </w:pPr>
    </w:p>
    <w:p w:rsidRDefault="00CB1CAE" w:rsidP="00CB1CAE" w:rsidR="00CB1CAE">
      <w:pPr>
        <w:jc w:val="center"/>
      </w:pPr>
      <w:r>
        <w:t xml:space="preserve">r j e š e nj e </w:t>
      </w:r>
    </w:p>
    <w:p w:rsidRDefault="00CB1CAE" w:rsidP="00CB1CAE" w:rsidR="00CB1CAE">
      <w:pPr>
        <w:jc w:val="both"/>
        <w:rPr>
          <w:b/>
        </w:rPr>
      </w:pPr>
    </w:p>
    <w:p w:rsidRDefault="00CB1CAE" w:rsidP="00CB1CAE" w:rsidR="00CB1CAE">
      <w:pPr>
        <w:jc w:val="both"/>
      </w:pPr>
      <w:r>
        <w:t>Nema uvjeta za održavanje današnjeg ročišta, sljedeće će biti zakazano naknadno pisanim putem ukoliko se provjerom kod FINA-e utvrdi da dug nije podmiren.</w:t>
      </w:r>
    </w:p>
    <w:p w:rsidRDefault="00CB1CAE" w:rsidP="00CB1CAE" w:rsidR="00CB1CAE">
      <w:pPr>
        <w:jc w:val="both"/>
      </w:pPr>
    </w:p>
    <w:p w:rsidRDefault="00CB1CAE" w:rsidP="00CB1CAE" w:rsidR="00CB1CAE">
      <w:pPr>
        <w:jc w:val="both"/>
      </w:pPr>
      <w:r>
        <w:t>Dovršeno u 10,37 sati</w:t>
      </w:r>
    </w:p>
    <w:p w:rsidRDefault="00CB1CAE" w:rsidP="00CB1CAE" w:rsidR="00CB1CAE">
      <w:pPr>
        <w:jc w:val="both"/>
      </w:pPr>
    </w:p>
    <w:p w:rsidRDefault="00CB1CAE" w:rsidP="00CB1CAE" w:rsidR="00CB1CAE">
      <w:pPr>
        <w:ind w:firstLine="708"/>
        <w:jc w:val="both"/>
      </w:pPr>
    </w:p>
    <w:p w:rsidRDefault="00CB1CAE" w:rsidP="00CB1CAE" w:rsidR="00CB1CAE"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Sutkinja</w:t>
      </w:r>
    </w:p>
    <w:p w:rsidRDefault="00CB1CAE" w:rsidP="00CB1CAE" w:rsidR="00CB1CAE"/>
    <w:p w:rsidRDefault="00CB1CAE" w:rsidP="00CB1CAE" w:rsidR="00CB1CAE"/>
    <w:p w:rsidRDefault="00CB1CAE" w:rsidP="00CB1CAE" w:rsidR="00CB1CAE"/>
    <w:p w:rsidRDefault="00CB1CAE" w:rsidP="00CB1CAE" w:rsidR="00CB1CAE"/>
    <w:p w:rsidRDefault="00CB1CAE" w:rsidP="00CB1CAE" w:rsidR="00CB1CAE">
      <w:r>
        <w:t>Zakonski zastupnik dužnika</w:t>
      </w:r>
      <w:r>
        <w:tab/>
      </w:r>
      <w:r>
        <w:tab/>
      </w:r>
      <w:r>
        <w:tab/>
        <w:t xml:space="preserve">                       Predlagatelj</w:t>
      </w:r>
    </w:p>
    <w:p w:rsidRDefault="00CB1CAE" w:rsidP="00CB1CAE" w:rsidR="00CB1CAE"/>
    <w:p w:rsidRDefault="00CB1CAE" w:rsidP="00CB1CAE" w:rsidR="00CB1CAE">
      <w:pPr>
        <w:jc w:val="both"/>
      </w:pPr>
    </w:p>
    <w:p w:rsidRDefault="00CB1CAE" w:rsidP="00CB1CAE" w:rsidR="00CB1CAE">
      <w:pPr>
        <w:jc w:val="both"/>
      </w:pPr>
    </w:p>
    <w:p w:rsidRDefault="00CB1CAE" w:rsidP="00CB1CAE" w:rsidR="00CB1CAE">
      <w:pPr>
        <w:jc w:val="both"/>
      </w:pPr>
    </w:p>
    <w:p w:rsidRDefault="00CB1CAE" w:rsidP="00CB1CAE" w:rsidR="00CB1CAE">
      <w:pPr>
        <w:jc w:val="both"/>
      </w:pPr>
    </w:p>
    <w:p w:rsidRDefault="00CB1CAE" w:rsidP="00CB1CAE" w:rsidR="00CB1CAE">
      <w:pPr>
        <w:jc w:val="both"/>
      </w:pPr>
    </w:p>
    <w:p w:rsidRDefault="00CB1CAE" w:rsidP="00CB1CAE" w:rsidR="00CB1CAE">
      <w:pPr>
        <w:jc w:val="both"/>
      </w:pPr>
    </w:p>
    <w:p w:rsidRDefault="00A25693" w:rsidP="00CB1CAE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1C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CA23A3">
      <w:t>147</w:t>
    </w:r>
    <w:r w:rsidR="00B80BDA">
      <w:t>/</w:t>
    </w:r>
    <w:r w:rsidR="00E84861">
      <w:t>20</w:t>
    </w:r>
    <w:r w:rsidR="009312EF">
      <w:t>18</w:t>
    </w:r>
    <w:r w:rsidR="0074759D">
      <w:t>-</w:t>
    </w:r>
    <w:r w:rsidR="00CA23A3">
      <w:t>7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B4CBC"/>
    <w:rsid w:val="000C0BF3"/>
    <w:rsid w:val="000C683A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91366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361A6"/>
    <w:rsid w:val="00C42D57"/>
    <w:rsid w:val="00C56BD3"/>
    <w:rsid w:val="00C675FC"/>
    <w:rsid w:val="00C90A36"/>
    <w:rsid w:val="00C93728"/>
    <w:rsid w:val="00C965F5"/>
    <w:rsid w:val="00C96A4A"/>
    <w:rsid w:val="00CA23A3"/>
    <w:rsid w:val="00CA60FE"/>
    <w:rsid w:val="00CB1C12"/>
    <w:rsid w:val="00CB1CAE"/>
    <w:rsid w:val="00CB1D58"/>
    <w:rsid w:val="00CC03BC"/>
    <w:rsid w:val="00CC0931"/>
    <w:rsid w:val="00CC3B8C"/>
    <w:rsid w:val="00CC7791"/>
    <w:rsid w:val="00CD17D1"/>
    <w:rsid w:val="00CD2103"/>
    <w:rsid w:val="00CD64F3"/>
    <w:rsid w:val="00CE4B60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B4C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C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4C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C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C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B4C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C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C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C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C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032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lipnja 2018.</izvorni_sadrzaj>
    <derivirana_varijabla naziv="DomainObject.StvarniPocetakDatum_1">12. lipnja 2018.</derivirana_varijabla>
  </DomainObject.StvarniPocetakDatum>
  <DomainObject.StvarniZavrsetakDatum>
    <izvorni_sadrzaj>12. lipnja 2018.</izvorni_sadrzaj>
    <derivirana_varijabla naziv="DomainObject.StvarniZavrsetakDatum_1">12. lipnja 2018.</derivirana_varijabla>
  </DomainObject.StvarniZavrsetakDatum>
  <DomainObject.PlaniraniZavrsetakDatum>
    <izvorni_sadrzaj>12. lipnja 2018.</izvorni_sadrzaj>
    <derivirana_varijabla naziv="DomainObject.PlaniraniZavrsetakDatum_1">12. lipnja 2018.</derivirana_varijabla>
  </DomainObject.PlaniraniZavrsetakDatum>
  <DomainObject.PlaniraniPocetakDatum>
    <izvorni_sadrzaj>12. lipnja 2018.</izvorni_sadrzaj>
    <derivirana_varijabla naziv="DomainObject.PlaniraniPocetakDatum_1">12. lipnja 2018.</derivirana_varijabla>
  </DomainObject.PlaniraniPocetakDatum>
  <DomainObject.StvarniPocetakVrijeme>
    <izvorni_sadrzaj>10:35</izvorni_sadrzaj>
    <derivirana_varijabla naziv="DomainObject.StvarniPocetakVrijeme_1">10:35</derivirana_varijabla>
  </DomainObject.StvarniPocetakVrijeme>
  <DomainObject.StvarniZavrsetakVrijeme>
    <izvorni_sadrzaj>10:37</izvorni_sadrzaj>
    <derivirana_varijabla naziv="DomainObject.StvarniZavrsetakVrijeme_1">10:37</derivirana_varijabla>
  </DomainObject.StvarniZavrsetakVrijeme>
  <DomainObject.PlaniraniZavrsetakVrijeme>
    <izvorni_sadrzaj>10:30</izvorni_sadrzaj>
    <derivirana_varijabla naziv="DomainObject.PlaniraniZavrsetakVrijeme_1">10:30</derivirana_varijabla>
  </DomainObject.PlaniraniZavrsetakVrijeme>
  <DomainObject.PlaniraniPocetakVrijeme>
    <izvorni_sadrzaj>10:25</izvorni_sadrzaj>
    <derivirana_varijabla naziv="DomainObject.PlaniraniPocetakVrijeme_1">10:25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12. lipnja 2018.</izvorni_sadrzaj>
    <derivirana_varijabla naziv="DomainObject.Zapisnik.DatumKreiranja_1">12.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St-147/2018-6</izvorni_sadrzaj>
    <derivirana_varijabla naziv="DomainObject.Zapisnik.Oznaka_1">St-147/2018-6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2018.</izvorni_sadrzaj>
    <derivirana_varijabla naziv="DomainObject.Predmet.DatumOsnivanja_1">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St-147/2018</izvorni_sadrzaj>
    <derivirana_varijabla naziv="DomainObject.Predmet.OznakaBroj_1">St-147/2018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FIRST UNITED jednostavno društvo s ograničenom odgovornošću za poslovne usluge</izvorni_sadrzaj>
    <derivirana_varijabla naziv="DomainObject.Predmet.ProtustrankaFormated_1">  FIRST UNITED jednostavno društvo s ograničenom odgovornošću za poslovne usluge</derivirana_varijabla>
  </DomainObject.Predmet.ProtustrankaFormated>
  <DomainObject.Predmet.ProtustrankaFormatedOIB>
    <izvorni_sadrzaj>  FIRST UNITED jednostavno društvo s ograničenom odgovornošću za poslovne usluge, OIB 82509562530</izvorni_sadrzaj>
    <derivirana_varijabla naziv="DomainObject.Predmet.ProtustrankaFormatedOIB_1">  FIRST UNITED jednostavno društvo s ograničenom odgovornošću za poslovne usluge, OIB 82509562530</derivirana_varijabla>
  </DomainObject.Predmet.ProtustrankaFormatedOIB>
  <DomainObject.Predmet.ProtustrankaFormatedWithAdress>
    <izvorni_sadrzaj> FIRST UNITED jednostavno društvo s ograničenom odgovornošću za poslovne usluge, Ul. Uhlinac 1/a, 23250 Pag</izvorni_sadrzaj>
    <derivirana_varijabla naziv="DomainObject.Predmet.ProtustrankaFormatedWithAdress_1"> FIRST UNITED jednostavno društvo s ograničenom odgovornošću za poslovne usluge, Ul. Uhlinac 1/a, 23250 Pag</derivirana_varijabla>
  </DomainObject.Predmet.ProtustrankaFormatedWithAdress>
  <DomainObject.Predmet.ProtustrankaFormatedWithAdressOIB>
    <izvorni_sadrzaj> FIRST UNITED jednostavno društvo s ograničenom odgovornošću za poslovne usluge, OIB 82509562530, Ul. Uhlinac 1/a, 23250 Pag</izvorni_sadrzaj>
    <derivirana_varijabla naziv="DomainObject.Predmet.ProtustrankaFormatedWithAdressOIB_1"> FIRST UNITED jednostavno društvo s ograničenom odgovornošću za poslovne usluge, OIB 82509562530, Ul. Uhlinac 1/a, 23250 Pag</derivirana_varijabla>
  </DomainObject.Predmet.ProtustrankaFormatedWithAdressOIB>
  <DomainObject.Predmet.ProtustrankaWithAdress>
    <izvorni_sadrzaj>FIRST UNITED jednostavno društvo s ograničenom odgovornošću za poslovne usluge Ul. Uhlinac 1/a, 23250 Pag</izvorni_sadrzaj>
    <derivirana_varijabla naziv="DomainObject.Predmet.ProtustrankaWithAdress_1">FIRST UNITED jednostavno društvo s ograničenom odgovornošću za poslovne usluge Ul. Uhlinac 1/a, 23250 Pag</derivirana_varijabla>
  </DomainObject.Predmet.ProtustrankaWithAdress>
  <DomainObject.Predmet.ProtustrankaWithAdressOIB>
    <izvorni_sadrzaj>FIRST UNITED jednostavno društvo s ograničenom odgovornošću za poslovne usluge, OIB 82509562530, Ul. Uhlinac 1/a, 23250 Pag</izvorni_sadrzaj>
    <derivirana_varijabla naziv="DomainObject.Predmet.ProtustrankaWithAdressOIB_1">FIRST UNITED jednostavno društvo s ograničenom odgovornošću za poslovne usluge, OIB 82509562530, Ul. Uhlinac 1/a, 23250 Pag</derivirana_varijabla>
  </DomainObject.Predmet.ProtustrankaWithAdressOIB>
  <DomainObject.Predmet.ProtustrankaNazivFormated>
    <izvorni_sadrzaj>FIRST UNITED jednostavno društvo s ograničenom odgovornošću za poslovne usluge</izvorni_sadrzaj>
    <derivirana_varijabla naziv="DomainObject.Predmet.ProtustrankaNazivFormated_1">FIRST UNITED jednostavno društvo s ograničenom odgovornošću za poslovne usluge</derivirana_varijabla>
  </DomainObject.Predmet.ProtustrankaNazivFormated>
  <DomainObject.Predmet.ProtustrankaNazivFormatedOIB>
    <izvorni_sadrzaj>FIRST UNITED jednostavno društvo s ograničenom odgovornošću za poslovne usluge, OIB 82509562530</izvorni_sadrzaj>
    <derivirana_varijabla naziv="DomainObject.Predmet.ProtustrankaNazivFormatedOIB_1">FIRST UNITED jednostavno društvo s ograničenom odgovornošću za poslovne usluge, OIB 82509562530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>1</izvorni_sadrzaj>
    <derivirana_varijabla naziv="DomainObject.Predmet.TrenutnaLokacijaSpisa.Oznaka_1">1</derivirana_varijabla>
  </DomainObject.Predmet.TrenutnaLokacijaSpisa.Oznaka>
  <DomainObject.Predmet.TrenutnaLokacijaSpisa.Prostorija.Naziv>
    <izvorni_sadrzaj>Sudnica 7</izvorni_sadrzaj>
    <derivirana_varijabla naziv="DomainObject.Predmet.TrenutnaLokacijaSpisa.Prostorija.Naziv_1">Sudnica 7</derivirana_varijabla>
  </DomainObject.Predmet.TrenutnaLokacijaSpisa.Prostorija.Naziv>
  <DomainObject.Predmet.TrenutnaLokacijaSpisa.Prostorija.Oznaka>
    <izvorni_sadrzaj>Sudnica 7</izvorni_sadrzaj>
    <derivirana_varijabla naziv="DomainObject.Predmet.TrenutnaLokacijaSpisa.Prostorija.Oznaka_1">Sudnica 7</derivirana_varijabla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FIRST UNITED jednostavno društvo s ograničenom odgovornošću za poslovne usluge</item>
    </izvorni_sadrzaj>
    <derivirana_varijabla naziv="DomainObject.Predmet.ProtuStrankaListFormated_1">
      <item>FIRST UNITED jednostavno društvo s ograničenom odgovornošću za poslovne usluge</item>
    </derivirana_varijabla>
  </DomainObject.Predmet.ProtuStrankaListFormated>
  <DomainObject.Predmet.ProtuStrankaListFormatedOIB>
    <izvorni_sadrzaj>
      <item>FIRST UNITED jednostavno društvo s ograničenom odgovornošću za poslovne usluge, OIB 82509562530</item>
    </izvorni_sadrzaj>
    <derivirana_varijabla naziv="DomainObject.Predmet.ProtuStrankaListFormatedOIB_1">
      <item>FIRST UNITED jednostavno društvo s ograničenom odgovornošću za poslovne usluge, OIB 82509562530</item>
    </derivirana_varijabla>
  </DomainObject.Predmet.ProtuStrankaListFormatedOIB>
  <DomainObject.Predmet.ProtuStrankaListFormatedWithAdress>
    <izvorni_sadrzaj>
      <item>FIRST UNITED jednostavno društvo s ograničenom odgovornošću za poslovne usluge, Ul. Uhlinac 1/a, 23250 Pag</item>
    </izvorni_sadrzaj>
    <derivirana_varijabla naziv="DomainObject.Predmet.ProtuStrankaListFormatedWithAdress_1">
      <item>FIRST UNITED jednostavno društvo s ograničenom odgovornošću za poslovne usluge, Ul. Uhlinac 1/a, 23250 Pag</item>
    </derivirana_varijabla>
  </DomainObject.Predmet.ProtuStrankaListFormatedWithAdress>
  <DomainObject.Predmet.ProtuStrankaListFormatedWithAdressOIB>
    <izvorni_sadrzaj>
      <item>FIRST UNITED jednostavno društvo s ograničenom odgovornošću za poslovne usluge, OIB 82509562530, Ul. Uhlinac 1/a, 23250 Pag</item>
    </izvorni_sadrzaj>
    <derivirana_varijabla naziv="DomainObject.Predmet.ProtuStrankaListFormatedWithAdressOIB_1">
      <item>FIRST UNITED jednostavno društvo s ograničenom odgovornošću za poslovne usluge, OIB 82509562530, Ul. Uhlinac 1/a, 23250 Pag</item>
    </derivirana_varijabla>
  </DomainObject.Predmet.ProtuStrankaListFormatedWithAdressOIB>
  <DomainObject.Predmet.ProtuStrankaListNazivFormated>
    <izvorni_sadrzaj>
      <item>FIRST UNITED jednostavno društvo s ograničenom odgovornošću za poslovne usluge</item>
    </izvorni_sadrzaj>
    <derivirana_varijabla naziv="DomainObject.Predmet.ProtuStrankaListNazivFormated_1">
      <item>FIRST UNITED jednostavno društvo s ograničenom odgovornošću za poslovne usluge</item>
    </derivirana_varijabla>
  </DomainObject.Predmet.ProtuStrankaListNazivFormated>
  <DomainObject.Predmet.ProtuStrankaListNazivFormatedOIB>
    <izvorni_sadrzaj>
      <item>FIRST UNITED jednostavno društvo s ograničenom odgovornošću za poslovne usluge, OIB 82509562530</item>
    </izvorni_sadrzaj>
    <derivirana_varijabla naziv="DomainObject.Predmet.ProtuStrankaListNazivFormatedOIB_1">
      <item>FIRST UNITED jednostavno društvo s ograničenom odgovornošću za poslovne usluge, OIB 82509562530</item>
    </derivirana_varijabla>
  </DomainObject.Predmet.ProtuStrankaListNazivFormatedOIB>
  <DomainObject.Predmet.OstaliListFormated>
    <izvorni_sadrzaj>
      <item>Luka Kantoci</item>
    </izvorni_sadrzaj>
    <derivirana_varijabla naziv="DomainObject.Predmet.OstaliListFormated_1">
      <item>Luka Kantoci</item>
    </derivirana_varijabla>
  </DomainObject.Predmet.OstaliListFormated>
  <DomainObject.Predmet.OstaliListFormatedOIB>
    <izvorni_sadrzaj>
      <item>Luka Kantoci, OIB 69193409071</item>
    </izvorni_sadrzaj>
    <derivirana_varijabla naziv="DomainObject.Predmet.OstaliListFormatedOIB_1">
      <item>Luka Kantoci, OIB 69193409071</item>
    </derivirana_varijabla>
  </DomainObject.Predmet.OstaliListFormatedOIB>
  <DomainObject.Predmet.OstaliListFormatedWithAdress>
    <izvorni_sadrzaj>
      <item>Luka Kantoci, Ul. Donata Fabijanića 2, 23250 Pag</item>
    </izvorni_sadrzaj>
    <derivirana_varijabla naziv="DomainObject.Predmet.OstaliListFormatedWithAdress_1">
      <item>Luka Kantoci, Ul. Donata Fabijanića 2, 23250 Pag</item>
    </derivirana_varijabla>
  </DomainObject.Predmet.OstaliListFormatedWithAdress>
  <DomainObject.Predmet.OstaliListFormatedWithAdressOIB>
    <izvorni_sadrzaj>
      <item>Luka Kantoci, OIB 69193409071, Ul. Donata Fabijanića 2, 23250 Pag</item>
    </izvorni_sadrzaj>
    <derivirana_varijabla naziv="DomainObject.Predmet.OstaliListFormatedWithAdressOIB_1">
      <item>Luka Kantoci, OIB 69193409071, Ul. Donata Fabijanića 2, 23250 Pag</item>
    </derivirana_varijabla>
  </DomainObject.Predmet.OstaliListFormatedWithAdressOIB>
  <DomainObject.Predmet.OstaliListNazivFormated>
    <izvorni_sadrzaj>
      <item>Luka Kantoci</item>
    </izvorni_sadrzaj>
    <derivirana_varijabla naziv="DomainObject.Predmet.OstaliListNazivFormated_1">
      <item>Luka Kantoci</item>
    </derivirana_varijabla>
  </DomainObject.Predmet.OstaliListNazivFormated>
  <DomainObject.Predmet.OstaliListNazivFormatedOIB>
    <izvorni_sadrzaj>
      <item>Luka Kantoci, OIB 69193409071</item>
    </izvorni_sadrzaj>
    <derivirana_varijabla naziv="DomainObject.Predmet.OstaliListNazivFormatedOIB_1">
      <item>Luka Kantoci, OIB 69193409071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St-147/2018-6</izvorni_sadrzaj>
    <derivirana_varijabla naziv="DomainObject.PoslovniBrojDokumenta_1">St-147/2018-6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FIRST UNITED jednostavno društvo s ograničenom odgovornošću za poslovne usluge</izvorni_sadrzaj>
    <derivirana_varijabla naziv="DomainObject.Predmet.ProtustrankaIDrugi_1">FIRST UNITED jednostavno društvo s ograničenom odgovornošću za poslovne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FIRST UNITED jednostavno društvo s ograničenom odgovornošću za poslovne usluge, OIB 82509562530, Ul. Uhlinac 1/a, 23250 Pag</izvorni_sadrzaj>
    <derivirana_varijabla naziv="DomainObject.Predmet.ProtustrankaIDrugiAdressOIB_1">FIRST UNITED jednostavno društvo s ograničenom odgovornošću za poslovne usluge, OIB 82509562530, Ul. Uhlinac 1/a,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FIRST UNITED jednostavno društvo s ograničenom odgovornošću za poslovne usluge</item>
      <item>Luka Kantoci</item>
    </izvorni_sadrzaj>
    <derivirana_varijabla naziv="DomainObject.Predmet.SudioniciListNaziv_1">
      <item>FINA</item>
      <item>FIRST UNITED jednostavno društvo s ograničenom odgovornošću za poslovne usluge</item>
      <item>Luka Kantoci</item>
    </derivirana_varijabla>
  </DomainObject.Predmet.SudioniciListNaziv>
  <DomainObject.Predmet.SudioniciListAdressOIB>
    <izvorni_sadrzaj>
      <item>FINA, OIB 85821130368, Ivana Danila 4,23000 Zadar</item>
      <item>FIRST UNITED jednostavno društvo s ograničenom odgovornošću za poslovne usluge, OIB 82509562530, Ul. Uhlinac 1/a,23250 Pag</item>
      <item>Luka Kantoci, OIB 69193409071, Ul. Donata Fabijanića 2,23250 Pag</item>
    </izvorni_sadrzaj>
    <derivirana_varijabla naziv="DomainObject.Predmet.SudioniciListAdressOIB_1">
      <item>FINA, OIB 85821130368, Ivana Danila 4,23000 Zadar</item>
      <item>FIRST UNITED jednostavno društvo s ograničenom odgovornošću za poslovne usluge, OIB 82509562530, Ul. Uhlinac 1/a,23250 Pag</item>
      <item>Luka Kantoci, OIB 69193409071, Ul. Donata Fabijanića 2,23250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82509562530</item>
      <item>, OIB 69193409071</item>
    </izvorni_sadrzaj>
    <derivirana_varijabla naziv="DomainObject.Predmet.SudioniciListNazivOIB_1">
      <item>, OIB 85821130368</item>
      <item>, OIB 82509562530</item>
      <item>, OIB 69193409071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163</properties:Words>
  <properties:Characters>877</properties:Characters>
  <properties:Lines>46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2018-06-11T12:13:00Z</dcterms:created>
  <dc:creator>Ardena Bajlo</dc:creator>
  <cp:lastModifiedBy>Ante Rubelj</cp:lastModifiedBy>
  <cp:lastPrinted>2018-05-24T06:40:00Z</cp:lastPrinted>
  <dcterms:modified xmlns:xsi="http://www.w3.org/2001/XMLSchema-instance" xsi:type="dcterms:W3CDTF">2018-06-12T11:52:00Z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St-147/2018-6 / Zapisnik - Ročište radi izjašnjenja o prijedlogu za otvaranje steč.post (1_St-147-2018-povodom_prijedloga_za_otvaranje_stečaja-12.6.18._po_novom._po_novom)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