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4d53" w14:paraId="51b4d53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0470CD">
        <w:t>4140/16-6</w:t>
      </w:r>
    </w:p>
    <w:p w:rsidRDefault="009D1AC7" w:rsidP="00301645" w:rsidR="009D1AC7" w:rsidRPr="0049188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0470CD">
        <w:rPr>
          <w:rFonts w:eastAsia="Calibri"/>
        </w:rPr>
        <w:t>Sandra Bajrami j.d.o.o. za usluge, OIB:05169390750, Zagreb, Republike Austrije 7</w:t>
      </w:r>
      <w:r w:rsidR="00CF3A3F">
        <w:rPr>
          <w:rFonts w:eastAsia="Calibri"/>
        </w:rPr>
        <w:t xml:space="preserve">, </w:t>
      </w:r>
      <w:r w:rsidR="00A97309">
        <w:rPr>
          <w:rFonts w:eastAsia="Calibri"/>
        </w:rPr>
        <w:t>1</w:t>
      </w:r>
      <w:r w:rsidR="002D4955">
        <w:rPr>
          <w:rFonts w:eastAsia="Calibri"/>
        </w:rPr>
        <w:t>8</w:t>
      </w:r>
      <w:r w:rsidR="00A97309">
        <w:rPr>
          <w:rFonts w:eastAsia="Calibri"/>
        </w:rPr>
        <w:t xml:space="preserve">. </w:t>
      </w:r>
      <w:r w:rsidR="009D1AC7">
        <w:rPr>
          <w:rFonts w:eastAsia="Calibri"/>
        </w:rPr>
        <w:t>srpnja 2017</w:t>
      </w:r>
      <w:r>
        <w:rPr>
          <w:rFonts w:eastAsia="Calibri"/>
        </w:rPr>
        <w:t>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0470CD">
        <w:rPr>
          <w:rFonts w:eastAsia="Calibri"/>
        </w:rPr>
        <w:t>Sandra Bajrami j.d.o.o. za usluge, OIB:05169390750, Zagreb, Republike Austrije 7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0470CD">
        <w:rPr>
          <w:rFonts w:eastAsia="Calibri"/>
        </w:rPr>
        <w:t>Sandra Bajrami j.d.o.o. za usluge, OIB:05169390750, Zagreb, Republike Austrije 7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9D1AC7">
        <w:t xml:space="preserve">Financijska agencija </w:t>
      </w:r>
      <w:r w:rsidR="00181FE2">
        <w:t xml:space="preserve">je podneskom od </w:t>
      </w:r>
      <w:r w:rsidR="009D1AC7">
        <w:t>1</w:t>
      </w:r>
      <w:r w:rsidR="002D4955">
        <w:t>4</w:t>
      </w:r>
      <w:r w:rsidR="009D1AC7">
        <w:t>. srpnja 2017</w:t>
      </w:r>
      <w:r w:rsidR="00CD06EC">
        <w:t>.</w:t>
      </w:r>
      <w:r w:rsidR="00181FE2">
        <w:t xml:space="preserve"> </w:t>
      </w:r>
      <w:r w:rsidR="009D1AC7">
        <w:t>(list 6</w:t>
      </w:r>
      <w:r w:rsidR="00AD3DBF">
        <w:t>-</w:t>
      </w:r>
      <w:r w:rsidR="000470CD">
        <w:t>19</w:t>
      </w:r>
      <w:r w:rsidR="009D1AC7">
        <w:t xml:space="preserve"> spisa) </w:t>
      </w:r>
      <w:r w:rsidR="002D4955">
        <w:t xml:space="preserve">dostavila sudu Potvrdu o blokadi računa i novčanih sredstava ovršenika od 7. srpnja 2017. (list 7 spisa) </w:t>
      </w:r>
      <w:r w:rsidR="009D1AC7">
        <w:t xml:space="preserve">iz koje proizlazi da </w:t>
      </w:r>
      <w:r w:rsidR="002D4955">
        <w:t>na računima i novčanim sredstvima dužnika na dan izdavanja potvrde</w:t>
      </w:r>
      <w:r w:rsidR="009D1AC7">
        <w:t xml:space="preserve"> </w:t>
      </w:r>
      <w:r w:rsidR="002D4955">
        <w:t>evidentirano je 0 dana neprekidne blokade, a nepodmirene obveze na dan izdavanja potvrde iznose 0,00 kn.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D1AC7">
        <w:t xml:space="preserve">Potvrde </w:t>
      </w:r>
      <w:r w:rsidR="00BE069D">
        <w:t xml:space="preserve"> </w:t>
      </w:r>
      <w:r w:rsidR="009D1AC7">
        <w:t xml:space="preserve">o neizvršenim osnovama za plaćanje </w:t>
      </w:r>
      <w:r w:rsidR="00BE069D">
        <w:t xml:space="preserve">Financijske agencije </w:t>
      </w:r>
      <w:r>
        <w:t>sud nedvojbeno utvrdio da je dužnik prije završetka prethodnog postupka</w:t>
      </w:r>
      <w:r w:rsidR="009D1AC7">
        <w:t xml:space="preserve"> postao sposoban za plaćanje, </w:t>
      </w:r>
      <w:r>
        <w:t xml:space="preserve">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784259">
        <w:t>1</w:t>
      </w:r>
      <w:r w:rsidR="002D4955">
        <w:t>8</w:t>
      </w:r>
      <w:r w:rsidR="00784259">
        <w:t xml:space="preserve">. </w:t>
      </w:r>
      <w:r w:rsidR="009D1AC7">
        <w:t>srpnja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9D1AC7">
        <w:t>7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F61682">
        <w:t>,v.r.</w:t>
      </w:r>
    </w:p>
    <w:p w:rsidRDefault="002D4955" w:rsidP="009E1E4C" w:rsidR="002D4955" w:rsidRPr="00491880">
      <w:pPr>
        <w:pStyle w:val="Bezproreda"/>
        <w:jc w:val="right"/>
      </w:pP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lastRenderedPageBreak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F61682" w:rsidP="00C359B6" w:rsidR="00F61682">
      <w:pPr>
        <w:pStyle w:val="Bezproreda"/>
        <w:ind w:left="4956"/>
        <w:jc w:val="right"/>
      </w:pPr>
      <w:r>
        <w:t>Za točnost otpravka - ovlašteni službenik</w:t>
      </w:r>
    </w:p>
    <w:p w:rsidRDefault="00F61682" w:rsidP="00C359B6" w:rsidR="00F61682">
      <w:pPr>
        <w:pStyle w:val="Bezproreda"/>
        <w:ind w:left="4956"/>
        <w:jc w:val="right"/>
      </w:pPr>
      <w:r>
        <w:t>Karmela Dolenc</w:t>
      </w:r>
    </w:p>
    <w:p w:rsidRDefault="009D1AC7" w:rsidP="009E1E4C" w:rsidR="009D1AC7">
      <w:pPr>
        <w:pStyle w:val="Bezproreda"/>
        <w:jc w:val="both"/>
      </w:pPr>
    </w:p>
    <w:sectPr w:rsidSect="009D1AC7" w:rsidR="009D1AC7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61682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</w:r>
    <w:r w:rsidR="009D1AC7">
      <w:t xml:space="preserve">           </w:t>
    </w:r>
    <w:r w:rsidR="005011AB">
      <w:t>89.</w:t>
    </w:r>
    <w:r w:rsidR="00181FE2">
      <w:t xml:space="preserve"> St-</w:t>
    </w:r>
    <w:r w:rsidR="001E71C4">
      <w:t>4140</w:t>
    </w:r>
    <w:r w:rsidR="009D1AC7">
      <w:t>/16-6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470CD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1E71C4"/>
    <w:rsid w:val="0024419B"/>
    <w:rsid w:val="002868D4"/>
    <w:rsid w:val="002A740C"/>
    <w:rsid w:val="002C0221"/>
    <w:rsid w:val="002D4955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D1AC7"/>
    <w:rsid w:val="009E1E4C"/>
    <w:rsid w:val="009F4247"/>
    <w:rsid w:val="00A033BE"/>
    <w:rsid w:val="00A11B02"/>
    <w:rsid w:val="00A500E9"/>
    <w:rsid w:val="00A94094"/>
    <w:rsid w:val="00A94933"/>
    <w:rsid w:val="00A97309"/>
    <w:rsid w:val="00AA3771"/>
    <w:rsid w:val="00AB2A57"/>
    <w:rsid w:val="00AD3DBF"/>
    <w:rsid w:val="00AE5E54"/>
    <w:rsid w:val="00B247FD"/>
    <w:rsid w:val="00B4536B"/>
    <w:rsid w:val="00B639DE"/>
    <w:rsid w:val="00B93980"/>
    <w:rsid w:val="00BC5EF0"/>
    <w:rsid w:val="00BE069D"/>
    <w:rsid w:val="00BE3959"/>
    <w:rsid w:val="00BE39EF"/>
    <w:rsid w:val="00BF1284"/>
    <w:rsid w:val="00BF630B"/>
    <w:rsid w:val="00BF6E62"/>
    <w:rsid w:val="00C067B5"/>
    <w:rsid w:val="00C70E09"/>
    <w:rsid w:val="00C82CBF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A4849"/>
    <w:rsid w:val="00ED5AA4"/>
    <w:rsid w:val="00F3606E"/>
    <w:rsid w:val="00F46F44"/>
    <w:rsid w:val="00F53DB7"/>
    <w:rsid w:val="00F61682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4140</izvorni_sadrzaj>
    <derivirana_varijabla naziv="DomainObject.Predmet.Broj_1">4140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St-4140/2016</izvorni_sadrzaj>
    <derivirana_varijabla naziv="DomainObject.Predmet.OznakaBroj_1">St-4140/2016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Bajrami j.d.o.o. zastupanog po punomoćniku Sandra Bajrami</izvorni_sadrzaj>
    <derivirana_varijabla naziv="DomainObject.Predmet.ProtustrankaFormated_1">  Sandra Bajrami j.d.o.o. zastupanog po punomoćniku Sandra Bajrami</derivirana_varijabla>
  </DomainObject.Predmet.ProtustrankaFormated>
  <DomainObject.Predmet.ProtustrankaFormatedOIB>
    <izvorni_sadrzaj>  Sandra Bajrami j.d.o.o., OIB 05169390750 zastupanog po punomoćniku Sandra Bajrami</izvorni_sadrzaj>
    <derivirana_varijabla naziv="DomainObject.Predmet.ProtustrankaFormatedOIB_1">  Sandra Bajrami j.d.o.o., OIB 05169390750 zastupanog po punomoćniku Sandra Bajrami</derivirana_varijabla>
  </DomainObject.Predmet.ProtustrankaFormatedOIB>
  <DomainObject.Predmet.ProtustrankaFormatedWithAdress>
    <izvorni_sadrzaj> Sandra Bajrami j.d.o.o., Republike Austrije 7, 10000 Zagreb zastupanog po punomoćniku Sandra Bajrami</izvorni_sadrzaj>
    <derivirana_varijabla naziv="DomainObject.Predmet.ProtustrankaFormatedWithAdress_1"> Sandra Bajrami j.d.o.o., Republike Austrije 7, 10000 Zagreb zastupanog po punomoćniku Sandra Bajrami</derivirana_varijabla>
  </DomainObject.Predmet.ProtustrankaFormatedWithAdress>
  <DomainObject.Predmet.ProtustrankaFormatedWithAdressOIB>
    <izvorni_sadrzaj> Sandra Bajrami j.d.o.o., OIB 05169390750, Republike Austrije 7, 10000 Zagreb zastupanog po punomoćniku Sandra Bajrami</izvorni_sadrzaj>
    <derivirana_varijabla naziv="DomainObject.Predmet.ProtustrankaFormatedWithAdressOIB_1"> Sandra Bajrami j.d.o.o., OIB 05169390750, Republike Austrije 7, 10000 Zagreb zastupanog po punomoćniku Sandra Bajrami</derivirana_varijabla>
  </DomainObject.Predmet.ProtustrankaFormatedWithAdressOIB>
  <DomainObject.Predmet.ProtustrankaWithAdress>
    <izvorni_sadrzaj>Sandra Bajrami j.d.o.o. Republike Austrije 7, 10000 Zagreb</izvorni_sadrzaj>
    <derivirana_varijabla naziv="DomainObject.Predmet.ProtustrankaWithAdress_1">Sandra Bajrami j.d.o.o. Republike Austrije 7, 10000 Zagreb</derivirana_varijabla>
  </DomainObject.Predmet.ProtustrankaWithAdress>
  <DomainObject.Predmet.ProtustrankaWithAdressOIB>
    <izvorni_sadrzaj>Sandra Bajrami j.d.o.o., OIB 05169390750, Republike Austrije 7, 10000 Zagreb</izvorni_sadrzaj>
    <derivirana_varijabla naziv="DomainObject.Predmet.ProtustrankaWithAdressOIB_1">Sandra Bajrami j.d.o.o., OIB 05169390750, Republike Austrije 7, 10000 Zagreb</derivirana_varijabla>
  </DomainObject.Predmet.ProtustrankaWithAdressOIB>
  <DomainObject.Predmet.ProtustrankaNazivFormated>
    <izvorni_sadrzaj>Sandra Bajrami j.d.o.o.</izvorni_sadrzaj>
    <derivirana_varijabla naziv="DomainObject.Predmet.ProtustrankaNazivFormated_1">Sandra Bajrami j.d.o.o.</derivirana_varijabla>
  </DomainObject.Predmet.ProtustrankaNazivFormated>
  <DomainObject.Predmet.ProtustrankaNazivFormatedOIB>
    <izvorni_sadrzaj>Sandra Bajrami j.d.o.o., OIB 05169390750</izvorni_sadrzaj>
    <derivirana_varijabla naziv="DomainObject.Predmet.ProtustrankaNazivFormatedOIB_1">Sandra Bajrami j.d.o.o., OIB 05169390750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Bajrami j.d.o.o. zastupanog po punomoćniku Sandra Bajrami</item>
    </izvorni_sadrzaj>
    <derivirana_varijabla naziv="DomainObject.Predmet.ProtuStrankaListFormated_1">
      <item>Sandra Bajrami j.d.o.o. zastupanog po punomoćniku Sandra Bajrami</item>
    </derivirana_varijabla>
  </DomainObject.Predmet.ProtuStrankaListFormated>
  <DomainObject.Predmet.ProtuStrankaListFormatedOIB>
    <izvorni_sadrzaj>
      <item>Sandra Bajrami j.d.o.o., OIB 05169390750 zastupanog po punomoćniku Sandra Bajrami</item>
    </izvorni_sadrzaj>
    <derivirana_varijabla naziv="DomainObject.Predmet.ProtuStrankaListFormatedOIB_1">
      <item>Sandra Bajrami j.d.o.o., OIB 05169390750 zastupanog po punomoćniku Sandra Bajrami</item>
    </derivirana_varijabla>
  </DomainObject.Predmet.ProtuStrankaListFormatedOIB>
  <DomainObject.Predmet.ProtuStrankaListFormatedWithAdress>
    <izvorni_sadrzaj>
      <item>Sandra Bajrami j.d.o.o., Republike Austrije 7, 10000 Zagreb zastupanog po punomoćniku Sandra Bajrami</item>
    </izvorni_sadrzaj>
    <derivirana_varijabla naziv="DomainObject.Predmet.ProtuStrankaListFormatedWithAdress_1">
      <item>Sandra Bajrami j.d.o.o., Republike Austrije 7, 10000 Zagreb zastupanog po punomoćniku Sandra Bajrami</item>
    </derivirana_varijabla>
  </DomainObject.Predmet.ProtuStrankaListFormatedWithAdress>
  <DomainObject.Predmet.ProtuStrankaListFormatedWithAdressOIB>
    <izvorni_sadrzaj>
      <item>Sandra Bajrami j.d.o.o., OIB 05169390750, Republike Austrije 7, 10000 Zagreb zastupanog po punomoćniku Sandra Bajrami</item>
    </izvorni_sadrzaj>
    <derivirana_varijabla naziv="DomainObject.Predmet.ProtuStrankaListFormatedWithAdressOIB_1">
      <item>Sandra Bajrami j.d.o.o., OIB 05169390750, Republike Austrije 7, 10000 Zagreb zastupanog po punomoćniku Sandra Bajrami</item>
    </derivirana_varijabla>
  </DomainObject.Predmet.ProtuStrankaListFormatedWithAdressOIB>
  <DomainObject.Predmet.ProtuStrankaListNazivFormated>
    <izvorni_sadrzaj>
      <item>Sandra Bajrami j.d.o.o.</item>
    </izvorni_sadrzaj>
    <derivirana_varijabla naziv="DomainObject.Predmet.ProtuStrankaListNazivFormated_1">
      <item>Sandra Bajrami j.d.o.o.</item>
    </derivirana_varijabla>
  </DomainObject.Predmet.ProtuStrankaListNazivFormated>
  <DomainObject.Predmet.ProtuStrankaListNazivFormatedOIB>
    <izvorni_sadrzaj>
      <item>Sandra Bajrami j.d.o.o., OIB 05169390750</item>
    </izvorni_sadrzaj>
    <derivirana_varijabla naziv="DomainObject.Predmet.ProtuStrankaListNazivFormatedOIB_1">
      <item>Sandra Bajrami j.d.o.o., OIB 05169390750</item>
    </derivirana_varijabla>
  </DomainObject.Predmet.ProtuStrankaListNazivFormatedOIB>
  <DomainObject.Predmet.OstaliListFormated>
    <izvorni_sadrzaj>
      <item>Sandra Bajrami punomoćnik sudionika u postupku Sandra Bajrami j.d.o.o.</item>
    </izvorni_sadrzaj>
    <derivirana_varijabla naziv="DomainObject.Predmet.OstaliListFormated_1">
      <item>Sandra Bajrami punomoćnik sudionika u postupku Sandra Bajrami j.d.o.o.</item>
    </derivirana_varijabla>
  </DomainObject.Predmet.OstaliListFormated>
  <DomainObject.Predmet.OstaliListFormatedOIB>
    <izvorni_sadrzaj>
      <item>Sandra Bajrami, OIB 96052147864 punomoćnik sudionika u postupku Sandra Bajrami j.d.o.o.</item>
    </izvorni_sadrzaj>
    <derivirana_varijabla naziv="DomainObject.Predmet.OstaliListFormatedOIB_1">
      <item>Sandra Bajrami, OIB 96052147864 punomoćnik sudionika u postupku Sandra Bajrami j.d.o.o.</item>
    </derivirana_varijabla>
  </DomainObject.Predmet.OstaliListFormatedOIB>
  <DomainObject.Predmet.OstaliListFormatedWithAdress>
    <izvorni_sadrzaj>
      <item>Sandra Bajrami, Ulica Mahatme Gandhija 2, 10000 Zagreb punomoćnik sudionika u postupku Sandra Bajrami j.d.o.o.</item>
    </izvorni_sadrzaj>
    <derivirana_varijabla naziv="DomainObject.Predmet.OstaliListFormatedWithAdress_1">
      <item>Sandra Bajrami, Ulica Mahatme Gandhija 2, 10000 Zagreb punomoćnik sudionika u postupku Sandra Bajrami j.d.o.o.</item>
    </derivirana_varijabla>
  </DomainObject.Predmet.OstaliListFormatedWithAdress>
  <DomainObject.Predmet.OstaliListFormatedWithAdressOIB>
    <izvorni_sadrzaj>
      <item>Sandra Bajrami, OIB 96052147864, Ulica Mahatme Gandhija 2, 10000 Zagreb punomoćnik sudionika u postupku Sandra Bajrami j.d.o.o.</item>
    </izvorni_sadrzaj>
    <derivirana_varijabla naziv="DomainObject.Predmet.OstaliListFormatedWithAdressOIB_1">
      <item>Sandra Bajrami, OIB 96052147864, Ulica Mahatme Gandhija 2, 10000 Zagreb punomoćnik sudionika u postupku Sandra Bajrami j.d.o.o.</item>
    </derivirana_varijabla>
  </DomainObject.Predmet.OstaliListFormatedWithAdressOIB>
  <DomainObject.Predmet.OstaliListNazivFormated>
    <izvorni_sadrzaj>
      <item>Sandra Bajrami</item>
    </izvorni_sadrzaj>
    <derivirana_varijabla naziv="DomainObject.Predmet.OstaliListNazivFormated_1">
      <item>Sandra Bajrami</item>
    </derivirana_varijabla>
  </DomainObject.Predmet.OstaliListNazivFormated>
  <DomainObject.Predmet.OstaliListNazivFormatedOIB>
    <izvorni_sadrzaj>
      <item>Sandra Bajrami, OIB 96052147864</item>
    </izvorni_sadrzaj>
    <derivirana_varijabla naziv="DomainObject.Predmet.OstaliListNazivFormatedOIB_1">
      <item>Sandra Bajrami, OIB 96052147864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Bajrami j.d.o.o.</izvorni_sadrzaj>
    <derivirana_varijabla naziv="DomainObject.Predmet.ProtustrankaIDrugi_1">Sandra Bajrami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Sandra Bajrami j.d.o.o., OIB 05169390750, Republike Austrije 7, 10000 Zagreb</izvorni_sadrzaj>
    <derivirana_varijabla naziv="DomainObject.Predmet.ProtustrankaIDrugiAdressOIB_1">Sandra Bajrami j.d.o.o., OIB 05169390750, Republike Austrije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Bajrami j.d.o.o.</item>
      <item>Sandra Bajrami</item>
    </izvorni_sadrzaj>
    <derivirana_varijabla naziv="DomainObject.Predmet.SudioniciListNaziv_1">
      <item>FINA Regionalni centar Zagreb</item>
      <item>Sandra Bajrami j.d.o.o.</item>
      <item>Sandra Bajrami</item>
    </derivirana_varijabla>
  </DomainObject.Predmet.SudioniciListNaziv>
  <DomainObject.Predmet.SudioniciListAdressOIB>
    <izvorni_sadrzaj>
      <item>FINA Regionalni centar Zagreb, OIB 85821130368, Trg svibanjskih žrtava 1995. 1,10000 Zagreb</item>
      <item>Sandra Bajrami j.d.o.o., OIB 05169390750, Republike Austrije 7,10000 Zagreb</item>
      <item>Sandra Bajrami, OIB 96052147864, Ulica Mahatme Gandhija 2,10000 Zagreb</item>
    </izvorni_sadrzaj>
    <derivirana_varijabla naziv="DomainObject.Predmet.SudioniciListAdressOIB_1">
      <item>FINA Regionalni centar Zagreb, OIB 85821130368, Trg svibanjskih žrtava 1995. 1,10000 Zagreb</item>
      <item>Sandra Bajrami j.d.o.o., OIB 05169390750, Republike Austrije 7,10000 Zagreb</item>
      <item>Sandra Bajrami, OIB 96052147864, Ulica Mahatme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05169390750</item>
      <item>, OIB 96052147864</item>
    </izvorni_sadrzaj>
    <derivirana_varijabla naziv="DomainObject.Predmet.SudioniciListNazivOIB_1">
      <item>, OIB 85821130368</item>
      <item>, OIB 05169390750</item>
      <item>, OIB 96052147864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D4DE6-1CD7-44E8-969C-BA9943EB4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1672</properties:Characters>
  <properties:Lines>46</properties:Lines>
  <properties:Paragraphs>18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2017-07-14T12:35:00Z</dcterms:created>
  <dc:creator>nmarkovic</dc:creator>
  <cp:lastModifiedBy>Karmela Dolenc</cp:lastModifiedBy>
  <cp:lastPrinted>2017-07-19T06:36:00Z</cp:lastPrinted>
  <dcterms:modified xmlns:xsi="http://www.w3.org/2001/XMLSchema-instance" xsi:type="dcterms:W3CDTF">2017-07-19T06:36:00Z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