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4100" w14:paraId="c3c4100" w:rsidRDefault="000E6582" w:rsidP="000E6582" w:rsidR="000E6582">
      <w:pPr>
        <w:ind w:firstLine="708"/>
        <w15:collapsed w:val="false"/>
      </w:pPr>
      <w:bookmarkStart w:name="_GoBack" w:id="0"/>
      <w:bookmarkEnd w:id="0"/>
    </w:p>
    <w:p w:rsidRDefault="000E6582" w:rsidP="000E6582" w:rsidR="000E6582">
      <w:pPr>
        <w:ind w:firstLine="708"/>
      </w:pPr>
    </w:p>
    <w:p w:rsidRDefault="000E6582" w:rsidP="000E6582" w:rsidR="000E6582">
      <w:pPr>
        <w:ind w:firstLine="708"/>
      </w:pPr>
    </w:p>
    <w:p w:rsidRDefault="006C4C20" w:rsidP="000E6582" w:rsidR="006C4C20" w:rsidRPr="00F60CD9">
      <w:pPr>
        <w:ind w:firstLine="708"/>
      </w:pPr>
      <w:r w:rsidRPr="00F60CD9">
        <w:t>REPUBLIKA HRVATSKA</w:t>
      </w:r>
      <w:r w:rsidR="000E6582">
        <w:t xml:space="preserve"> </w:t>
      </w:r>
      <w:r w:rsidR="000E6582">
        <w:tab/>
      </w:r>
      <w:r w:rsidR="000E6582">
        <w:tab/>
      </w:r>
      <w:r w:rsidR="000E6582">
        <w:tab/>
      </w:r>
      <w:r w:rsidR="000E6582">
        <w:tab/>
        <w:t xml:space="preserve">   Poslovni broj 3. St-</w:t>
      </w:r>
      <w:r w:rsidR="001565E5">
        <w:t>554/</w:t>
      </w:r>
      <w:r w:rsidR="000E6582">
        <w:t>201</w:t>
      </w:r>
      <w:r w:rsidR="001565E5">
        <w:t>6</w:t>
      </w:r>
      <w:r w:rsidR="000E6582">
        <w:t>-</w:t>
      </w:r>
      <w:r w:rsidR="001565E5">
        <w:t>10</w:t>
      </w:r>
    </w:p>
    <w:p w:rsidRDefault="006C4C20" w:rsidP="006C4C20" w:rsidR="006C4C20">
      <w:pPr>
        <w:ind w:firstLine="708"/>
      </w:pPr>
      <w:r w:rsidRPr="00F60CD9">
        <w:t>TRGOVAČKI SUD U ZADRU</w:t>
      </w:r>
      <w:r w:rsidRPr="00F60CD9">
        <w:tab/>
      </w:r>
    </w:p>
    <w:p w:rsidRDefault="006C4C20" w:rsidP="006C4C20" w:rsidR="006C4C20">
      <w:pPr>
        <w:ind w:firstLine="708"/>
      </w:pPr>
      <w:r>
        <w:t>Zadar, Dr. Franje Tuđmana 35</w:t>
      </w:r>
      <w:r w:rsidRPr="00F60CD9">
        <w:tab/>
      </w:r>
      <w:r w:rsidRPr="00F60CD9">
        <w:tab/>
      </w:r>
      <w:r w:rsidRPr="00F60CD9">
        <w:tab/>
      </w:r>
      <w:r w:rsidRPr="00F60CD9">
        <w:tab/>
      </w:r>
      <w:r w:rsidRPr="00F60CD9">
        <w:tab/>
      </w:r>
    </w:p>
    <w:p w:rsidRDefault="006C4C20" w:rsidP="006C4C20" w:rsidR="006C4C20">
      <w:pPr>
        <w:jc w:val="center"/>
      </w:pPr>
    </w:p>
    <w:p w:rsidRDefault="000E6582" w:rsidP="006C4C20" w:rsidR="000E6582" w:rsidRPr="00F60CD9">
      <w:pPr>
        <w:jc w:val="center"/>
      </w:pPr>
    </w:p>
    <w:p w:rsidRDefault="006C4C20" w:rsidP="006C4C20" w:rsidR="006C4C20" w:rsidRPr="00F60CD9">
      <w:pPr>
        <w:jc w:val="center"/>
      </w:pPr>
      <w:r w:rsidRPr="00F60CD9">
        <w:t xml:space="preserve">R E P U B L I K A  H R V A T S KA </w:t>
      </w:r>
    </w:p>
    <w:p w:rsidRDefault="006C4C20" w:rsidP="006C4C20" w:rsidR="006C4C20" w:rsidRPr="00F60CD9"/>
    <w:p w:rsidRDefault="006C4C20" w:rsidP="006C4C20" w:rsidR="006C4C20">
      <w:pPr>
        <w:tabs>
          <w:tab w:pos="4536" w:val="center"/>
          <w:tab w:pos="7695" w:val="left"/>
        </w:tabs>
      </w:pPr>
      <w:r>
        <w:tab/>
      </w:r>
      <w:r w:rsidRPr="00F60CD9">
        <w:t>R J E Š E N J E</w:t>
      </w:r>
      <w:r>
        <w:tab/>
      </w:r>
    </w:p>
    <w:p w:rsidRDefault="006C4C20" w:rsidP="006C4C20" w:rsidR="006C4C20" w:rsidRPr="00F60CD9">
      <w:pPr>
        <w:jc w:val="both"/>
      </w:pPr>
    </w:p>
    <w:p w:rsidRDefault="006C4C20" w:rsidP="006C4C20" w:rsidR="006C4C20" w:rsidRPr="008C3132">
      <w:pPr>
        <w:ind w:firstLine="705"/>
        <w:jc w:val="both"/>
      </w:pPr>
      <w:r>
        <w:t>Trgovački sud u Zadru, OIB:</w:t>
      </w:r>
      <w:r w:rsidR="00042CB7">
        <w:t xml:space="preserve"> </w:t>
      </w:r>
      <w:r>
        <w:t xml:space="preserve">39670464653, </w:t>
      </w:r>
      <w:r w:rsidRPr="00F60CD9">
        <w:t>po su</w:t>
      </w:r>
      <w:r>
        <w:t>tkinji</w:t>
      </w:r>
      <w:r w:rsidRPr="00F60CD9">
        <w:t xml:space="preserve"> </w:t>
      </w:r>
      <w:r>
        <w:t xml:space="preserve">Tini Grgas, </w:t>
      </w:r>
      <w:r w:rsidRPr="00F60CD9">
        <w:t>postupajući po</w:t>
      </w:r>
      <w:r>
        <w:t xml:space="preserve"> zahtjevu</w:t>
      </w:r>
      <w:r w:rsidRPr="00386298">
        <w:t xml:space="preserve"> </w:t>
      </w:r>
      <w:r>
        <w:t xml:space="preserve">Financijske agencije, Regionalnog centra Splita, Podružnice Zadar, Ivana Danila 4, Zadar </w:t>
      </w:r>
      <w:r w:rsidR="00042CB7">
        <w:t xml:space="preserve">za </w:t>
      </w:r>
      <w:r>
        <w:t>provedbu skraćenoga stečajnog postupka</w:t>
      </w:r>
      <w:r w:rsidRPr="008C3132">
        <w:t xml:space="preserve"> nad dužnikom</w:t>
      </w:r>
      <w:r w:rsidR="00042CB7">
        <w:t xml:space="preserve"> </w:t>
      </w:r>
      <w:r w:rsidR="00086317">
        <w:t xml:space="preserve">ALTUS d.o.o. sa sjedištem u Murvici (Općina Poličnik), Murvica 1, </w:t>
      </w:r>
      <w:r>
        <w:t xml:space="preserve">OIB: </w:t>
      </w:r>
      <w:r w:rsidR="00086317">
        <w:t>29363214503</w:t>
      </w:r>
      <w:r>
        <w:t xml:space="preserve">, </w:t>
      </w:r>
      <w:r w:rsidR="00042CB7">
        <w:t xml:space="preserve">zastupanom po članu uprave </w:t>
      </w:r>
      <w:r w:rsidR="00086317">
        <w:t>Hrvoju Stipiću</w:t>
      </w:r>
      <w:r w:rsidR="00042CB7">
        <w:t>,</w:t>
      </w:r>
      <w:r w:rsidR="00086317">
        <w:t xml:space="preserve"> iz Zadra, Žmanski prilaz 5, </w:t>
      </w:r>
      <w:r>
        <w:t xml:space="preserve">2. svibnja 2016. </w:t>
      </w:r>
    </w:p>
    <w:p w:rsidRDefault="006C4C20" w:rsidP="006C4C20" w:rsidR="006C4C20">
      <w:pPr>
        <w:ind w:firstLine="708"/>
        <w:jc w:val="both"/>
      </w:pPr>
      <w:r w:rsidRPr="00F60CD9">
        <w:t xml:space="preserve"> </w:t>
      </w:r>
    </w:p>
    <w:p w:rsidRDefault="006C4C20" w:rsidP="00042CB7" w:rsidR="006C4C20">
      <w:pPr>
        <w:jc w:val="center"/>
      </w:pPr>
      <w:r w:rsidRPr="00F60CD9">
        <w:t>r i j e š i o  j e</w:t>
      </w:r>
    </w:p>
    <w:p w:rsidRDefault="00042CB7" w:rsidP="00042CB7" w:rsidR="00042CB7" w:rsidRPr="00F60CD9">
      <w:pPr>
        <w:jc w:val="center"/>
      </w:pPr>
    </w:p>
    <w:p w:rsidRDefault="006C4C20" w:rsidP="006C4C20" w:rsidR="006C4C20">
      <w:pPr>
        <w:ind w:firstLine="708"/>
        <w:jc w:val="both"/>
      </w:pPr>
      <w:r>
        <w:t xml:space="preserve">I. </w:t>
      </w:r>
      <w:r w:rsidRPr="00F60CD9">
        <w:t>Pokreće se prethodni postupak radi utvrđivanja</w:t>
      </w:r>
      <w:r>
        <w:t xml:space="preserve"> pretpostavki za otvaranje stečajnog</w:t>
      </w:r>
      <w:r w:rsidR="008D3316">
        <w:t>a</w:t>
      </w:r>
      <w:r>
        <w:t xml:space="preserve"> postupka nad dužnikom</w:t>
      </w:r>
      <w:r w:rsidR="00042CB7">
        <w:t xml:space="preserve"> </w:t>
      </w:r>
      <w:r w:rsidR="00086317">
        <w:t>ALTUS d.o.o. sa sjedištem u Murvici (Općina Poličnik), Murvica 1, OIB: 29363214503.</w:t>
      </w:r>
      <w:r>
        <w:t xml:space="preserve"> </w:t>
      </w:r>
    </w:p>
    <w:p w:rsidRDefault="006C4C20" w:rsidP="006C4C20" w:rsidR="006C4C20" w:rsidRPr="00F60CD9"/>
    <w:p w:rsidRDefault="000E088F" w:rsidP="000E6582" w:rsidR="000E6582" w:rsidRPr="00F60CD9">
      <w:pPr>
        <w:ind w:firstLine="708"/>
        <w:jc w:val="both"/>
      </w:pPr>
      <w:r>
        <w:t xml:space="preserve">II. </w:t>
      </w:r>
      <w:r w:rsidR="000E6582">
        <w:t>Zakazuje</w:t>
      </w:r>
      <w:r w:rsidR="000E6582" w:rsidRPr="00F60CD9">
        <w:t xml:space="preserve"> se ročište radi</w:t>
      </w:r>
      <w:r w:rsidR="000E6582">
        <w:t xml:space="preserve"> očitovanja o prijedlogu za otvaranje stečajnog postupka</w:t>
      </w:r>
      <w:r w:rsidR="00944CC8">
        <w:t xml:space="preserve"> nad dužnikom</w:t>
      </w:r>
      <w:r w:rsidR="00774BEA">
        <w:t xml:space="preserve"> </w:t>
      </w:r>
      <w:r w:rsidR="000E6582" w:rsidRPr="00F60CD9">
        <w:t>za dan</w:t>
      </w:r>
      <w:r w:rsidR="000E6582">
        <w:t xml:space="preserve"> </w:t>
      </w:r>
      <w:r w:rsidR="00086317">
        <w:t>1</w:t>
      </w:r>
      <w:r w:rsidR="000E6582">
        <w:t xml:space="preserve">6. svibnja 2016. u </w:t>
      </w:r>
      <w:r w:rsidR="00086317">
        <w:t>9</w:t>
      </w:r>
      <w:r w:rsidR="000E6582">
        <w:t>,</w:t>
      </w:r>
      <w:r w:rsidR="00086317">
        <w:t>00</w:t>
      </w:r>
      <w:r w:rsidR="000E6582">
        <w:t xml:space="preserve"> sati u zgradi ovog suda, Dr. Franje Tuđmana 35, sudnica broj 34/I.  </w:t>
      </w:r>
      <w:r w:rsidR="000E6582" w:rsidRPr="00F60CD9">
        <w:t xml:space="preserve"> </w:t>
      </w:r>
    </w:p>
    <w:p w:rsidRDefault="000E6582" w:rsidP="000E088F" w:rsidR="000E6582">
      <w:pPr>
        <w:ind w:firstLine="708"/>
        <w:jc w:val="both"/>
      </w:pPr>
    </w:p>
    <w:p w:rsidRDefault="000E6582" w:rsidP="000E6582" w:rsidR="006C4C20" w:rsidRPr="00F60CD9">
      <w:pPr>
        <w:ind w:firstLine="708"/>
        <w:jc w:val="both"/>
      </w:pPr>
      <w:r>
        <w:t xml:space="preserve">III. </w:t>
      </w:r>
      <w:r w:rsidR="006C4C20">
        <w:t>Zakazuje</w:t>
      </w:r>
      <w:r w:rsidR="006C4C20" w:rsidRPr="00F60CD9">
        <w:t xml:space="preserve"> se ročište radi</w:t>
      </w:r>
      <w:r w:rsidR="006C4C20">
        <w:t xml:space="preserve"> utvrđivanja pretpostavki za </w:t>
      </w:r>
      <w:r w:rsidR="006C4C20" w:rsidRPr="00F60CD9">
        <w:t xml:space="preserve">otvaranje stečajnog postupka </w:t>
      </w:r>
      <w:r w:rsidR="00944CC8">
        <w:t xml:space="preserve">nad dužnikom </w:t>
      </w:r>
      <w:r w:rsidR="006C4C20" w:rsidRPr="00F60CD9">
        <w:t xml:space="preserve">za dan </w:t>
      </w:r>
      <w:r w:rsidR="00086317">
        <w:t>1</w:t>
      </w:r>
      <w:r w:rsidR="006C4C20">
        <w:t>6. svibnja 2016. u</w:t>
      </w:r>
      <w:r w:rsidR="006C4C20" w:rsidRPr="00F60CD9">
        <w:t xml:space="preserve"> </w:t>
      </w:r>
      <w:r w:rsidR="00086317">
        <w:t>9</w:t>
      </w:r>
      <w:r w:rsidR="006C4C20">
        <w:t>,10</w:t>
      </w:r>
      <w:r w:rsidR="006C4C20" w:rsidRPr="00F60CD9">
        <w:t xml:space="preserve"> sati </w:t>
      </w:r>
      <w:r w:rsidR="00042CB7">
        <w:t xml:space="preserve">u zgradi ovog suda, </w:t>
      </w:r>
      <w:r w:rsidR="00042CB7" w:rsidRPr="00853236">
        <w:t xml:space="preserve">u zgradi ovog suda, Dr. Franje Tuđmana 35, sudnica </w:t>
      </w:r>
      <w:r w:rsidR="00042CB7">
        <w:t xml:space="preserve">broj 34/I. </w:t>
      </w:r>
    </w:p>
    <w:p w:rsidRDefault="006C4C20" w:rsidP="006C4C20" w:rsidR="006C4C20" w:rsidRPr="00F60CD9">
      <w:pPr>
        <w:jc w:val="both"/>
      </w:pPr>
    </w:p>
    <w:p w:rsidRDefault="000E088F" w:rsidP="000E088F" w:rsidR="00042CB7">
      <w:pPr>
        <w:ind w:firstLine="708"/>
        <w:jc w:val="both"/>
      </w:pPr>
      <w:r>
        <w:t xml:space="preserve">IV. </w:t>
      </w:r>
      <w:r w:rsidR="006C4C20" w:rsidRPr="00F60CD9">
        <w:t xml:space="preserve">Na ročište </w:t>
      </w:r>
      <w:r w:rsidR="006C4C20">
        <w:t xml:space="preserve">se </w:t>
      </w:r>
      <w:r w:rsidR="006C4C20" w:rsidRPr="00F60CD9">
        <w:t>poziva</w:t>
      </w:r>
      <w:r w:rsidR="006C4C20">
        <w:t xml:space="preserve"> osoba ovlaštena za zastupanje dužnika po zakonu, podnositelj</w:t>
      </w:r>
      <w:r w:rsidR="006C4C20" w:rsidRPr="00F60CD9">
        <w:t xml:space="preserve"> prijedloga</w:t>
      </w:r>
      <w:r>
        <w:t xml:space="preserve"> </w:t>
      </w:r>
      <w:r w:rsidR="006C4C20" w:rsidRPr="00F60CD9">
        <w:t>te pravna osoba koja obavlja poslove platnog prometa za dužnika.</w:t>
      </w:r>
    </w:p>
    <w:p w:rsidRDefault="00042CB7" w:rsidP="00042CB7" w:rsidR="00042CB7">
      <w:pPr>
        <w:pStyle w:val="Odlomakpopisa"/>
      </w:pPr>
    </w:p>
    <w:p w:rsidRDefault="006C4C20" w:rsidP="00042CB7" w:rsidR="006C4C20">
      <w:pPr>
        <w:jc w:val="center"/>
      </w:pPr>
      <w:r w:rsidRPr="00F60CD9">
        <w:t>Obrazloženje</w:t>
      </w:r>
    </w:p>
    <w:p w:rsidRDefault="00042CB7" w:rsidP="00042CB7" w:rsidR="00042CB7" w:rsidRPr="00F60CD9">
      <w:pPr>
        <w:jc w:val="center"/>
      </w:pPr>
    </w:p>
    <w:p w:rsidRDefault="006C4C20" w:rsidP="006C4C20" w:rsidR="00481ED3">
      <w:pPr>
        <w:jc w:val="both"/>
      </w:pPr>
      <w:r w:rsidRPr="00F60CD9">
        <w:tab/>
      </w:r>
      <w:r w:rsidR="00042CB7">
        <w:t xml:space="preserve">Financijska </w:t>
      </w:r>
      <w:r w:rsidRPr="001B2417">
        <w:t xml:space="preserve">agencija je </w:t>
      </w:r>
      <w:r w:rsidR="000E088F">
        <w:t xml:space="preserve">podnijela ovom sudu zahtjev za </w:t>
      </w:r>
      <w:r w:rsidR="00481ED3">
        <w:t xml:space="preserve">provedbu skraćenoga stečajnog postupka nad uvodno označenom pravnom osobom-dužnikom temeljem odredbe čl. </w:t>
      </w:r>
      <w:r w:rsidR="00086317">
        <w:t>444</w:t>
      </w:r>
      <w:r w:rsidR="00481ED3">
        <w:t xml:space="preserve">. </w:t>
      </w:r>
      <w:r w:rsidR="00086317">
        <w:t xml:space="preserve">stavak 1. </w:t>
      </w:r>
      <w:r w:rsidR="00481ED3">
        <w:t xml:space="preserve">Stečajnog zakona (Narodne novine broj 71/15, u nastavku teksta: SZ). </w:t>
      </w:r>
    </w:p>
    <w:p w:rsidRDefault="00481ED3" w:rsidP="00086317" w:rsidR="00481ED3">
      <w:pPr>
        <w:ind w:firstLine="708"/>
        <w:jc w:val="both"/>
      </w:pPr>
      <w:r>
        <w:t>Oglasom objavljenim na e-Oglasnoj ploči suda</w:t>
      </w:r>
      <w:r w:rsidR="00086317">
        <w:t xml:space="preserve"> od 14. siječnja 2016.,</w:t>
      </w:r>
      <w:r>
        <w:t xml:space="preserve">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086317" w:rsidP="00086317" w:rsidR="00086317">
      <w:pPr>
        <w:ind w:firstLine="708"/>
        <w:jc w:val="both"/>
      </w:pPr>
      <w:r>
        <w:t xml:space="preserve">Vjerovnik Republika Hrvatska, Ministarstvo financija-Porezna uprava, Područni ured Dalmacija je u propisanom roku </w:t>
      </w:r>
      <w:r w:rsidR="00944CC8">
        <w:t>podnijela</w:t>
      </w:r>
      <w:r>
        <w:t xml:space="preserve"> ovom sudu prijedlog za otvaranje stečajnog postupka nad dužnikom te dostavila isprave iz kojih je razvidno da isti ima imovine.  </w:t>
      </w:r>
    </w:p>
    <w:p w:rsidRDefault="00086317" w:rsidP="00086317" w:rsidR="00481ED3">
      <w:pPr>
        <w:ind w:firstLine="708"/>
        <w:jc w:val="both"/>
      </w:pPr>
      <w:r>
        <w:t xml:space="preserve">Slijedom navedenog, a budući u konkretnom slučaju nisu ispunjene zakonske pretpostavke za istodobno otvaranje i zaključenje skraćenoga stečajnog postupka nad </w:t>
      </w:r>
      <w:r>
        <w:lastRenderedPageBreak/>
        <w:t>dužnikom iz čl. iz 431. st. 1. i 2. SZ-a, to je rješenjem ovog</w:t>
      </w:r>
      <w:r w:rsidR="00944CC8">
        <w:t xml:space="preserve"> suda posl</w:t>
      </w:r>
      <w:r>
        <w:t xml:space="preserve">.  br. 3St-2015/15-9 od 7. ožujka 2016. obustavljen </w:t>
      </w:r>
      <w:r w:rsidR="00481ED3">
        <w:t>skraćeni stečajni postupak nad dužnikom</w:t>
      </w:r>
      <w:r>
        <w:t>.</w:t>
      </w:r>
    </w:p>
    <w:p w:rsidRDefault="00481ED3" w:rsidP="00086317" w:rsidR="00481ED3">
      <w:pPr>
        <w:ind w:firstLine="708"/>
        <w:jc w:val="both"/>
      </w:pPr>
      <w:r>
        <w:t>S obzirom da je potonje rješenje postalo pravomoćno, to je temeljem odredbe čl. 433. SZ-a donesena odluka kao u izreci ovog rješenja.</w:t>
      </w:r>
      <w:r w:rsidR="00086317">
        <w:t xml:space="preserve"> </w:t>
      </w:r>
    </w:p>
    <w:p w:rsidRDefault="00086317" w:rsidP="00086317" w:rsidR="00086317">
      <w:pPr>
        <w:ind w:firstLine="708"/>
        <w:jc w:val="both"/>
      </w:pPr>
    </w:p>
    <w:p w:rsidRDefault="006C4C20" w:rsidP="006C4C20" w:rsidR="006C4C20" w:rsidRPr="00F60CD9">
      <w:pPr>
        <w:jc w:val="both"/>
      </w:pPr>
    </w:p>
    <w:p w:rsidRDefault="00481ED3" w:rsidP="006C4C20" w:rsidR="006C4C20" w:rsidRPr="00F60CD9">
      <w:pPr>
        <w:jc w:val="center"/>
      </w:pPr>
      <w:r>
        <w:t>U Zadru</w:t>
      </w:r>
      <w:r w:rsidR="006C4C20" w:rsidRPr="00F60CD9">
        <w:t xml:space="preserve"> </w:t>
      </w:r>
      <w:r w:rsidR="000E6582">
        <w:t xml:space="preserve">2. svibnja 2016. </w:t>
      </w:r>
    </w:p>
    <w:p w:rsidRDefault="00086317" w:rsidP="006C4C20" w:rsidR="00086317">
      <w:pPr>
        <w:jc w:val="right"/>
      </w:pPr>
    </w:p>
    <w:p w:rsidRDefault="00086317" w:rsidP="006C4C20" w:rsidR="00086317">
      <w:pPr>
        <w:jc w:val="right"/>
      </w:pPr>
    </w:p>
    <w:p w:rsidRDefault="006C4C20" w:rsidP="006C4C20" w:rsidR="006C4C20">
      <w:pPr>
        <w:jc w:val="right"/>
      </w:pPr>
      <w:r w:rsidRPr="002C500F">
        <w:t>Su</w:t>
      </w:r>
      <w:r>
        <w:t>tkinja:</w:t>
      </w:r>
    </w:p>
    <w:p w:rsidRDefault="00481ED3" w:rsidP="00086317" w:rsidR="006C4C20">
      <w:pPr>
        <w:jc w:val="right"/>
      </w:pPr>
      <w:r>
        <w:t>Tina Grgas</w:t>
      </w:r>
    </w:p>
    <w:p w:rsidRDefault="006C4C20" w:rsidP="006C4C20" w:rsidR="006C4C20" w:rsidRPr="00F60CD9"/>
    <w:p w:rsidRDefault="006C4C20" w:rsidP="000E6582" w:rsidR="006C4C20" w:rsidRPr="00F60CD9">
      <w:pPr>
        <w:ind w:firstLine="360"/>
      </w:pPr>
      <w:r w:rsidRPr="00F60CD9">
        <w:t xml:space="preserve">UPUTA O PRAVNOM LIJEKU:  </w:t>
      </w:r>
    </w:p>
    <w:p w:rsidRDefault="00891599" w:rsidP="00481ED3" w:rsidR="006C4C20" w:rsidRPr="00F60CD9">
      <w:pPr>
        <w:ind w:firstLine="360"/>
      </w:pPr>
      <w:r>
        <w:t xml:space="preserve">Protiv ovog rješenja nije </w:t>
      </w:r>
      <w:r w:rsidR="006C4C20" w:rsidRPr="00F60CD9">
        <w:t>dopuštena žalba.</w:t>
      </w:r>
    </w:p>
    <w:p w:rsidRDefault="006C4C20" w:rsidP="006C4C20" w:rsidR="006C4C20" w:rsidRPr="00F60CD9">
      <w:pPr>
        <w:ind w:firstLine="360"/>
      </w:pPr>
    </w:p>
    <w:p w:rsidRDefault="006C4C20" w:rsidP="006C4C20" w:rsidR="006C4C20" w:rsidRPr="00F60CD9">
      <w:pPr>
        <w:ind w:firstLine="360"/>
      </w:pPr>
    </w:p>
    <w:p w:rsidRDefault="006C4C20" w:rsidP="006C4C20" w:rsidR="006C4C20" w:rsidRPr="00F60CD9">
      <w:pPr>
        <w:ind w:firstLine="360"/>
      </w:pPr>
      <w:r w:rsidRPr="00F60CD9">
        <w:t xml:space="preserve">Dostaviti: </w:t>
      </w:r>
    </w:p>
    <w:p w:rsidRDefault="00417139" w:rsidP="006C4C20" w:rsidR="00417139">
      <w:pPr>
        <w:numPr>
          <w:ilvl w:val="0"/>
          <w:numId w:val="1"/>
        </w:numPr>
      </w:pPr>
      <w:r>
        <w:t>D</w:t>
      </w:r>
      <w:r w:rsidR="006C4C20">
        <w:t xml:space="preserve">užniku </w:t>
      </w:r>
      <w:r w:rsidR="00891599">
        <w:t>putem e-Oglasne ploče suda</w:t>
      </w:r>
    </w:p>
    <w:p w:rsidRDefault="00417139" w:rsidP="006C4C20" w:rsidR="00891599">
      <w:pPr>
        <w:numPr>
          <w:ilvl w:val="0"/>
          <w:numId w:val="1"/>
        </w:numPr>
      </w:pPr>
      <w:r>
        <w:t xml:space="preserve">Članu uprave dužnika </w:t>
      </w:r>
      <w:r w:rsidR="006C4C20" w:rsidRPr="00F60CD9">
        <w:t>s upozorenjem</w:t>
      </w:r>
      <w:r>
        <w:t>, poštanskim putem i putem e-Oglasne ploče suda</w:t>
      </w:r>
      <w:r w:rsidR="006C4C20" w:rsidRPr="00E9577E">
        <w:t xml:space="preserve"> </w:t>
      </w:r>
      <w:r w:rsidR="006C4C20" w:rsidRPr="00F60CD9">
        <w:t>FINA</w:t>
      </w:r>
      <w:r>
        <w:t>-</w:t>
      </w:r>
      <w:r w:rsidR="006C4C20">
        <w:t>elektronskim putem</w:t>
      </w:r>
    </w:p>
    <w:p w:rsidRDefault="00891599" w:rsidP="006C4C20" w:rsidR="006C4C20">
      <w:pPr>
        <w:numPr>
          <w:ilvl w:val="0"/>
          <w:numId w:val="1"/>
        </w:numPr>
      </w:pPr>
      <w:r>
        <w:t xml:space="preserve">Predlagatelju RH po ŽDO Zadar putem e-Oglasne ploče suda </w:t>
      </w:r>
      <w:r w:rsidR="006C4C20">
        <w:t xml:space="preserve"> </w:t>
      </w:r>
    </w:p>
    <w:p w:rsidRDefault="00891599" w:rsidP="006C4C20" w:rsidR="006C4C20" w:rsidRPr="00F60CD9">
      <w:pPr>
        <w:numPr>
          <w:ilvl w:val="0"/>
          <w:numId w:val="1"/>
        </w:numPr>
      </w:pPr>
      <w:r>
        <w:t>U</w:t>
      </w:r>
      <w:r w:rsidR="006C4C20" w:rsidRPr="00F60CD9">
        <w:t xml:space="preserve"> spis</w:t>
      </w:r>
    </w:p>
    <w:p w:rsidRDefault="006C4C20" w:rsidP="006C4C20" w:rsidR="006C4C20" w:rsidRPr="00F60CD9"/>
    <w:p w:rsidRDefault="006C4C20" w:rsidP="006C4C20" w:rsidR="006C4C20" w:rsidRPr="00F60CD9"/>
    <w:p w:rsidRDefault="006C4C20" w:rsidP="006C4C20" w:rsidR="006C4C20" w:rsidRPr="00F60CD9">
      <w:pPr>
        <w:ind w:firstLine="360"/>
      </w:pPr>
    </w:p>
    <w:p w:rsidRDefault="006C4C20" w:rsidP="006C4C20" w:rsidR="006C4C20" w:rsidRPr="00F60CD9">
      <w:pPr>
        <w:ind w:firstLine="360"/>
      </w:pPr>
    </w:p>
    <w:p w:rsidRDefault="0014671C" w:rsidR="0014671C"/>
    <w:sectPr w:rsidSect="0044566F" w:rsidR="001467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582" w:rsidP="000E6582" w:rsidR="000E6582">
      <w:r>
        <w:separator/>
      </w:r>
    </w:p>
  </w:endnote>
  <w:endnote w:id="0" w:type="continuationSeparator">
    <w:p w:rsidRDefault="000E6582" w:rsidP="000E6582" w:rsidR="000E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968" w:rsidR="0083296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968" w:rsidR="0083296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968" w:rsidR="008329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582" w:rsidP="000E6582" w:rsidR="000E6582">
      <w:r>
        <w:separator/>
      </w:r>
    </w:p>
  </w:footnote>
  <w:footnote w:id="0" w:type="continuationSeparator">
    <w:p w:rsidRDefault="000E6582" w:rsidP="000E6582" w:rsidR="000E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968" w:rsidR="008329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968" w:rsidP="00832968" w:rsidR="0050475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3129F3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 w:rsidR="000E6582">
      <w:t>Poslovni broj 3. St</w:t>
    </w:r>
    <w:r>
      <w:t>-554/2016-10</w:t>
    </w:r>
  </w:p>
  <w:p w:rsidRDefault="003129F3" w:rsidR="005047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968" w:rsidR="008329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4C20"/>
    <w:rsid w:val="00042CB7"/>
    <w:rsid w:val="00086317"/>
    <w:rsid w:val="000E088F"/>
    <w:rsid w:val="000E6582"/>
    <w:rsid w:val="0014671C"/>
    <w:rsid w:val="001565E5"/>
    <w:rsid w:val="003129F3"/>
    <w:rsid w:val="00417139"/>
    <w:rsid w:val="00481ED3"/>
    <w:rsid w:val="006C4C20"/>
    <w:rsid w:val="00774BEA"/>
    <w:rsid w:val="00832968"/>
    <w:rsid w:val="00891599"/>
    <w:rsid w:val="008D3316"/>
    <w:rsid w:val="0094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4C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4C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4C2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4C2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6C4C2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6C4C20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65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658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9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9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9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4C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4C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4C2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4C2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6C4C2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6C4C20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65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658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9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9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9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ALTUS d.o.o. za trgovinu, proizvodnju i usluge</izvorni_sadrzaj>
    <derivirana_varijabla naziv="DomainObject.Predmet.ProtustrankaFormated_1">  ALTUS d.o.o. za trgovinu, proizvodnju i usluge</derivirana_varijabla>
  </DomainObject.Predmet.ProtustrankaFormated>
  <DomainObject.Predmet.ProtustrankaFormatedOIB>
    <izvorni_sadrzaj>  ALTUS d.o.o. za trgovinu, proizvodnju i usluge, OIB 29363214503</izvorni_sadrzaj>
    <derivirana_varijabla naziv="DomainObject.Predmet.ProtustrankaFormatedOIB_1">  ALTUS d.o.o. za trgovinu, proizvodnju i usluge, OIB 29363214503</derivirana_varijabla>
  </DomainObject.Predmet.ProtustrankaFormatedOIB>
  <DomainObject.Predmet.ProtustrankaFormatedWithAdress>
    <izvorni_sadrzaj> ALTUS d.o.o. za trgovinu, proizvodnju i usluge, Murvica 1, 23000 Murvica</izvorni_sadrzaj>
    <derivirana_varijabla naziv="DomainObject.Predmet.ProtustrankaFormatedWithAdress_1"> ALTUS d.o.o. za trgovinu, proizvodnju i usluge, Murvica 1, 23000 Murvica</derivirana_varijabla>
  </DomainObject.Predmet.ProtustrankaFormatedWithAdress>
  <DomainObject.Predmet.ProtustrankaFormatedWithAdressOIB>
    <izvorni_sadrzaj> ALTUS d.o.o. za trgovinu, proizvodnju i usluge, OIB 29363214503, Murvica 1, 23000 Murvica</izvorni_sadrzaj>
    <derivirana_varijabla naziv="DomainObject.Predmet.ProtustrankaFormatedWithAdressOIB_1"> ALTUS d.o.o. za trgovinu, proizvodnju i usluge, OIB 29363214503, Murvica 1, 23000 Murvica</derivirana_varijabla>
  </DomainObject.Predmet.ProtustrankaFormatedWithAdressOIB>
  <DomainObject.Predmet.ProtustrankaWithAdress>
    <izvorni_sadrzaj>ALTUS d.o.o. za trgovinu, proizvodnju i usluge Murvica 1, 23000 Murvica</izvorni_sadrzaj>
    <derivirana_varijabla naziv="DomainObject.Predmet.ProtustrankaWithAdress_1">ALTUS d.o.o. za trgovinu, proizvodnju i usluge Murvica 1, 23000 Murvica</derivirana_varijabla>
  </DomainObject.Predmet.ProtustrankaWithAdress>
  <DomainObject.Predmet.ProtustrankaWithAdressOIB>
    <izvorni_sadrzaj>ALTUS d.o.o. za trgovinu, proizvodnju i usluge, OIB 29363214503, Murvica 1, 23000 Murvica</izvorni_sadrzaj>
    <derivirana_varijabla naziv="DomainObject.Predmet.ProtustrankaWithAdressOIB_1">ALTUS d.o.o. za trgovinu, proizvodnju i usluge, OIB 29363214503, Murvica 1, 23000 Murvica</derivirana_varijabla>
  </DomainObject.Predmet.ProtustrankaWithAdressOIB>
  <DomainObject.Predmet.ProtustrankaNazivFormated>
    <izvorni_sadrzaj>ALTUS d.o.o. za trgovinu, proizvodnju i usluge</izvorni_sadrzaj>
    <derivirana_varijabla naziv="DomainObject.Predmet.ProtustrankaNazivFormated_1">ALTUS d.o.o. za trgovinu, proizvodnju i usluge</derivirana_varijabla>
  </DomainObject.Predmet.ProtustrankaNazivFormated>
  <DomainObject.Predmet.ProtustrankaNazivFormatedOIB>
    <izvorni_sadrzaj>ALTUS d.o.o. za trgovinu, proizvodnju i usluge, OIB 29363214503</izvorni_sadrzaj>
    <derivirana_varijabla naziv="DomainObject.Predmet.ProtustrankaNazivFormatedOIB_1">ALTUS d.o.o. za trgovinu, proizvodnju i usluge, OIB 29363214503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ALTUS d.o.o. za trgovinu, proizvodnju i usluge</item>
    </izvorni_sadrzaj>
    <derivirana_varijabla naziv="DomainObject.Predmet.ProtuStrankaListFormated_1">
      <item>ALTUS d.o.o. za trgovinu, proizvodnju i usluge</item>
    </derivirana_varijabla>
  </DomainObject.Predmet.ProtuStrankaListFormated>
  <DomainObject.Predmet.ProtuStrankaListFormatedOIB>
    <izvorni_sadrzaj>
      <item>ALTUS d.o.o. za trgovinu, proizvodnju i usluge, OIB 29363214503</item>
    </izvorni_sadrzaj>
    <derivirana_varijabla naziv="DomainObject.Predmet.ProtuStrankaListFormatedOIB_1">
      <item>ALTUS d.o.o. za trgovinu, proizvodnju i usluge, OIB 29363214503</item>
    </derivirana_varijabla>
  </DomainObject.Predmet.ProtuStrankaListFormatedOIB>
  <DomainObject.Predmet.ProtuStrankaListFormatedWithAdress>
    <izvorni_sadrzaj>
      <item>ALTUS d.o.o. za trgovinu, proizvodnju i usluge, Murvica 1, 23000 Murvica</item>
    </izvorni_sadrzaj>
    <derivirana_varijabla naziv="DomainObject.Predmet.ProtuStrankaListFormatedWithAdress_1">
      <item>ALTUS d.o.o. za trgovinu, proizvodnju i usluge, Murvica 1, 23000 Murvica</item>
    </derivirana_varijabla>
  </DomainObject.Predmet.ProtuStrankaListFormatedWithAdress>
  <DomainObject.Predmet.ProtuStrankaListFormatedWithAdressOIB>
    <izvorni_sadrzaj>
      <item>ALTUS d.o.o. za trgovinu, proizvodnju i usluge, OIB 29363214503, Murvica 1, 23000 Murvica</item>
    </izvorni_sadrzaj>
    <derivirana_varijabla naziv="DomainObject.Predmet.ProtuStrankaListFormatedWithAdressOIB_1">
      <item>ALTUS d.o.o. za trgovinu, proizvodnju i usluge, OIB 29363214503, Murvica 1, 23000 Murvica</item>
    </derivirana_varijabla>
  </DomainObject.Predmet.ProtuStrankaListFormatedWithAdressOIB>
  <DomainObject.Predmet.ProtuStrankaListNazivFormated>
    <izvorni_sadrzaj>
      <item>ALTUS d.o.o. za trgovinu, proizvodnju i usluge</item>
    </izvorni_sadrzaj>
    <derivirana_varijabla naziv="DomainObject.Predmet.ProtuStrankaListNazivFormated_1">
      <item>ALTUS d.o.o. za trgovinu, proizvodnju i usluge</item>
    </derivirana_varijabla>
  </DomainObject.Predmet.ProtuStrankaListNazivFormated>
  <DomainObject.Predmet.ProtuStrankaListNazivFormatedOIB>
    <izvorni_sadrzaj>
      <item>ALTUS d.o.o. za trgovinu, proizvodnju i usluge, OIB 29363214503</item>
    </izvorni_sadrzaj>
    <derivirana_varijabla naziv="DomainObject.Predmet.ProtuStrankaListNazivFormatedOIB_1">
      <item>ALTUS d.o.o. za trgovinu, proizvodnju i usluge, OIB 29363214503</item>
    </derivirana_varijabla>
  </DomainObject.Predmet.ProtuStrankaListNazivFormatedOIB>
  <DomainObject.Predmet.OstaliListFormated>
    <izvorni_sadrzaj>
      <item>Hrvoje Stipić</item>
    </izvorni_sadrzaj>
    <derivirana_varijabla naziv="DomainObject.Predmet.OstaliListFormated_1">
      <item>Hrvoje Stipić</item>
    </derivirana_varijabla>
  </DomainObject.Predmet.OstaliListFormated>
  <DomainObject.Predmet.OstaliListFormatedOIB>
    <izvorni_sadrzaj>
      <item>Hrvoje Stipić, OIB 66645255254</item>
    </izvorni_sadrzaj>
    <derivirana_varijabla naziv="DomainObject.Predmet.OstaliListFormatedOIB_1">
      <item>Hrvoje Stipić, OIB 66645255254</item>
    </derivirana_varijabla>
  </DomainObject.Predmet.OstaliListFormatedOIB>
  <DomainObject.Predmet.OstaliListFormatedWithAdress>
    <izvorni_sadrzaj>
      <item>Hrvoje Stipić, Žmanski Prilaz 5, 23000 Zadar</item>
    </izvorni_sadrzaj>
    <derivirana_varijabla naziv="DomainObject.Predmet.OstaliListFormatedWithAdress_1">
      <item>Hrvoje Stipić, Žmanski Prilaz 5, 23000 Zadar</item>
    </derivirana_varijabla>
  </DomainObject.Predmet.OstaliListFormatedWithAdress>
  <DomainObject.Predmet.OstaliListFormatedWithAdressOIB>
    <izvorni_sadrzaj>
      <item>Hrvoje Stipić, OIB 66645255254, Žmanski Prilaz 5, 23000 Zadar</item>
    </izvorni_sadrzaj>
    <derivirana_varijabla naziv="DomainObject.Predmet.OstaliListFormatedWithAdressOIB_1">
      <item>Hrvoje Stipić, OIB 66645255254, Žmanski Prilaz 5, 23000 Zadar</item>
    </derivirana_varijabla>
  </DomainObject.Predmet.OstaliListFormatedWithAdressOIB>
  <DomainObject.Predmet.OstaliListNazivFormated>
    <izvorni_sadrzaj>
      <item>Hrvoje Stipić</item>
    </izvorni_sadrzaj>
    <derivirana_varijabla naziv="DomainObject.Predmet.OstaliListNazivFormated_1">
      <item>Hrvoje Stipić</item>
    </derivirana_varijabla>
  </DomainObject.Predmet.OstaliListNazivFormated>
  <DomainObject.Predmet.OstaliListNazivFormatedOIB>
    <izvorni_sadrzaj>
      <item>Hrvoje Stipić, OIB 66645255254</item>
    </izvorni_sadrzaj>
    <derivirana_varijabla naziv="DomainObject.Predmet.OstaliListNazivFormatedOIB_1">
      <item>Hrvoje Stipić, OIB 66645255254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ALTUS d.o.o. za trgovinu, proizvodnju i usluge</izvorni_sadrzaj>
    <derivirana_varijabla naziv="DomainObject.Predmet.ProtustrankaIDrugi_1">ALTUS d.o.o. za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ALTUS d.o.o. za trgovinu, proizvodnju i usluge, OIB 29363214503, Murvica 1, 23000 Murvica</izvorni_sadrzaj>
    <derivirana_varijabla naziv="DomainObject.Predmet.ProtustrankaIDrugiAdressOIB_1">ALTUS d.o.o. za trgovinu, proizvodnju i usluge, OIB 29363214503, Murvica 1,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ALTUS d.o.o. za trgovinu, proizvodnju i usluge</item>
      <item>FINA</item>
      <item>Hrvoje Stipić</item>
    </izvorni_sadrzaj>
    <derivirana_varijabla naziv="DomainObject.Predmet.SudioniciListNaziv_1">
      <item>ALTUS d.o.o. za trgovinu, proizvodnju i usluge</item>
      <item>FINA</item>
      <item>Hrvoje Stipić</item>
    </derivirana_varijabla>
  </DomainObject.Predmet.SudioniciListNaziv>
  <DomainObject.Predmet.SudioniciListAdressOIB>
    <izvorni_sadrzaj>
      <item>ALTUS d.o.o. za trgovinu, proizvodnju i usluge, OIB 29363214503, Murvica 1,23000 Murvica</item>
      <item>FINA, OIB 85821130368</item>
      <item>Hrvoje Stipić, OIB 66645255254, Žmanski Prilaz 5,23000 Zadar</item>
    </izvorni_sadrzaj>
    <derivirana_varijabla naziv="DomainObject.Predmet.SudioniciListAdressOIB_1">
      <item>ALTUS d.o.o. za trgovinu, proizvodnju i usluge, OIB 29363214503, Murvica 1,23000 Murvica</item>
      <item>FINA, OIB 85821130368</item>
      <item>Hrvoje Stipić, OIB 66645255254, Žmanski Prilaz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29363214503</item>
      <item>, OIB 85821130368</item>
      <item>, OIB 66645255254</item>
    </izvorni_sadrzaj>
    <derivirana_varijabla naziv="DomainObject.Predmet.SudioniciListNazivOIB_1">
      <item>, OIB 29363214503</item>
      <item>, OIB 85821130368</item>
      <item>, OIB 66645255254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2580</properties:Characters>
  <properties:Lines>76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2016-05-02T09:00:00Z</dcterms:created>
  <dc:creator>Tina Grgas</dc:creator>
  <cp:lastModifiedBy>Martina Kalmeta</cp:lastModifiedBy>
  <dcterms:modified xmlns:xsi="http://www.w3.org/2001/XMLSchema-instance" xsi:type="dcterms:W3CDTF">2016-05-03T08:46:00Z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