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8020" w14:paraId="a928020" w:rsidRDefault="00F24ACB" w:rsidP="00F24ACB" w:rsidR="00F24ACB" w:rsidRPr="00F24ACB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Pr="00F24ACB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27100" cx="695325"/>
            <wp:effectExtent b="635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7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Broj: 2/St-</w:t>
      </w:r>
      <w:r w:rsidR="0085378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248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/</w:t>
      </w:r>
      <w:r w:rsidR="0085378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2012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</w:t>
      </w:r>
      <w:r w:rsidR="0085378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175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35 000 SLAVONSKI BROD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853784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53784" w:rsidP="00853784" w:rsidR="00853784" w:rsidRPr="0085378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53784" w:rsidP="00853784" w:rsidR="008537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 OSIJEKU, STALNA SLUŽBA U SLAVONSKOM BRODU, po sucu Davorinu Pavičić, u stečajnom postupku nad dužnikom TOFRADO d.o.o. iz PLETERNICE, Ante Starčevića 16, OIB: 92907511183,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 </w:t>
      </w:r>
    </w:p>
    <w:p w:rsidRDefault="00853784" w:rsidP="00853784" w:rsidR="00853784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853784" w:rsidR="00F24ACB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Z A K L J U Č A K</w:t>
      </w:r>
    </w:p>
    <w:p w:rsidRDefault="00F24ACB" w:rsidP="00F24ACB" w:rsidR="00F24ACB" w:rsidRPr="00F24A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Jozi Periću</w:t>
      </w:r>
      <w:r w:rsidR="00A12FDA"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OIB: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83577001032</w:t>
      </w:r>
      <w:r w:rsidR="00A12FDA" w:rsidRP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Dr. Franje Tuđmana 28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Velika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troškova za razdoblje od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 do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</w:t>
      </w:r>
    </w:p>
    <w:p w:rsidRDefault="00A12FDA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to 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troškovi korištenja osobnog automobila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službene svrhe u iznosu od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1.650,00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neto,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prema priloženoj specifikaciji putnih naloga.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podnio je zahtjev za isplatu troškova upotrebe osobnog automobila u službe svrhe sa obrazloženjem razloga pu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tovanja kao i kilometara i to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razdoblje </w:t>
      </w:r>
      <w:r w:rsidR="00853784"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od 01. siječ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nja 2016. do 30. listopada 2017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. za što je prilož</w:t>
      </w:r>
      <w:r w:rsidR="00C13D1C">
        <w:rPr>
          <w:rFonts w:cs="Times New Roman" w:hAnsi="Times New Roman" w:ascii="Times New Roman"/>
          <w:color w:val="000000"/>
          <w:sz w:val="24"/>
          <w:szCs w:val="24"/>
          <w:lang w:val="hr-HR"/>
        </w:rPr>
        <w:t>io vjerodostojnu dokumentaciju, n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alozi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obrazloženjem razloga službenog putovanja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Stoga je</w:t>
      </w:r>
      <w:r w:rsidR="00C13D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izreci.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853784" w:rsidP="00F24ACB" w:rsidR="00853784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F24ACB" w:rsidP="00F24ACB" w:rsidR="00F347A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4371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C13D1C" w:rsidP="00F24ACB" w:rsidR="00C13D1C" w:rsidRPr="0094371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86A52" w:rsidP="00F24ACB" w:rsidR="00F86A5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DNA:</w:t>
      </w:r>
    </w:p>
    <w:p w:rsidRDefault="00F86A52" w:rsidP="00F86A52" w:rsid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C13D1C">
        <w:rPr>
          <w:rFonts w:cs="Times New Roman" w:hAnsi="Times New Roman" w:ascii="Times New Roman"/>
          <w:sz w:val="24"/>
          <w:szCs w:val="24"/>
          <w:lang w:val="hr-HR"/>
        </w:rPr>
        <w:t>Jozo Perić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>, stečajni upravitelj</w:t>
      </w:r>
    </w:p>
    <w:p w:rsidRDefault="00F86A52" w:rsidP="00F86A52" w:rsidR="00C13D1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943710">
        <w:rPr>
          <w:rFonts w:cs="Times New Roman" w:hAnsi="Times New Roman" w:ascii="Times New Roman"/>
          <w:sz w:val="24"/>
          <w:szCs w:val="24"/>
        </w:rPr>
        <w:t xml:space="preserve">  Na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>.</w:t>
      </w:r>
    </w:p>
    <w:p w:rsidRDefault="00C13D1C" w:rsidP="00F86A52" w:rsidR="00F86A52" w:rsidRP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>
        <w:rPr>
          <w:rFonts w:cs="Times New Roman" w:hAnsi="Times New Roman" w:ascii="Times New Roman"/>
          <w:sz w:val="24"/>
          <w:szCs w:val="24"/>
        </w:rPr>
        <w:t>Kal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15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spellEnd"/>
      <w:proofErr w:type="gramEnd"/>
      <w:r w:rsidR="00F86A52" w:rsidRPr="00F86A52">
        <w:rPr>
          <w:rFonts w:cs="Times New Roman" w:hAnsi="Times New Roman" w:ascii="Times New Roman"/>
          <w:sz w:val="24"/>
          <w:szCs w:val="24"/>
        </w:rPr>
        <w:br/>
      </w:r>
    </w:p>
    <w:sectPr w:rsidR="00F86A52" w:rsidRPr="00F86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1E7AEC"/>
    <w:rsid w:val="00853784"/>
    <w:rsid w:val="00917402"/>
    <w:rsid w:val="00943710"/>
    <w:rsid w:val="00A12FDA"/>
    <w:rsid w:val="00AA5FF7"/>
    <w:rsid w:val="00C13D1C"/>
    <w:rsid w:val="00CA14C1"/>
    <w:rsid w:val="00D62EDF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4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4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St-248/2012-175</izvorni_sadrzaj>
    <derivirana_varijabla naziv="DomainObject.Oznaka_1">St-248/2012-175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St-248/2012</izvorni_sadrzaj>
    <derivirana_varijabla naziv="DomainObject.Predmet.OznakaBroj_1">St-248/2012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kod Dubi ,III , IV , V dio......., .</izvorni_sadrzaj>
    <derivirana_varijabla naziv="DomainObject.Predmet.PrimjedbaSuca_1">I,II  kod Dubi ,III , IV , V dio......., .</derivirana_varijabla>
  </DomainObject.Predmet.PrimjedbaSuca>
  <DomainObject.Predmet.ProtustrankaFormated>
    <izvorni_sadrzaj>  TOFRADO  d.o.o. za metalo-prerađivačku djelatnost, trgovinu na veliko i malo, uvoz-izvoz "u ste</izvorni_sadrzaj>
    <derivirana_varijabla naziv="DomainObject.Predmet.ProtustrankaFormated_1">  TOFRADO  d.o.o. za metalo-prerađivačku djelatnost, trgovinu na veliko i malo, uvoz-izvoz "u ste</derivirana_varijabla>
  </DomainObject.Predmet.ProtustrankaFormated>
  <DomainObject.Predmet.ProtustrankaFormatedOIB>
    <izvorni_sadrzaj>  TOFRADO  d.o.o. za metalo-prerađivačku djelatnost, trgovinu na veliko i malo, uvoz-izvoz "u ste, OIB 92907511183</izvorni_sadrzaj>
    <derivirana_varijabla naziv="DomainObject.Predmet.ProtustrankaFormatedOIB_1">  TOFRADO  d.o.o. za metalo-prerađivačku djelatnost, trgovinu na veliko i malo, uvoz-izvoz "u ste, OIB 92907511183</derivirana_varijabla>
  </DomainObject.Predmet.ProtustrankaFormatedOIB>
  <DomainObject.Predmet.ProtustrankaFormatedWithAdress>
    <izvorni_sadrzaj> TOFRADO  d.o.o. za metalo-prerađivačku djelatnost, trgovinu na veliko i malo, uvoz-izvoz "u ste, Ante Starčevića 16, 34310 Pleternica</izvorni_sadrzaj>
    <derivirana_varijabla naziv="DomainObject.Predmet.ProtustrankaFormatedWithAdress_1"> TOFRADO  d.o.o. za metalo-prerađivačku djelatnost, trgovinu na veliko i malo, uvoz-izvoz "u ste, Ante Starčevića 16, 34310 Pleternica</derivirana_varijabla>
  </DomainObject.Predmet.ProtustrankaFormatedWithAdress>
  <DomainObject.Predmet.ProtustrankaFormatedWithAdressOIB>
    <izvorni_sadrzaj> TOFRADO  d.o.o. za metalo-prerađivačku djelatnost, trgovinu na veliko i malo, uvoz-izvoz "u ste, OIB 92907511183, Ante Starčevića 16, 34310 Pleternica</izvorni_sadrzaj>
    <derivirana_varijabla naziv="DomainObject.Predmet.ProtustrankaFormatedWithAdressOIB_1"> TOFRADO  d.o.o. za metalo-prerađivačku djelatnost, trgovinu na veliko i malo, uvoz-izvoz "u ste, OIB 92907511183, Ante Starčevića 16, 34310 Pleternica</derivirana_varijabla>
  </DomainObject.Predmet.ProtustrankaFormatedWithAdressOIB>
  <DomainObject.Predmet.ProtustrankaWithAdress>
    <izvorni_sadrzaj>TOFRADO  d.o.o. za metalo-prerađivačku djelatnost, trgovinu na veliko i malo, uvoz-izvoz "u ste Ante Starčevića 16, 34310 Pleternica</izvorni_sadrzaj>
    <derivirana_varijabla naziv="DomainObject.Predmet.ProtustrankaWithAdress_1">TOFRADO  d.o.o. za metalo-prerađivačku djelatnost, trgovinu na veliko i malo, uvoz-izvoz "u ste Ante Starčevića 16, 34310 Pleternica</derivirana_varijabla>
  </DomainObject.Predmet.ProtustrankaWithAdress>
  <DomainObject.Predmet.ProtustrankaWithAdressOIB>
    <izvorni_sadrzaj>TOFRADO  d.o.o. za metalo-prerađivačku djelatnost, trgovinu na veliko i malo, uvoz-izvoz "u ste, OIB 92907511183, Ante Starčevića 16, 34310 Pleternica</izvorni_sadrzaj>
    <derivirana_varijabla naziv="DomainObject.Predmet.ProtustrankaWithAdressOIB_1">TOFRADO  d.o.o. za metalo-prerađivačku djelatnost, trgovinu na veliko i malo, uvoz-izvoz "u ste, OIB 92907511183, Ante Starčevića 16, 34310 Pleternica</derivirana_varijabla>
  </DomainObject.Predmet.ProtustrankaWithAdressOIB>
  <DomainObject.Predmet.ProtustrankaNazivFormated>
    <izvorni_sadrzaj>TOFRADO  d.o.o. za metalo-prerađivačku djelatnost, trgovinu na veliko i malo, uvoz-izvoz "u ste</izvorni_sadrzaj>
    <derivirana_varijabla naziv="DomainObject.Predmet.ProtustrankaNazivFormated_1">TOFRADO  d.o.o. za metalo-prerađivačku djelatnost, trgovinu na veliko i malo, uvoz-izvoz "u ste</derivirana_varijabla>
  </DomainObject.Predmet.ProtustrankaNazivFormated>
  <DomainObject.Predmet.ProtustrankaNazivFormatedOIB>
    <izvorni_sadrzaj>TOFRADO  d.o.o. za metalo-prerađivačku djelatnost, trgovinu na veliko i malo, uvoz-izvoz "u ste, OIB 92907511183</izvorni_sadrzaj>
    <derivirana_varijabla naziv="DomainObject.Predmet.ProtustrankaNazivFormatedOIB_1">TOFRADO  d.o.o. za metalo-prerađivačku djelatnost, trgovinu na veliko i malo, uvoz-izvoz "u ste, OIB 92907511183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  d.o.o. PLETERNICA</izvorni_sadrzaj>
    <derivirana_varijabla naziv="DomainObject.Predmet.StrankaFormated_1">  TOFRADO   d.o.o. PLETERNICA</derivirana_varijabla>
  </DomainObject.Predmet.StrankaFormated>
  <DomainObject.Predmet.StrankaFormatedOIB>
    <izvorni_sadrzaj>  TOFRADO   d.o.o. PLETERNICA, OIB 92907511183</izvorni_sadrzaj>
    <derivirana_varijabla naziv="DomainObject.Predmet.StrankaFormatedOIB_1">  TOFRADO   d.o.o. PLETERNICA, OIB 92907511183</derivirana_varijabla>
  </DomainObject.Predmet.StrankaFormatedOIB>
  <DomainObject.Predmet.StrankaFormatedWithAdress>
    <izvorni_sadrzaj> TOFRADO   d.o.o. PLETERNICA, A.Starčevića 16, 34310 Pleternica</izvorni_sadrzaj>
    <derivirana_varijabla naziv="DomainObject.Predmet.StrankaFormatedWithAdress_1"> TOFRADO   d.o.o. PLETERNICA, A.Starčevića 16, 34310 Pleternica</derivirana_varijabla>
  </DomainObject.Predmet.StrankaFormatedWithAdress>
  <DomainObject.Predmet.StrankaFormatedWithAdressOIB>
    <izvorni_sadrzaj> TOFRADO   d.o.o. PLETERNICA, OIB 92907511183, A.Starčevića 16, 34310 Pleternica</izvorni_sadrzaj>
    <derivirana_varijabla naziv="DomainObject.Predmet.StrankaFormatedWithAdressOIB_1"> TOFRADO   d.o.o. PLETERNICA, OIB 92907511183, A.Starčevića 16, 34310 Pleternica</derivirana_varijabla>
  </DomainObject.Predmet.StrankaFormatedWithAdressOIB>
  <DomainObject.Predmet.StrankaWithAdress>
    <izvorni_sadrzaj>TOFRADO   d.o.o. PLETERNICA A.Starčevića 16,34310 Pleternica</izvorni_sadrzaj>
    <derivirana_varijabla naziv="DomainObject.Predmet.StrankaWithAdress_1">TOFRADO   d.o.o. PLETERNICA A.Starčevića 16,34310 Pleternica</derivirana_varijabla>
  </DomainObject.Predmet.StrankaWithAdress>
  <DomainObject.Predmet.StrankaWithAdressOIB>
    <izvorni_sadrzaj>TOFRADO   d.o.o. PLETERNICA, OIB 92907511183, A.Starčevića 16,34310 Pleternica</izvorni_sadrzaj>
    <derivirana_varijabla naziv="DomainObject.Predmet.StrankaWithAdressOIB_1">TOFRADO   d.o.o. PLETERNICA, OIB 92907511183, A.Starčevića 16,34310 Pleternica</derivirana_varijabla>
  </DomainObject.Predmet.StrankaWithAdressOIB>
  <DomainObject.Predmet.StrankaNazivFormated>
    <izvorni_sadrzaj>TOFRADO   d.o.o. PLETERNICA</izvorni_sadrzaj>
    <derivirana_varijabla naziv="DomainObject.Predmet.StrankaNazivFormated_1">TOFRADO   d.o.o. PLETERNICA</derivirana_varijabla>
  </DomainObject.Predmet.StrankaNazivFormated>
  <DomainObject.Predmet.StrankaNazivFormatedOIB>
    <izvorni_sadrzaj>TOFRADO   d.o.o. PLETERNICA, OIB 92907511183</izvorni_sadrzaj>
    <derivirana_varijabla naziv="DomainObject.Predmet.StrankaNazivFormatedOIB_1">TOFRADO   d.o.o. PLETERNICA, OIB 92907511183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TOFRADO   d.o.o. PLETERNICA</item>
    </izvorni_sadrzaj>
    <derivirana_varijabla naziv="DomainObject.Predmet.StrankaListFormated_1">
      <item>TOFRADO   d.o.o. PLETERNICA</item>
    </derivirana_varijabla>
  </DomainObject.Predmet.StrankaListFormated>
  <DomainObject.Predmet.StrankaListFormatedOIB>
    <izvorni_sadrzaj>
      <item>TOFRADO   d.o.o. PLETERNICA, OIB 92907511183</item>
    </izvorni_sadrzaj>
    <derivirana_varijabla naziv="DomainObject.Predmet.StrankaListFormatedOIB_1">
      <item>TOFRADO   d.o.o. PLETERNICA, OIB 92907511183</item>
    </derivirana_varijabla>
  </DomainObject.Predmet.StrankaListFormatedOIB>
  <DomainObject.Predmet.StrankaListFormatedWithAdress>
    <izvorni_sadrzaj>
      <item>TOFRADO   d.o.o. PLETERNICA, A.Starčevića 16, 34310 Pleternica</item>
    </izvorni_sadrzaj>
    <derivirana_varijabla naziv="DomainObject.Predmet.StrankaListFormatedWithAdress_1">
      <item>TOFRADO   d.o.o. PLETERNICA, A.Starčevića 16, 34310 Pleternica</item>
    </derivirana_varijabla>
  </DomainObject.Predmet.StrankaListFormatedWithAdress>
  <DomainObject.Predmet.StrankaListFormatedWithAdressOIB>
    <izvorni_sadrzaj>
      <item>TOFRADO   d.o.o. PLETERNICA, OIB 92907511183, A.Starčevića 16, 34310 Pleternica</item>
    </izvorni_sadrzaj>
    <derivirana_varijabla naziv="DomainObject.Predmet.StrankaListFormatedWithAdressOIB_1">
      <item>TOFRADO   d.o.o. PLETERNICA, OIB 92907511183, A.Starčevića 16, 34310 Pleternica</item>
    </derivirana_varijabla>
  </DomainObject.Predmet.StrankaListFormatedWithAdressOIB>
  <DomainObject.Predmet.StrankaListNazivFormated>
    <izvorni_sadrzaj>
      <item>TOFRADO   d.o.o. PLETERNICA</item>
    </izvorni_sadrzaj>
    <derivirana_varijabla naziv="DomainObject.Predmet.StrankaListNazivFormated_1">
      <item>TOFRADO   d.o.o. PLETERNICA</item>
    </derivirana_varijabla>
  </DomainObject.Predmet.StrankaListNazivFormated>
  <DomainObject.Predmet.StrankaListNazivFormatedOIB>
    <izvorni_sadrzaj>
      <item>TOFRADO   d.o.o. PLETERNICA, OIB 92907511183</item>
    </izvorni_sadrzaj>
    <derivirana_varijabla naziv="DomainObject.Predmet.StrankaListNazivFormatedOIB_1">
      <item>TOFRADO   d.o.o. PLETERNICA, OIB 92907511183</item>
    </derivirana_varijabla>
  </DomainObject.Predmet.StrankaListNazivFormatedOIB>
  <DomainObject.Predmet.ProtuStrankaListFormated>
    <izvorni_sadrzaj>
      <item>TOFRADO  d.o.o. za metalo-prerađivačku djelatnost, trgovinu na veliko i malo, uvoz-izvoz "u ste</item>
    </izvorni_sadrzaj>
    <derivirana_varijabla naziv="DomainObject.Predmet.ProtuStrankaListFormated_1">
      <item>TOFRADO  d.o.o. za metalo-prerađivačku djelatnost, trgovinu na veliko i malo, uvoz-izvoz "u ste</item>
    </derivirana_varijabla>
  </DomainObject.Predmet.ProtuStrankaListFormated>
  <DomainObject.Predmet.ProtuStrankaListFormatedOIB>
    <izvorni_sadrzaj>
      <item>TOFRADO  d.o.o. za metalo-prerađivačku djelatnost, trgovinu na veliko i malo, uvoz-izvoz "u ste, OIB 92907511183</item>
    </izvorni_sadrzaj>
    <derivirana_varijabla naziv="DomainObject.Predmet.ProtuStrankaListFormatedOIB_1">
      <item>TOFRADO  d.o.o. za metalo-prerađivačku djelatnost, trgovinu na veliko i malo, uvoz-izvoz "u ste, OIB 92907511183</item>
    </derivirana_varijabla>
  </DomainObject.Predmet.ProtuStrankaListFormatedOIB>
  <DomainObject.Predmet.ProtuStrankaListFormatedWithAdress>
    <izvorni_sadrzaj>
      <item>TOFRADO  d.o.o. za metalo-prerađivačku djelatnost, trgovinu na veliko i malo, uvoz-izvoz "u ste, Ante Starčevića 16, 34310 Pleternica</item>
    </izvorni_sadrzaj>
    <derivirana_varijabla naziv="DomainObject.Predmet.ProtuStrankaListFormatedWithAdress_1">
      <item>TOFRADO  d.o.o. za metalo-prerađivačku djelatnost, trgovinu na veliko i malo, uvoz-izvoz "u ste, Ante Starčevića 16, 34310 Pleternica</item>
    </derivirana_varijabla>
  </DomainObject.Predmet.ProtuStrankaListFormatedWithAdress>
  <DomainObject.Predmet.ProtuStrankaListFormatedWithAdressOIB>
    <izvorni_sadrzaj>
      <item>TOFRADO  d.o.o. za metalo-prerađivačku djelatnost, trgovinu na veliko i malo, uvoz-izvoz "u ste, OIB 92907511183, Ante Starčevića 16, 34310 Pleternica</item>
    </izvorni_sadrzaj>
    <derivirana_varijabla naziv="DomainObject.Predmet.ProtuStrankaListFormatedWithAdressOIB_1">
      <item>TOFRADO  d.o.o. za metalo-prerađivačku djelatnost, trgovinu na veliko i malo, uvoz-izvoz "u ste, OIB 92907511183, Ante Starčevića 16, 34310 Pleternica</item>
    </derivirana_varijabla>
  </DomainObject.Predmet.ProtuStrankaListFormatedWithAdressOIB>
  <DomainObject.Predmet.ProtuStrankaListNazivFormated>
    <izvorni_sadrzaj>
      <item>TOFRADO  d.o.o. za metalo-prerađivačku djelatnost, trgovinu na veliko i malo, uvoz-izvoz "u ste</item>
    </izvorni_sadrzaj>
    <derivirana_varijabla naziv="DomainObject.Predmet.ProtuStrankaListNazivFormated_1">
      <item>TOFRADO  d.o.o. za metalo-prerađivačku djelatnost, trgovinu na veliko i malo, uvoz-izvoz "u ste</item>
    </derivirana_varijabla>
  </DomainObject.Predmet.ProtuStrankaListNazivFormated>
  <DomainObject.Predmet.ProtuStrankaListNazivFormatedOIB>
    <izvorni_sadrzaj>
      <item>TOFRADO  d.o.o. za metalo-prerađivačku djelatnost, trgovinu na veliko i malo, uvoz-izvoz "u ste, OIB 92907511183</item>
    </izvorni_sadrzaj>
    <derivirana_varijabla naziv="DomainObject.Predmet.ProtuStrankaListNazivFormatedOIB_1">
      <item>TOFRADO  d.o.o. za metalo-prerađivačku djelatnost, trgovinu na veliko i malo, uvoz-izvoz "u ste, OIB 92907511183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Franje Tuđmana 28, VELIKA 34330</item>
    </izvorni_sadrzaj>
    <derivirana_varijabla naziv="DomainObject.Predmet.OstaliListFormatedWithAdress_1">
      <item>JOZO PERIĆ, Dr. Franje Tuđmana 28, VELIKA 34330</item>
    </derivirana_varijabla>
  </DomainObject.Predmet.OstaliListFormatedWithAdress>
  <DomainObject.Predmet.OstaliListFormatedWithAdressOIB>
    <izvorni_sadrzaj>
      <item>JOZO PERIĆ, OIB 83577001032, Dr. Franje Tuđmana 28, VELIKA 34330</item>
    </izvorni_sadrzaj>
    <derivirana_varijabla naziv="DomainObject.Predmet.OstaliListFormatedWithAdressOIB_1">
      <item>JOZO PERIĆ, OIB 83577001032, Dr. Franje Tuđmana 28, VELIKA 34330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St-248/2012-175</izvorni_sadrzaj>
    <derivirana_varijabla naziv="DomainObject.PoslovniBrojDokumenta_1">St-248/2012-175</derivirana_varijabla>
  </DomainObject.PoslovniBrojDokumenta>
  <DomainObject.Predmet.StrankaIDrugi>
    <izvorni_sadrzaj>TOFRADO   d.o.o. PLETERNICA</izvorni_sadrzaj>
    <derivirana_varijabla naziv="DomainObject.Predmet.StrankaIDrugi_1">TOFRADO   d.o.o. PLETERNICA</derivirana_varijabla>
  </DomainObject.Predmet.StrankaIDrugi>
  <DomainObject.Predmet.ProtustrankaIDrugi>
    <izvorni_sadrzaj>TOFRADO  d.o.o. za metalo-prerađivačku djelatnost, trgovinu na veliko i malo, uvoz-izvoz "u ste</izvorni_sadrzaj>
    <derivirana_varijabla naziv="DomainObject.Predmet.ProtustrankaIDrugi_1">TOFRADO  d.o.o. za metalo-prerađivačku djelatnost, trgovinu na veliko i malo, uvoz-izvoz "u ste</derivirana_varijabla>
  </DomainObject.Predmet.ProtustrankaIDrugi>
  <DomainObject.Predmet.StrankaIDrugiAdressOIB>
    <izvorni_sadrzaj>TOFRADO   d.o.o. PLETERNICA, OIB 92907511183, A.Starčevića 16, 34310 Pleternica</izvorni_sadrzaj>
    <derivirana_varijabla naziv="DomainObject.Predmet.StrankaIDrugiAdressOIB_1">TOFRADO   d.o.o. PLETERNICA, OIB 92907511183, A.Starčevića 16, 34310 Pleternica</derivirana_varijabla>
  </DomainObject.Predmet.StrankaIDrugiAdressOIB>
  <DomainObject.Predmet.ProtustrankaIDrugiAdressOIB>
    <izvorni_sadrzaj>TOFRADO  d.o.o. za metalo-prerađivačku djelatnost, trgovinu na veliko i malo, uvoz-izvoz "u ste, OIB 92907511183, Ante Starčevića 16, 34310 Pleternica</izvorni_sadrzaj>
    <derivirana_varijabla naziv="DomainObject.Predmet.ProtustrankaIDrugiAdressOIB_1">TOFRADO  d.o.o. za metalo-prerađivačku djelatnost, trgovinu na veliko i malo, uvoz-izvoz "u ste, OIB 92907511183, Ante Starčevića 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 d.o.o. za metalo-prerađivačku djelatnost, trgovinu na veliko i malo, uvoz-izvoz "u ste</item>
      <item>TOFRADO   d.o.o. PLETERNICA</item>
      <item>JOZO PERIĆ</item>
    </izvorni_sadrzaj>
    <derivirana_varijabla naziv="DomainObject.Predmet.SudioniciListNaziv_1">
      <item>TOFRADO  d.o.o. za metalo-prerađivačku djelatnost, trgovinu na veliko i malo, uvoz-izvoz "u ste</item>
      <item>TOFRADO   d.o.o. PLETERNICA</item>
      <item>JOZO PERIĆ</item>
    </derivirana_varijabla>
  </DomainObject.Predmet.SudioniciListNaziv>
  <DomainObject.Predmet.SudioniciListAdressOIB>
    <izvorni_sadrzaj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izvorni_sadrzaj>
    <derivirana_varijabla naziv="DomainObject.Predmet.SudioniciListAdressOIB_1"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92907511183</item>
      <item>, OIB 92907511183</item>
      <item>, OIB 83577001032</item>
    </izvorni_sadrzaj>
    <derivirana_varijabla naziv="DomainObject.Predmet.SudioniciListNazivOIB_1">
      <item>, OIB 92907511183</item>
      <item>, OIB 92907511183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219</properties:Words>
  <properties:Characters>1104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2017-12-20T10:18:00Z</dcterms:created>
  <dc:creator>wsadmin</dc:creator>
  <cp:lastModifiedBy>wsadmin</cp:lastModifiedBy>
  <cp:lastPrinted>2017-08-21T07:38:00Z</cp:lastPrinted>
  <dcterms:modified xmlns:xsi="http://www.w3.org/2001/XMLSchema-instance" xsi:type="dcterms:W3CDTF">2017-12-20T10:39:00Z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St-248/2012-175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