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5ddd" w14:paraId="3465ddd" w:rsidRDefault="00446389" w:rsidP="00E17696" w:rsidR="004B741D">
      <w:pPr>
        <w:jc w:val="right"/>
        <w15:collapsed w:val="false"/>
      </w:pPr>
      <w:bookmarkStart w:name="_GoBack" w:id="0"/>
      <w:bookmarkEnd w:id="0"/>
      <w:r>
        <w:t xml:space="preserve">6 </w:t>
      </w:r>
      <w:r w:rsidR="00DD2365">
        <w:t>St-</w:t>
      </w:r>
      <w:r w:rsidR="00233BF3">
        <w:t>1406</w:t>
      </w:r>
      <w:r w:rsidR="0072710A">
        <w:t>/</w:t>
      </w:r>
      <w:r w:rsidR="00935FE4">
        <w:t>17</w:t>
      </w:r>
      <w:r w:rsidR="0072710A">
        <w:t>-</w:t>
      </w:r>
      <w:r w:rsidR="00935FE4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5953D8" w:rsidR="00E17696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 xml:space="preserve">Financijska agencija Regionalni centar Osijek, za otvaranje stečajnog  postupka nad dužnikom </w:t>
      </w:r>
      <w:r w:rsidR="00446389">
        <w:t>ZGM j.d.o.o. za trgovinu i ugostiteljstvo</w:t>
      </w:r>
      <w:r w:rsidR="00E12DC9">
        <w:t xml:space="preserve">, </w:t>
      </w:r>
      <w:r w:rsidR="00446389">
        <w:t>Batina, Matije Gupca 6</w:t>
      </w:r>
      <w:r w:rsidR="004741CF">
        <w:t xml:space="preserve">, </w:t>
      </w:r>
      <w:r w:rsidR="005953D8">
        <w:t>MBS</w:t>
      </w:r>
      <w:r w:rsidR="00446389">
        <w:t>:</w:t>
      </w:r>
      <w:r w:rsidR="005953D8">
        <w:t xml:space="preserve"> </w:t>
      </w:r>
      <w:r w:rsidR="00E3287E" w:rsidRPr="00E3287E">
        <w:t>0301</w:t>
      </w:r>
      <w:r w:rsidR="00446389">
        <w:t>70640</w:t>
      </w:r>
      <w:r w:rsidR="005953D8">
        <w:t>, OIB</w:t>
      </w:r>
      <w:r w:rsidR="00446389">
        <w:t>:97077945621</w:t>
      </w:r>
      <w:r w:rsidR="0072710A">
        <w:t xml:space="preserve">, </w:t>
      </w:r>
      <w:r w:rsidR="003B4C28">
        <w:t xml:space="preserve">dana </w:t>
      </w:r>
      <w:r w:rsidR="00446389">
        <w:t xml:space="preserve">29. rujna </w:t>
      </w:r>
      <w:r w:rsidR="00DD2365">
        <w:t>201</w:t>
      </w:r>
      <w:r w:rsidR="00935FE4">
        <w:t>7</w:t>
      </w:r>
      <w:r w:rsidR="00DD2365">
        <w:t>. g</w:t>
      </w:r>
      <w:r w:rsidR="00446389">
        <w:t>.</w:t>
      </w:r>
      <w:r>
        <w:t xml:space="preserve">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A552D" w:rsidP="00E17696" w:rsidR="004B741D">
      <w:pPr>
        <w:jc w:val="center"/>
      </w:pPr>
      <w:r>
        <w:t xml:space="preserve">z a k l j u č i o  j e </w:t>
      </w:r>
    </w:p>
    <w:p w:rsidRDefault="005953D8" w:rsidP="00E17696" w:rsidR="005953D8">
      <w:pPr>
        <w:jc w:val="center"/>
      </w:pP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 xml:space="preserve">se </w:t>
      </w:r>
      <w:r w:rsidR="00E3287E">
        <w:t>zakonski zastupnik dužnika</w:t>
      </w:r>
      <w:r w:rsidR="00446389">
        <w:t xml:space="preserve"> Zvonko </w:t>
      </w:r>
      <w:proofErr w:type="spellStart"/>
      <w:r w:rsidR="00446389">
        <w:t>Rajčević</w:t>
      </w:r>
      <w:proofErr w:type="spellEnd"/>
      <w:r w:rsidR="00E3287E">
        <w:t xml:space="preserve">, </w:t>
      </w:r>
      <w:r w:rsidR="00446389">
        <w:t>Batina</w:t>
      </w:r>
      <w:r w:rsidR="00E3287E">
        <w:t xml:space="preserve">, </w:t>
      </w:r>
      <w:r w:rsidR="00446389">
        <w:t>Matije Gupca 6</w:t>
      </w:r>
      <w:r w:rsidR="00E3287E">
        <w:t xml:space="preserve">, </w:t>
      </w:r>
      <w:r w:rsidR="004741CF">
        <w:t xml:space="preserve">OIB: </w:t>
      </w:r>
      <w:r w:rsidR="00446389">
        <w:t xml:space="preserve">51444259317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446389">
        <w:t>1406</w:t>
      </w:r>
      <w:r w:rsidR="004741CF">
        <w:t>1</w:t>
      </w:r>
      <w:r w:rsidR="00935FE4">
        <w:t>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446389">
        <w:t xml:space="preserve">ZGM j.d.o.o. za trgovinu i ugostiteljstvo, Batina, Matije Gupca 6, MBS: </w:t>
      </w:r>
      <w:r w:rsidR="00446389" w:rsidRPr="00E3287E">
        <w:t>0301</w:t>
      </w:r>
      <w:r w:rsidR="00446389">
        <w:t>70640, OIB:97077945621</w:t>
      </w:r>
      <w:r w:rsidR="00E3287E">
        <w:t xml:space="preserve"> </w:t>
      </w:r>
      <w:r w:rsidR="005E5D90">
        <w:t>(čl.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E3287E">
        <w:t xml:space="preserve">zakonski zastupnik dužnika </w:t>
      </w:r>
      <w:r w:rsidR="00446389">
        <w:t xml:space="preserve">Zvonko </w:t>
      </w:r>
      <w:proofErr w:type="spellStart"/>
      <w:r w:rsidR="00446389">
        <w:t>Rajčević</w:t>
      </w:r>
      <w:proofErr w:type="spellEnd"/>
      <w:r w:rsidR="00446389">
        <w:t>, Batina, Matije Gupca 6, OIB: 51444259317</w:t>
      </w:r>
      <w:r w:rsidR="00E3287E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9F1C9E">
        <w:t xml:space="preserve"> </w:t>
      </w:r>
      <w:r w:rsidR="002B50CD"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 xml:space="preserve">Poziva se </w:t>
      </w:r>
      <w:r w:rsidR="00E3287E">
        <w:t xml:space="preserve">zakonski zastupnik dužnika </w:t>
      </w:r>
      <w:r w:rsidR="00446389">
        <w:t xml:space="preserve">Zvonko </w:t>
      </w:r>
      <w:proofErr w:type="spellStart"/>
      <w:r w:rsidR="00446389">
        <w:t>Rajčević</w:t>
      </w:r>
      <w:proofErr w:type="spellEnd"/>
      <w:r w:rsidR="00446389">
        <w:t>, Batina, Matije Gupca 6, OIB: 51444259317</w:t>
      </w:r>
      <w:r w:rsidR="00E3287E">
        <w:t xml:space="preserve"> </w:t>
      </w:r>
      <w:r>
        <w:t>da u roku od 8 dana od dana primitka ovog zaključka preda sudu, pozivom na gornji broj predmeta, pisano izvješće o financijsko-gospodarskom stanju dužnika u 2 primjerka.</w:t>
      </w:r>
      <w:r w:rsidR="002B50CD">
        <w:t xml:space="preserve"> 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r w:rsidR="00E3287E">
        <w:t xml:space="preserve">zakonski zastupnik dužnika </w:t>
      </w:r>
      <w:r w:rsidR="00446389">
        <w:t xml:space="preserve">Zvonko </w:t>
      </w:r>
      <w:proofErr w:type="spellStart"/>
      <w:r w:rsidR="00446389">
        <w:t>Rajčević</w:t>
      </w:r>
      <w:proofErr w:type="spellEnd"/>
      <w:r w:rsidR="00446389">
        <w:t>, Batina, Matije Gupca 6, OIB: 51444259317</w:t>
      </w:r>
      <w:r w:rsidR="00E3287E">
        <w:t xml:space="preserve"> </w:t>
      </w:r>
      <w:r w:rsidR="00E12DC9">
        <w:t xml:space="preserve"> </w:t>
      </w:r>
      <w:r>
        <w:t>ne postup</w:t>
      </w:r>
      <w:r w:rsidR="000777DD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0777DD" w:rsidP="00F81165" w:rsidR="000777DD">
      <w:pPr>
        <w:ind w:firstLine="720"/>
        <w:jc w:val="both"/>
      </w:pPr>
    </w:p>
    <w:p w:rsidRDefault="00C942DF" w:rsidP="00F81165" w:rsidR="00C942DF">
      <w:pPr>
        <w:ind w:firstLine="720"/>
        <w:jc w:val="both"/>
      </w:pPr>
    </w:p>
    <w:p w:rsidRDefault="00446389" w:rsidP="005953D8" w:rsidR="005953D8">
      <w:pPr>
        <w:jc w:val="right"/>
      </w:pPr>
      <w:r>
        <w:t xml:space="preserve">6 </w:t>
      </w:r>
      <w:r w:rsidR="00253A6A">
        <w:t>St</w:t>
      </w:r>
      <w:r w:rsidR="005953D8">
        <w:t>-</w:t>
      </w:r>
      <w:r>
        <w:t>140</w:t>
      </w:r>
      <w:r w:rsidR="00E3287E">
        <w:t>6</w:t>
      </w:r>
      <w:r w:rsidR="005953D8">
        <w:t>/</w:t>
      </w:r>
      <w:r w:rsidR="00C973E5">
        <w:t>17</w:t>
      </w:r>
      <w:r w:rsidR="005953D8">
        <w:t>-</w:t>
      </w:r>
      <w:r w:rsidR="00C973E5">
        <w:t>3</w:t>
      </w:r>
    </w:p>
    <w:p w:rsidRDefault="00E17696" w:rsidP="005953D8" w:rsidR="00E17696">
      <w:pPr>
        <w:jc w:val="right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E17696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9E4A1C" w:rsidR="009E4A1C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="00E3287E">
        <w:t xml:space="preserve">zakonski zastupnik dužnika </w:t>
      </w:r>
      <w:r w:rsidR="00446389">
        <w:t xml:space="preserve">Zvonko </w:t>
      </w:r>
      <w:proofErr w:type="spellStart"/>
      <w:r w:rsidR="00446389">
        <w:t>Rajčević</w:t>
      </w:r>
      <w:proofErr w:type="spellEnd"/>
      <w:r w:rsidR="00446389">
        <w:t>, Batina, Matije Gupca 6, OIB: 51444259317</w:t>
      </w:r>
      <w:r w:rsidRPr="00E06CD0">
        <w:t>,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</w:t>
      </w:r>
      <w:proofErr w:type="spellStart"/>
      <w:r w:rsidRPr="00E06CD0">
        <w:t>z.z</w:t>
      </w:r>
      <w:proofErr w:type="spellEnd"/>
      <w:r w:rsidRPr="00E06CD0">
        <w:t>. dužnika, pod zakonskim posljedicama.</w:t>
      </w:r>
    </w:p>
    <w:p w:rsidRDefault="009E4A1C" w:rsidP="00F81165" w:rsidR="009E4A1C">
      <w:pPr>
        <w:ind w:firstLine="720"/>
        <w:jc w:val="both"/>
      </w:pPr>
    </w:p>
    <w:p w:rsidRDefault="00C973E5" w:rsidP="00F81165" w:rsidR="00E17696">
      <w:pPr>
        <w:ind w:firstLine="720"/>
        <w:jc w:val="both"/>
      </w:pPr>
      <w:r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E17696" w:rsidP="00F81165" w:rsidR="00E17696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446389">
        <w:t>Osijeku 29</w:t>
      </w:r>
      <w:r w:rsidR="00A66093">
        <w:t xml:space="preserve">. </w:t>
      </w:r>
      <w:r w:rsidR="002B50CD">
        <w:t>rujna</w:t>
      </w:r>
      <w:r w:rsidR="00A66093">
        <w:t xml:space="preserve"> </w:t>
      </w:r>
      <w:r w:rsidR="00DD2365">
        <w:t>201</w:t>
      </w:r>
      <w:r w:rsidR="00A66093">
        <w:t>7</w:t>
      </w:r>
      <w:r w:rsidR="00DD2365">
        <w:t>.</w:t>
      </w:r>
      <w:r w:rsidR="00446389">
        <w:t>g.</w:t>
      </w:r>
      <w:r w:rsidR="00DD2365">
        <w:t xml:space="preserve">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446389" w:rsidP="00470B34" w:rsidR="00446389">
      <w:pPr>
        <w:numPr>
          <w:ilvl w:val="0"/>
          <w:numId w:val="6"/>
        </w:numPr>
        <w:jc w:val="both"/>
      </w:pPr>
      <w:r>
        <w:t xml:space="preserve">Zvonko </w:t>
      </w:r>
      <w:proofErr w:type="spellStart"/>
      <w:r>
        <w:t>Rajčević</w:t>
      </w:r>
      <w:proofErr w:type="spellEnd"/>
      <w:r>
        <w:t>, Batina, Matije Gupca 6, OIB: 51444259317</w:t>
      </w:r>
    </w:p>
    <w:p w:rsidRDefault="00F81165" w:rsidP="00470B34" w:rsidR="005953D8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446389">
        <w:t>29/10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sectPr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FF7" w:rsidR="00397FF7">
      <w:r>
        <w:separator/>
      </w:r>
    </w:p>
  </w:endnote>
  <w:endnote w:id="0" w:type="continuationSeparator">
    <w:p w:rsidRDefault="00397FF7" w:rsidR="00397F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FF7" w:rsidR="00397FF7">
      <w:r>
        <w:separator/>
      </w:r>
    </w:p>
  </w:footnote>
  <w:footnote w:id="0" w:type="continuationSeparator">
    <w:p w:rsidRDefault="00397FF7" w:rsidR="00397F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33BF3"/>
    <w:rsid w:val="00252C63"/>
    <w:rsid w:val="00253A6A"/>
    <w:rsid w:val="00255E1A"/>
    <w:rsid w:val="00291B9C"/>
    <w:rsid w:val="002B50CD"/>
    <w:rsid w:val="002C6560"/>
    <w:rsid w:val="002D412A"/>
    <w:rsid w:val="00303DD7"/>
    <w:rsid w:val="00313F98"/>
    <w:rsid w:val="003258FC"/>
    <w:rsid w:val="00325955"/>
    <w:rsid w:val="00327B99"/>
    <w:rsid w:val="00340024"/>
    <w:rsid w:val="00341886"/>
    <w:rsid w:val="00344C74"/>
    <w:rsid w:val="00366021"/>
    <w:rsid w:val="00376BC6"/>
    <w:rsid w:val="00397FF7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46389"/>
    <w:rsid w:val="00451DD6"/>
    <w:rsid w:val="00461279"/>
    <w:rsid w:val="00470B34"/>
    <w:rsid w:val="004741CF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31206"/>
    <w:rsid w:val="0066402D"/>
    <w:rsid w:val="006826C2"/>
    <w:rsid w:val="006837ED"/>
    <w:rsid w:val="006A2408"/>
    <w:rsid w:val="006A56C2"/>
    <w:rsid w:val="007153D5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66CBB"/>
    <w:rsid w:val="008737C5"/>
    <w:rsid w:val="008763AA"/>
    <w:rsid w:val="0088689D"/>
    <w:rsid w:val="008A0787"/>
    <w:rsid w:val="008C0058"/>
    <w:rsid w:val="009001D6"/>
    <w:rsid w:val="0093450C"/>
    <w:rsid w:val="00935547"/>
    <w:rsid w:val="00935FE4"/>
    <w:rsid w:val="00960C63"/>
    <w:rsid w:val="00961D63"/>
    <w:rsid w:val="009622E4"/>
    <w:rsid w:val="00963406"/>
    <w:rsid w:val="009807E2"/>
    <w:rsid w:val="00994095"/>
    <w:rsid w:val="0099595A"/>
    <w:rsid w:val="009B61F0"/>
    <w:rsid w:val="009C13EB"/>
    <w:rsid w:val="009E4A1C"/>
    <w:rsid w:val="009F1C9E"/>
    <w:rsid w:val="00A025E8"/>
    <w:rsid w:val="00A07AC6"/>
    <w:rsid w:val="00A14779"/>
    <w:rsid w:val="00A15323"/>
    <w:rsid w:val="00A27295"/>
    <w:rsid w:val="00A402F9"/>
    <w:rsid w:val="00A45AC5"/>
    <w:rsid w:val="00A66093"/>
    <w:rsid w:val="00A91ED3"/>
    <w:rsid w:val="00A96A2B"/>
    <w:rsid w:val="00AB56F9"/>
    <w:rsid w:val="00AC07BA"/>
    <w:rsid w:val="00AD24AA"/>
    <w:rsid w:val="00B11D59"/>
    <w:rsid w:val="00B36F3A"/>
    <w:rsid w:val="00B37A22"/>
    <w:rsid w:val="00B41F79"/>
    <w:rsid w:val="00B600FB"/>
    <w:rsid w:val="00BC33DE"/>
    <w:rsid w:val="00BC60A7"/>
    <w:rsid w:val="00BF7940"/>
    <w:rsid w:val="00C15361"/>
    <w:rsid w:val="00C26291"/>
    <w:rsid w:val="00C34EAB"/>
    <w:rsid w:val="00C3548B"/>
    <w:rsid w:val="00C9197B"/>
    <w:rsid w:val="00C942DF"/>
    <w:rsid w:val="00C973E5"/>
    <w:rsid w:val="00CA5EA9"/>
    <w:rsid w:val="00CB0F92"/>
    <w:rsid w:val="00CB2731"/>
    <w:rsid w:val="00CC5360"/>
    <w:rsid w:val="00CC6E3A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2525"/>
    <w:rsid w:val="00E12DC9"/>
    <w:rsid w:val="00E1321F"/>
    <w:rsid w:val="00E17696"/>
    <w:rsid w:val="00E30281"/>
    <w:rsid w:val="00E3287E"/>
    <w:rsid w:val="00E33E37"/>
    <w:rsid w:val="00E430E2"/>
    <w:rsid w:val="00E5227E"/>
    <w:rsid w:val="00E55AA4"/>
    <w:rsid w:val="00E73CF8"/>
    <w:rsid w:val="00E91BC9"/>
    <w:rsid w:val="00E9392A"/>
    <w:rsid w:val="00EB23CC"/>
    <w:rsid w:val="00EB3D75"/>
    <w:rsid w:val="00ED0232"/>
    <w:rsid w:val="00ED2663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76B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6B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B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B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B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76B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6B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B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B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B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1406</izvorni_sadrzaj>
    <derivirana_varijabla naziv="DomainObject.Predmet.Broj_1">1406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St-1406/2017</izvorni_sadrzaj>
    <derivirana_varijabla naziv="DomainObject.Predmet.OznakaBroj_1">St-1406/2017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ZGM j.d.o.o. za trgovinu i ugostiteljstvo</izvorni_sadrzaj>
    <derivirana_varijabla naziv="DomainObject.Predmet.ProtustrankaFormated_1">  ZGM j.d.o.o. za trgovinu i ugostiteljstvo</derivirana_varijabla>
  </DomainObject.Predmet.ProtustrankaFormated>
  <DomainObject.Predmet.ProtustrankaFormatedOIB>
    <izvorni_sadrzaj>  ZGM j.d.o.o. za trgovinu i ugostiteljstvo, OIB 97077945621</izvorni_sadrzaj>
    <derivirana_varijabla naziv="DomainObject.Predmet.ProtustrankaFormatedOIB_1">  ZGM j.d.o.o. za trgovinu i ugostiteljstvo, OIB 97077945621</derivirana_varijabla>
  </DomainObject.Predmet.ProtustrankaFormatedOIB>
  <DomainObject.Predmet.ProtustrankaFormatedWithAdress>
    <izvorni_sadrzaj> ZGM j.d.o.o. za trgovinu i ugostiteljstvo, Matije Gupca 6, 31306 Batina</izvorni_sadrzaj>
    <derivirana_varijabla naziv="DomainObject.Predmet.ProtustrankaFormatedWithAdress_1"> ZGM j.d.o.o. za trgovinu i ugostiteljstvo, Matije Gupca 6, 31306 Batina</derivirana_varijabla>
  </DomainObject.Predmet.ProtustrankaFormatedWithAdress>
  <DomainObject.Predmet.ProtustrankaFormatedWithAdressOIB>
    <izvorni_sadrzaj> ZGM j.d.o.o. za trgovinu i ugostiteljstvo, OIB 97077945621, Matije Gupca 6, 31306 Batina</izvorni_sadrzaj>
    <derivirana_varijabla naziv="DomainObject.Predmet.ProtustrankaFormatedWithAdressOIB_1"> ZGM j.d.o.o. za trgovinu i ugostiteljstvo, OIB 97077945621, Matije Gupca 6, 31306 Batina</derivirana_varijabla>
  </DomainObject.Predmet.ProtustrankaFormatedWithAdressOIB>
  <DomainObject.Predmet.ProtustrankaWithAdress>
    <izvorni_sadrzaj>ZGM j.d.o.o. za trgovinu i ugostiteljstvo Matije Gupca 6, 31306 Batina</izvorni_sadrzaj>
    <derivirana_varijabla naziv="DomainObject.Predmet.ProtustrankaWithAdress_1">ZGM j.d.o.o. za trgovinu i ugostiteljstvo Matije Gupca 6, 31306 Batina</derivirana_varijabla>
  </DomainObject.Predmet.ProtustrankaWithAdress>
  <DomainObject.Predmet.ProtustrankaWithAdressOIB>
    <izvorni_sadrzaj>ZGM j.d.o.o. za trgovinu i ugostiteljstvo, OIB 97077945621, Matije Gupca 6, 31306 Batina</izvorni_sadrzaj>
    <derivirana_varijabla naziv="DomainObject.Predmet.ProtustrankaWithAdressOIB_1">ZGM j.d.o.o. za trgovinu i ugostiteljstvo, OIB 97077945621, Matije Gupca 6, 31306 Batina</derivirana_varijabla>
  </DomainObject.Predmet.ProtustrankaWithAdressOIB>
  <DomainObject.Predmet.ProtustrankaNazivFormated>
    <izvorni_sadrzaj>ZGM j.d.o.o. za trgovinu i ugostiteljstvo</izvorni_sadrzaj>
    <derivirana_varijabla naziv="DomainObject.Predmet.ProtustrankaNazivFormated_1">ZGM j.d.o.o. za trgovinu i ugostiteljstvo</derivirana_varijabla>
  </DomainObject.Predmet.ProtustrankaNazivFormated>
  <DomainObject.Predmet.ProtustrankaNazivFormatedOIB>
    <izvorni_sadrzaj>ZGM j.d.o.o. za trgovinu i ugostiteljstvo, OIB 97077945621</izvorni_sadrzaj>
    <derivirana_varijabla naziv="DomainObject.Predmet.ProtustrankaNazivFormatedOIB_1">ZGM j.d.o.o. za trgovinu i ugostiteljstvo, OIB 97077945621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ZGM j.d.o.o. za trgovinu i ugostiteljstvo</item>
    </izvorni_sadrzaj>
    <derivirana_varijabla naziv="DomainObject.Predmet.ProtuStrankaListFormated_1">
      <item>ZGM j.d.o.o. za trgovinu i ugostiteljstvo</item>
    </derivirana_varijabla>
  </DomainObject.Predmet.ProtuStrankaListFormated>
  <DomainObject.Predmet.ProtuStrankaListFormatedOIB>
    <izvorni_sadrzaj>
      <item>ZGM j.d.o.o. za trgovinu i ugostiteljstvo, OIB 97077945621</item>
    </izvorni_sadrzaj>
    <derivirana_varijabla naziv="DomainObject.Predmet.ProtuStrankaListFormatedOIB_1">
      <item>ZGM j.d.o.o. za trgovinu i ugostiteljstvo, OIB 97077945621</item>
    </derivirana_varijabla>
  </DomainObject.Predmet.ProtuStrankaListFormatedOIB>
  <DomainObject.Predmet.ProtuStrankaListFormatedWithAdress>
    <izvorni_sadrzaj>
      <item>ZGM j.d.o.o. za trgovinu i ugostiteljstvo, Matije Gupca 6, 31306 Batina</item>
    </izvorni_sadrzaj>
    <derivirana_varijabla naziv="DomainObject.Predmet.ProtuStrankaListFormatedWithAdress_1">
      <item>ZGM j.d.o.o. za trgovinu i ugostiteljstvo, Matije Gupca 6, 31306 Batina</item>
    </derivirana_varijabla>
  </DomainObject.Predmet.ProtuStrankaListFormatedWithAdress>
  <DomainObject.Predmet.ProtuStrankaListFormatedWithAdressOIB>
    <izvorni_sadrzaj>
      <item>ZGM j.d.o.o. za trgovinu i ugostiteljstvo, OIB 97077945621, Matije Gupca 6, 31306 Batina</item>
    </izvorni_sadrzaj>
    <derivirana_varijabla naziv="DomainObject.Predmet.ProtuStrankaListFormatedWithAdressOIB_1">
      <item>ZGM j.d.o.o. za trgovinu i ugostiteljstvo, OIB 97077945621, Matije Gupca 6, 31306 Batina</item>
    </derivirana_varijabla>
  </DomainObject.Predmet.ProtuStrankaListFormatedWithAdressOIB>
  <DomainObject.Predmet.ProtuStrankaListNazivFormated>
    <izvorni_sadrzaj>
      <item>ZGM j.d.o.o. za trgovinu i ugostiteljstvo</item>
    </izvorni_sadrzaj>
    <derivirana_varijabla naziv="DomainObject.Predmet.ProtuStrankaListNazivFormated_1">
      <item>ZGM j.d.o.o. za trgovinu i ugostiteljstvo</item>
    </derivirana_varijabla>
  </DomainObject.Predmet.ProtuStrankaListNazivFormated>
  <DomainObject.Predmet.ProtuStrankaListNazivFormatedOIB>
    <izvorni_sadrzaj>
      <item>ZGM j.d.o.o. za trgovinu i ugostiteljstvo, OIB 97077945621</item>
    </izvorni_sadrzaj>
    <derivirana_varijabla naziv="DomainObject.Predmet.ProtuStrankaListNazivFormatedOIB_1">
      <item>ZGM j.d.o.o. za trgovinu i ugostiteljstvo, OIB 97077945621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ZGM j.d.o.o. za trgovinu i ugostiteljstvo</izvorni_sadrzaj>
    <derivirana_varijabla naziv="DomainObject.Predmet.ProtustrankaIDrugi_1">ZGM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ZGM j.d.o.o. za trgovinu i ugostiteljstvo, OIB 97077945621, Matije Gupca 6, 31306 Batina</izvorni_sadrzaj>
    <derivirana_varijabla naziv="DomainObject.Predmet.ProtustrankaIDrugiAdressOIB_1">ZGM j.d.o.o. za trgovinu i ugostiteljstvo, OIB 97077945621, Matije Gupca 6, 31306 Batina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ZGM j.d.o.o. za trgovinu i ugostiteljstvo</item>
    </izvorni_sadrzaj>
    <derivirana_varijabla naziv="DomainObject.Predmet.SudioniciListNaziv_1">
      <item>FINA RC OSIJEK</item>
      <item>ZGM j.d.o.o. za trgovinu i ugostiteljstvo</item>
    </derivirana_varijabla>
  </DomainObject.Predmet.SudioniciListNaziv>
  <DomainObject.Predmet.SudioniciListAdressOIB>
    <izvorni_sadrzaj>
      <item>FINA RC OSIJEK, OIB 85821130368</item>
      <item>ZGM j.d.o.o. za trgovinu i ugostiteljstvo, OIB 97077945621, Matije Gupca 6,31306 Batina</item>
    </izvorni_sadrzaj>
    <derivirana_varijabla naziv="DomainObject.Predmet.SudioniciListAdressOIB_1">
      <item>FINA RC OSIJEK, OIB 85821130368</item>
      <item>ZGM j.d.o.o. za trgovinu i ugostiteljstvo, OIB 97077945621, Matije Gupca 6,31306 Batina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97077945621</item>
    </izvorni_sadrzaj>
    <derivirana_varijabla naziv="DomainObject.Predmet.SudioniciListNazivOIB_1">
      <item>, OIB 85821130368</item>
      <item>, OIB 97077945621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C28273-77DF-47B8-AFE3-97FA2FB632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2495</properties:Characters>
  <properties:Lines>88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2017-09-28T11:09:00Z</dcterms:created>
  <dc:creator>hermanj</dc:creator>
  <cp:lastModifiedBy>Snježana Markotić Jurić</cp:lastModifiedBy>
  <cp:lastPrinted>2017-09-28T11:07:00Z</cp:lastPrinted>
  <dcterms:modified xmlns:xsi="http://www.w3.org/2001/XMLSchema-instance" xsi:type="dcterms:W3CDTF">2017-09-29T06:12:00Z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