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16b8" w14:paraId="88a16b8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2056C9">
        <w:t>309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2056C9">
        <w:rPr>
          <w:b/>
        </w:rPr>
        <w:t>ZELENI OTOCI d.o.o. ,OIB: 24462362567, Zagreb, Radnička cesta 1A.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2056C9">
        <w:t>212.428,30</w:t>
      </w:r>
      <w:r w:rsidR="005E5F03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</w:t>
    </w:r>
    <w:r w:rsidR="002056C9">
      <w:rPr>
        <w:b/>
      </w:rPr>
      <w:t>309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056C9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94829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1ABE"/>
    <w:rsid w:val="005D476D"/>
    <w:rsid w:val="005E034B"/>
    <w:rsid w:val="005E4AB8"/>
    <w:rsid w:val="005E5F03"/>
    <w:rsid w:val="005F0073"/>
    <w:rsid w:val="005F4627"/>
    <w:rsid w:val="005F7316"/>
    <w:rsid w:val="00627F6A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F2719"/>
    <w:rsid w:val="00F034D3"/>
    <w:rsid w:val="00F52CAD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2C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C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C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C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C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2C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C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C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C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C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6309</izvorni_sadrzaj>
    <derivirana_varijabla naziv="DomainObject.Predmet.Broj_1">6309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St-6309/2015</izvorni_sadrzaj>
    <derivirana_varijabla naziv="DomainObject.Predmet.OznakaBroj_1">St-6309/2015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OTOCI d.o.o. zastupanog po punomoćniku Romeo Demirović</izvorni_sadrzaj>
    <derivirana_varijabla naziv="DomainObject.Predmet.ProtustrankaFormated_1">  ZELENI OTOCI d.o.o. zastupanog po punomoćniku Romeo Demirović</derivirana_varijabla>
  </DomainObject.Predmet.ProtustrankaFormated>
  <DomainObject.Predmet.ProtustrankaFormatedOIB>
    <izvorni_sadrzaj>  ZELENI OTOCI d.o.o., OIB 24462362567 zastupanog po punomoćniku Romeo Demirović</izvorni_sadrzaj>
    <derivirana_varijabla naziv="DomainObject.Predmet.ProtustrankaFormatedOIB_1">  ZELENI OTOCI d.o.o., OIB 24462362567 zastupanog po punomoćniku Romeo Demirović</derivirana_varijabla>
  </DomainObject.Predmet.ProtustrankaFormatedOIB>
  <DomainObject.Predmet.ProtustrankaFormatedWithAdress>
    <izvorni_sadrzaj> ZELENI OTOCI d.o.o., Radnička cesta 1A, 10000 Zagreb zastupanog po punomoćniku Romeo Demirović</izvorni_sadrzaj>
    <derivirana_varijabla naziv="DomainObject.Predmet.ProtustrankaFormatedWithAdress_1"> ZELENI OTOCI d.o.o., Radnička cesta 1A, 10000 Zagreb zastupanog po punomoćniku Romeo Demirović</derivirana_varijabla>
  </DomainObject.Predmet.ProtustrankaFormatedWithAdress>
  <DomainObject.Predmet.ProtustrankaFormatedWithAdressOIB>
    <izvorni_sadrzaj> ZELENI OTOCI d.o.o., OIB 24462362567, Radnička cesta 1A, 10000 Zagreb zastupanog po punomoćniku Romeo Demirović</izvorni_sadrzaj>
    <derivirana_varijabla naziv="DomainObject.Predmet.ProtustrankaFormatedWithAdressOIB_1"> ZELENI OTOCI d.o.o., OIB 24462362567, Radnička cesta 1A, 10000 Zagreb zastupanog po punomoćniku Romeo Demirović</derivirana_varijabla>
  </DomainObject.Predmet.ProtustrankaFormatedWithAdressOIB>
  <DomainObject.Predmet.ProtustrankaWithAdress>
    <izvorni_sadrzaj>ZELENI OTOCI d.o.o. Radnička cesta 1A, 10000 Zagreb</izvorni_sadrzaj>
    <derivirana_varijabla naziv="DomainObject.Predmet.ProtustrankaWithAdress_1">ZELENI OTOCI d.o.o. Radnička cesta 1A, 10000 Zagreb</derivirana_varijabla>
  </DomainObject.Predmet.ProtustrankaWithAdress>
  <DomainObject.Predmet.ProtustrankaWithAdressOIB>
    <izvorni_sadrzaj>ZELENI OTOCI d.o.o., OIB 24462362567, Radnička cesta 1A, 10000 Zagreb</izvorni_sadrzaj>
    <derivirana_varijabla naziv="DomainObject.Predmet.ProtustrankaWithAdressOIB_1">ZELENI OTOCI d.o.o., OIB 24462362567, Radnička cesta 1A, 10000 Zagreb</derivirana_varijabla>
  </DomainObject.Predmet.ProtustrankaWithAdressOIB>
  <DomainObject.Predmet.ProtustrankaNazivFormated>
    <izvorni_sadrzaj>ZELENI OTOCI d.o.o.</izvorni_sadrzaj>
    <derivirana_varijabla naziv="DomainObject.Predmet.ProtustrankaNazivFormated_1">ZELENI OTOCI d.o.o.</derivirana_varijabla>
  </DomainObject.Predmet.ProtustrankaNazivFormated>
  <DomainObject.Predmet.ProtustrankaNazivFormatedOIB>
    <izvorni_sadrzaj>ZELENI OTOCI d.o.o., OIB 24462362567</izvorni_sadrzaj>
    <derivirana_varijabla naziv="DomainObject.Predmet.ProtustrankaNazivFormatedOIB_1">ZELENI OTOCI d.o.o., OIB 24462362567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OTOCI d.o.o. zastupanog po punomoćniku Romeo Demirović</item>
    </izvorni_sadrzaj>
    <derivirana_varijabla naziv="DomainObject.Predmet.ProtuStrankaListFormated_1">
      <item>ZELENI OTOCI d.o.o. zastupanog po punomoćniku Romeo Demirović</item>
    </derivirana_varijabla>
  </DomainObject.Predmet.ProtuStrankaListFormated>
  <DomainObject.Predmet.ProtuStrankaListFormatedOIB>
    <izvorni_sadrzaj>
      <item>ZELENI OTOCI d.o.o., OIB 24462362567 zastupanog po punomoćniku Romeo Demirović</item>
    </izvorni_sadrzaj>
    <derivirana_varijabla naziv="DomainObject.Predmet.ProtuStrankaListFormatedOIB_1">
      <item>ZELENI OTOCI d.o.o., OIB 24462362567 zastupanog po punomoćniku Romeo Demirović</item>
    </derivirana_varijabla>
  </DomainObject.Predmet.ProtuStrankaListFormatedOIB>
  <DomainObject.Predmet.ProtuStrankaListFormatedWithAdress>
    <izvorni_sadrzaj>
      <item>ZELENI OTOCI d.o.o., Radnička cesta 1A, 10000 Zagreb zastupanog po punomoćniku Romeo Demirović</item>
    </izvorni_sadrzaj>
    <derivirana_varijabla naziv="DomainObject.Predmet.ProtuStrankaListFormatedWithAdress_1">
      <item>ZELENI OTOCI d.o.o., Radnička cesta 1A, 10000 Zagreb zastupanog po punomoćniku Romeo Demirović</item>
    </derivirana_varijabla>
  </DomainObject.Predmet.ProtuStrankaListFormatedWithAdress>
  <DomainObject.Predmet.ProtuStrankaListFormatedWithAdressOIB>
    <izvorni_sadrzaj>
      <item>ZELENI OTOCI d.o.o., OIB 24462362567, Radnička cesta 1A, 10000 Zagreb zastupanog po punomoćniku Romeo Demirović</item>
    </izvorni_sadrzaj>
    <derivirana_varijabla naziv="DomainObject.Predmet.ProtuStrankaListFormatedWithAdressOIB_1">
      <item>ZELENI OTOCI d.o.o., OIB 24462362567, Radnička cesta 1A, 10000 Zagreb zastupanog po punomoćniku Romeo Demirović</item>
    </derivirana_varijabla>
  </DomainObject.Predmet.ProtuStrankaListFormatedWithAdressOIB>
  <DomainObject.Predmet.ProtuStrankaListNazivFormated>
    <izvorni_sadrzaj>
      <item>ZELENI OTOCI d.o.o.</item>
    </izvorni_sadrzaj>
    <derivirana_varijabla naziv="DomainObject.Predmet.ProtuStrankaListNazivFormated_1">
      <item>ZELENI OTOCI d.o.o.</item>
    </derivirana_varijabla>
  </DomainObject.Predmet.ProtuStrankaListNazivFormated>
  <DomainObject.Predmet.ProtuStrankaListNazivFormatedOIB>
    <izvorni_sadrzaj>
      <item>ZELENI OTOCI d.o.o., OIB 24462362567</item>
    </izvorni_sadrzaj>
    <derivirana_varijabla naziv="DomainObject.Predmet.ProtuStrankaListNazivFormatedOIB_1">
      <item>ZELENI OTOCI d.o.o., OIB 24462362567</item>
    </derivirana_varijabla>
  </DomainObject.Predmet.ProtuStrankaListNazivFormatedOIB>
  <DomainObject.Predmet.OstaliListFormated>
    <izvorni_sadrzaj>
      <item>Romeo Demirović punomoćnik sudionika u postupku ZELENI OTOCI d.o.o.</item>
    </izvorni_sadrzaj>
    <derivirana_varijabla naziv="DomainObject.Predmet.OstaliListFormated_1">
      <item>Romeo Demirović punomoćnik sudionika u postupku ZELENI OTOCI d.o.o.</item>
    </derivirana_varijabla>
  </DomainObject.Predmet.OstaliListFormated>
  <DomainObject.Predmet.OstaliListFormatedOIB>
    <izvorni_sadrzaj>
      <item>Romeo Demirović, OIB 26499303944 punomoćnik sudionika u postupku ZELENI OTOCI d.o.o.</item>
    </izvorni_sadrzaj>
    <derivirana_varijabla naziv="DomainObject.Predmet.OstaliListFormatedOIB_1">
      <item>Romeo Demirović, OIB 26499303944 punomoćnik sudionika u postupku ZELENI OTOCI d.o.o.</item>
    </derivirana_varijabla>
  </DomainObject.Predmet.OstaliListFormatedOIB>
  <DomainObject.Predmet.OstaliListFormatedWithAdress>
    <izvorni_sadrzaj>
      <item>Romeo Demirović, Čret 109, 10000 Zagreb punomoćnik sudionika u postupku ZELENI OTOCI d.o.o.</item>
    </izvorni_sadrzaj>
    <derivirana_varijabla naziv="DomainObject.Predmet.OstaliListFormatedWithAdress_1">
      <item>Romeo Demirović, Čret 109, 10000 Zagreb punomoćnik sudionika u postupku ZELENI OTOCI d.o.o.</item>
    </derivirana_varijabla>
  </DomainObject.Predmet.OstaliListFormatedWithAdress>
  <DomainObject.Predmet.OstaliListFormatedWithAdressOIB>
    <izvorni_sadrzaj>
      <item>Romeo Demirović, OIB 26499303944, Čret 109, 10000 Zagreb punomoćnik sudionika u postupku ZELENI OTOCI d.o.o.</item>
    </izvorni_sadrzaj>
    <derivirana_varijabla naziv="DomainObject.Predmet.OstaliListFormatedWithAdressOIB_1">
      <item>Romeo Demirović, OIB 26499303944, Čret 109, 10000 Zagreb punomoćnik sudionika u postupku ZELENI OTOCI d.o.o.</item>
    </derivirana_varijabla>
  </DomainObject.Predmet.OstaliListFormatedWithAdressOIB>
  <DomainObject.Predmet.OstaliListNazivFormated>
    <izvorni_sadrzaj>
      <item>Romeo Demirović</item>
    </izvorni_sadrzaj>
    <derivirana_varijabla naziv="DomainObject.Predmet.OstaliListNazivFormated_1">
      <item>Romeo Demirović</item>
    </derivirana_varijabla>
  </DomainObject.Predmet.OstaliListNazivFormated>
  <DomainObject.Predmet.OstaliListNazivFormatedOIB>
    <izvorni_sadrzaj>
      <item>Romeo Demirović, OIB 26499303944</item>
    </izvorni_sadrzaj>
    <derivirana_varijabla naziv="DomainObject.Predmet.OstaliListNazivFormatedOIB_1">
      <item>Romeo Demirović, OIB 26499303944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OTOCI d.o.o.</izvorni_sadrzaj>
    <derivirana_varijabla naziv="DomainObject.Predmet.ProtustrankaIDrugi_1">ZELENI OTOCI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OTOCI d.o.o., OIB 24462362567, Radnička cesta 1A, 10000 Zagreb</izvorni_sadrzaj>
    <derivirana_varijabla naziv="DomainObject.Predmet.ProtustrankaIDrugiAdressOIB_1">ZELENI OTOCI d.o.o., OIB 24462362567, Radnička cesta 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OTOCI d.o.o.</item>
      <item>Romeo Demirović</item>
    </izvorni_sadrzaj>
    <derivirana_varijabla naziv="DomainObject.Predmet.SudioniciListNaziv_1">
      <item>FINA Regionalni centar Zagreb</item>
      <item>ZELENI OTOCI d.o.o.</item>
      <item>Romeo Demirović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OTOCI d.o.o., OIB 24462362567, Radnička cesta 1A,10000 Zagreb</item>
      <item>Romeo Demirović, OIB 26499303944, Čret 109,10000 Zagreb</item>
    </izvorni_sadrzaj>
    <derivirana_varijabla naziv="DomainObject.Predmet.SudioniciListAdressOIB_1">
      <item>FINA Regionalni centar Zagreb, OIB 85821130368, Trg svibanjskih žrtava 1995. 1,10000 Zagreb</item>
      <item>ZELENI OTOCI d.o.o., OIB 24462362567, Radnička cesta 1A,10000 Zagreb</item>
      <item>Romeo Demirović, OIB 26499303944, Čret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24462362567</item>
      <item>, OIB 26499303944</item>
    </izvorni_sadrzaj>
    <derivirana_varijabla naziv="DomainObject.Predmet.SudioniciListNazivOIB_1">
      <item>, OIB 85821130368</item>
      <item>, OIB 24462362567</item>
      <item>, OIB 26499303944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1327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2016-03-08T13:41:00Z</dcterms:created>
  <dc:creator>ilukac</dc:creator>
  <cp:lastModifiedBy>Irena Benko</cp:lastModifiedBy>
  <cp:lastPrinted>2016-03-07T10:09:00Z</cp:lastPrinted>
  <dcterms:modified xmlns:xsi="http://www.w3.org/2001/XMLSchema-instance" xsi:type="dcterms:W3CDTF">2016-03-22T10:09:00Z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