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AB600F" w:rsidR="001D7DC0" w:rsidRPr="00363168">
                  <w:pPr>
                    <w:pStyle w:val="VSVerzija"/>
                    <w:rPr>
                      <w:sz w:val="22"/>
                      <w:szCs w:val="22"/>
                    </w:rPr>
                  </w:pPr>
                  <w:r w:rsidRPr="00363168">
                    <w:rPr>
                      <w:sz w:val="22"/>
                      <w:szCs w:val="22"/>
                    </w:rPr>
                    <w:t>Poslovni br.</w:t>
                  </w:r>
                  <w:r w:rsidR="00B153E2">
                    <w:rPr>
                      <w:sz w:val="22"/>
                      <w:szCs w:val="22"/>
                    </w:rPr>
                    <w:t xml:space="preserve"> 1</w:t>
                  </w:r>
                  <w:r w:rsidR="00EB3870">
                    <w:rPr>
                      <w:sz w:val="22"/>
                      <w:szCs w:val="22"/>
                    </w:rPr>
                    <w:t>0</w:t>
                  </w:r>
                  <w:r w:rsidR="00B153E2">
                    <w:rPr>
                      <w:sz w:val="22"/>
                      <w:szCs w:val="22"/>
                    </w:rPr>
                    <w:t xml:space="preserve"> St-</w:t>
                  </w:r>
                  <w:r w:rsidR="0060783B">
                    <w:rPr>
                      <w:sz w:val="22"/>
                      <w:szCs w:val="22"/>
                    </w:rPr>
                    <w:t>11</w:t>
                  </w:r>
                  <w:r w:rsidR="00EE3E7C">
                    <w:rPr>
                      <w:sz w:val="22"/>
                      <w:szCs w:val="22"/>
                    </w:rPr>
                    <w:t>68</w:t>
                  </w:r>
                  <w:r w:rsidR="005225A9">
                    <w:rPr>
                      <w:sz w:val="22"/>
                      <w:szCs w:val="22"/>
                    </w:rPr>
                    <w:t>/</w:t>
                  </w:r>
                  <w:r w:rsidR="0060783B">
                    <w:rPr>
                      <w:sz w:val="22"/>
                      <w:szCs w:val="22"/>
                    </w:rPr>
                    <w:t>2017</w:t>
                  </w:r>
                  <w:r w:rsidR="00B81BF6">
                    <w:rPr>
                      <w:sz w:val="22"/>
                      <w:szCs w:val="22"/>
                    </w:rPr>
                    <w:t>-</w:t>
                  </w:r>
                  <w:r w:rsidR="0060783B">
                    <w:rPr>
                      <w:sz w:val="22"/>
                      <w:szCs w:val="22"/>
                    </w:rPr>
                    <w:t>12</w:t>
                  </w:r>
                </w:p>
              </w:tc>
            </w:tr>
          </w:tbl>
          <w:p w:rsidRDefault="001D7DC0" w:rsidP="0061095C" w:rsidR="001D7DC0" w:rsidRPr="00974EE9">
            <w:pPr>
              <w:pStyle w:val="VSVerzija"/>
              <w:jc w:val="right"/>
            </w:pPr>
            <w:r>
              <w:t xml:space="preserve"> </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1D7DC0" w:rsidP="0061095C" w:rsidR="001D7DC0">
            <w:pPr>
              <w:pStyle w:val="VSVerzija"/>
              <w:jc w:val="right"/>
            </w:pPr>
          </w:p>
        </w:tc>
      </w:tr>
    </w:tbl>
    <w:p w14:textId="661b939" w14:paraId="661b939" w:rsidRDefault="00761EBC" w:rsidP="00FA01DD" w:rsidR="005225A9">
      <w:pPr>
        <w:jc w:val="center"/>
        <w15:collapsed w:val="false"/>
      </w:pPr>
      <w:r>
        <w:t xml:space="preserve">U  I M E  </w:t>
      </w:r>
      <w:r w:rsidR="00D920BA">
        <w:t>R</w:t>
      </w:r>
      <w:r w:rsidR="00FA01DD">
        <w:t xml:space="preserve"> E P U B L I K </w:t>
      </w:r>
      <w:r>
        <w:t>E</w:t>
      </w:r>
      <w:r w:rsidR="00FA01DD">
        <w:t xml:space="preserve">   H R V A T S K </w:t>
      </w:r>
      <w:r>
        <w:t>E</w:t>
      </w:r>
    </w:p>
    <w:p w:rsidRDefault="00D81BC7" w:rsidP="00FA01DD" w:rsidR="00D81BC7">
      <w:pPr>
        <w:jc w:val="center"/>
      </w:pPr>
    </w:p>
    <w:p w:rsidRDefault="00977004" w:rsidP="005225A9" w:rsidR="005225A9">
      <w:pPr>
        <w:jc w:val="center"/>
      </w:pPr>
      <w:r>
        <w:t>R J E Š E N J E</w:t>
      </w:r>
    </w:p>
    <w:p w:rsidRDefault="00D81BC7" w:rsidP="005225A9" w:rsidR="00D81BC7">
      <w:pPr>
        <w:jc w:val="center"/>
      </w:pPr>
    </w:p>
    <w:p w:rsidRDefault="005225A9" w:rsidP="005225A9" w:rsidR="005225A9"/>
    <w:p w:rsidRDefault="00434864" w:rsidP="0060783B" w:rsidR="0060783B">
      <w:pPr>
        <w:jc w:val="both"/>
      </w:pPr>
      <w:r w:rsidRPr="00BB04F8">
        <w:t xml:space="preserve">Trgovački sud u Osijeku, po sucu mr. sc. </w:t>
      </w:r>
      <w:r>
        <w:t>Mirjani Baran</w:t>
      </w:r>
      <w:r w:rsidRPr="00BB04F8">
        <w:t xml:space="preserve">, kao stečajnom sucu, povodom prijedloga </w:t>
      </w:r>
      <w:r w:rsidR="00AB600F">
        <w:t xml:space="preserve">FINA RC Zagreb Podružnica Zagreb, Trg svibanjskih žrtava 1995. br. 1 povodom prijedloga za otvaranje stečajnog postupka nad dužnikom </w:t>
      </w:r>
      <w:r w:rsidR="00EE3E7C">
        <w:t>DELIĆ D KROVNI NOSAČI j.d.o.o. OIB: 48231073427, MBS: 080828753, Zagreb, Jurja Barakovića 31</w:t>
      </w:r>
      <w:r w:rsidR="00AB600F">
        <w:t xml:space="preserve">, </w:t>
      </w:r>
      <w:r>
        <w:t>2. svibnja</w:t>
      </w:r>
      <w:r w:rsidR="000F467E">
        <w:t xml:space="preserve"> 2018</w:t>
      </w:r>
      <w:r w:rsidR="000F467E" w:rsidRPr="00BB04F8">
        <w:t>.</w:t>
      </w:r>
    </w:p>
    <w:p w:rsidRDefault="00D81BC7" w:rsidP="0060783B" w:rsidR="00D81BC7" w:rsidRPr="0060783B">
      <w:pPr>
        <w:jc w:val="both"/>
      </w:pPr>
    </w:p>
    <w:p w:rsidRDefault="0060783B" w:rsidP="0060783B" w:rsidR="0060783B" w:rsidRPr="0060783B">
      <w:pPr>
        <w:jc w:val="both"/>
      </w:pPr>
    </w:p>
    <w:p w:rsidRDefault="0060783B" w:rsidP="0060783B" w:rsidR="0060783B" w:rsidRPr="0060783B">
      <w:pPr>
        <w:jc w:val="center"/>
      </w:pPr>
      <w:r w:rsidRPr="0060783B">
        <w:t>r i j e š i o  j e</w:t>
      </w:r>
    </w:p>
    <w:p w:rsidRDefault="0060783B" w:rsidP="0060783B" w:rsidR="0060783B" w:rsidRPr="0060783B">
      <w:pPr>
        <w:rPr>
          <w:b/>
          <w:bCs/>
        </w:rPr>
      </w:pPr>
    </w:p>
    <w:p w:rsidRDefault="0060783B" w:rsidP="0060783B" w:rsidR="0060783B" w:rsidRPr="0060783B">
      <w:pPr>
        <w:numPr>
          <w:ilvl w:val="0"/>
          <w:numId w:val="6"/>
        </w:numPr>
        <w:jc w:val="both"/>
        <w:rPr>
          <w:bCs/>
        </w:rPr>
      </w:pPr>
      <w:r w:rsidRPr="0060783B">
        <w:rPr>
          <w:bCs/>
        </w:rPr>
        <w:t>OTVARA</w:t>
      </w:r>
      <w:r w:rsidRPr="0060783B">
        <w:t xml:space="preserve"> se stečajni postupak nad dužnikom: </w:t>
      </w:r>
      <w:r w:rsidR="00EE3E7C">
        <w:t>DELIĆ D KROVNI NOSAČI j.d.o.o. OIB: 48231073427, MBS: 080828753, Zagreb, Jurja Barakovića 31</w:t>
      </w:r>
    </w:p>
    <w:p w:rsidRDefault="0060783B" w:rsidP="0060783B" w:rsidR="0060783B" w:rsidRPr="0060783B">
      <w:pPr>
        <w:ind w:left="1065"/>
        <w:jc w:val="both"/>
        <w:rPr>
          <w:bCs/>
        </w:rPr>
      </w:pPr>
    </w:p>
    <w:p w:rsidRDefault="0060783B" w:rsidP="0060783B" w:rsidR="0060783B" w:rsidRPr="0060783B">
      <w:pPr>
        <w:numPr>
          <w:ilvl w:val="0"/>
          <w:numId w:val="6"/>
        </w:numPr>
        <w:jc w:val="both"/>
      </w:pPr>
      <w:r w:rsidRPr="0060783B">
        <w:t xml:space="preserve">Za stečajnog upravitelja imenuje se </w:t>
      </w:r>
      <w:r w:rsidR="00434864">
        <w:t xml:space="preserve"> </w:t>
      </w:r>
      <w:r w:rsidR="00EE3E7C">
        <w:t>Julka Bandić, OIB:0494628768, Osijek, Ilirska 11</w:t>
      </w:r>
      <w:r w:rsidR="00434864">
        <w:t>,</w:t>
      </w:r>
      <w:r w:rsidR="000F467E">
        <w:t xml:space="preserve"> </w:t>
      </w:r>
      <w:r w:rsidRPr="0060783B">
        <w:t>automatskom dodjelom.</w:t>
      </w:r>
    </w:p>
    <w:p w:rsidRDefault="0060783B" w:rsidP="0060783B" w:rsidR="0060783B" w:rsidRPr="0060783B">
      <w:pPr>
        <w:ind w:left="705"/>
        <w:jc w:val="both"/>
      </w:pPr>
    </w:p>
    <w:p w:rsidRDefault="0060783B" w:rsidP="0060783B" w:rsidR="0060783B" w:rsidRPr="0060783B">
      <w:pPr>
        <w:numPr>
          <w:ilvl w:val="0"/>
          <w:numId w:val="6"/>
        </w:numPr>
        <w:jc w:val="both"/>
      </w:pPr>
      <w:r w:rsidRPr="0060783B">
        <w:rPr>
          <w:bCs/>
        </w:rPr>
        <w:t>ZAKLJUČUJE</w:t>
      </w:r>
      <w:r w:rsidRPr="0060783B">
        <w:t xml:space="preserve"> se stečajni postupak nad dužnikom: </w:t>
      </w:r>
      <w:r w:rsidR="00EE3E7C">
        <w:t>DELIĆ D KROVNI NOSAČI j.d.o.o. OIB: 48231073427, MBS: 080828753, Zagreb, Jurja Barakovića 31</w:t>
      </w:r>
      <w:r w:rsidRPr="0060783B">
        <w:rPr>
          <w:bCs/>
        </w:rPr>
        <w:t>.</w:t>
      </w:r>
    </w:p>
    <w:p w:rsidRDefault="0060783B" w:rsidP="0060783B" w:rsidR="0060783B" w:rsidRPr="0060783B">
      <w:pPr>
        <w:jc w:val="both"/>
      </w:pPr>
    </w:p>
    <w:p w:rsidRDefault="0060783B" w:rsidP="0060783B" w:rsidR="0060783B" w:rsidRPr="0060783B">
      <w:pPr>
        <w:numPr>
          <w:ilvl w:val="0"/>
          <w:numId w:val="6"/>
        </w:numPr>
        <w:jc w:val="both"/>
      </w:pPr>
      <w:r w:rsidRPr="0060783B">
        <w:t xml:space="preserve">Nalaže se bivšem zakonskom zastupniku </w:t>
      </w:r>
      <w:r w:rsidR="00EE3E7C">
        <w:t>Simi Deliću</w:t>
      </w:r>
      <w:r w:rsidRPr="0060783B">
        <w:t xml:space="preserve">, </w:t>
      </w:r>
      <w:r w:rsidR="00242672">
        <w:t xml:space="preserve">OIB: </w:t>
      </w:r>
      <w:r w:rsidR="00EE3E7C">
        <w:t>56003444831</w:t>
      </w:r>
      <w:r w:rsidR="00D006ED">
        <w:t xml:space="preserve">, </w:t>
      </w:r>
      <w:r w:rsidR="00EE3E7C">
        <w:t>Bosna i Hercegovina, Doboj, Majevac bb,</w:t>
      </w:r>
      <w:r w:rsidRPr="0060783B">
        <w:t xml:space="preserve"> </w:t>
      </w:r>
      <w:r w:rsidR="000C77F3">
        <w:t>te osnivaču Dušanu Delliću, OIB: 11753740759, Zagreb, J. Barakovića 31, da izvrše</w:t>
      </w:r>
      <w:r w:rsidRPr="0060783B">
        <w:t xml:space="preserve"> pregled, izlučivanje i pohranu arhivskog i registraturnog gradiva dužnika sukladno pozitivnim propisima, te o </w:t>
      </w:r>
      <w:r w:rsidR="000C77F3">
        <w:t xml:space="preserve">istom u roku od 15 dana dostave </w:t>
      </w:r>
      <w:r w:rsidRPr="0060783B">
        <w:t>dokaz u spis.</w:t>
      </w:r>
    </w:p>
    <w:p w:rsidRDefault="0060783B" w:rsidP="0060783B" w:rsidR="0060783B" w:rsidRPr="0060783B">
      <w:pPr>
        <w:ind w:left="1425"/>
        <w:jc w:val="both"/>
      </w:pPr>
    </w:p>
    <w:p w:rsidRDefault="0060783B" w:rsidP="0060783B" w:rsidR="0060783B">
      <w:pPr>
        <w:numPr>
          <w:ilvl w:val="0"/>
          <w:numId w:val="6"/>
        </w:numPr>
        <w:jc w:val="both"/>
      </w:pPr>
      <w:r w:rsidRPr="0060783B">
        <w:t xml:space="preserve">Ovo rješenje objaviti će se na mrežnoj stranici e-Oglasna ploča sudova, a nakon pravomoćnosti dostaviti sudskom registru radi brisanja dužnika iz sudskog registra. </w:t>
      </w:r>
    </w:p>
    <w:p w:rsidRDefault="00D81BC7" w:rsidP="00D81BC7" w:rsidR="00D81BC7">
      <w:pPr>
        <w:pStyle w:val="Odlomakpopisa"/>
      </w:pPr>
    </w:p>
    <w:p w:rsidRDefault="00D81BC7" w:rsidP="00D81BC7" w:rsidR="00D81BC7" w:rsidRPr="0060783B">
      <w:pPr>
        <w:ind w:left="1425"/>
        <w:jc w:val="both"/>
      </w:pPr>
    </w:p>
    <w:p w:rsidRDefault="0060783B" w:rsidP="0060783B" w:rsidR="0060783B">
      <w:pPr>
        <w:keepNext/>
        <w:jc w:val="center"/>
        <w:outlineLvl w:val="0"/>
      </w:pPr>
      <w:r w:rsidRPr="0060783B">
        <w:t>Obrazloženje</w:t>
      </w:r>
    </w:p>
    <w:p w:rsidRDefault="00242672" w:rsidP="0060783B" w:rsidR="00242672" w:rsidRPr="0060783B">
      <w:pPr>
        <w:keepNext/>
        <w:jc w:val="center"/>
        <w:outlineLvl w:val="0"/>
      </w:pPr>
    </w:p>
    <w:p w:rsidRDefault="00242672" w:rsidP="00242672" w:rsidR="00D81BC7">
      <w:pPr>
        <w:ind w:firstLine="1428"/>
        <w:jc w:val="both"/>
      </w:pPr>
      <w:r w:rsidRPr="00995FB2">
        <w:t xml:space="preserve">Prijedlog za otvaranjem stečajnog postupka nad gore navedenim dužnikom podnijela je Financijska agencija, RC Zagreb, Podružnica Zagreb, Zagreb, Trg svibanjskih žrtva 1995. broj 1 (u daljnjem tekstu FINA), temeljem odredbe čl. 444. st. 2. Stečajnog zakona ("Narodne novine" 71/15; dalje u tekstu SZ) navodeći da gore navedeni dužnik na dan </w:t>
      </w:r>
    </w:p>
    <w:p w:rsidRDefault="00D81BC7" w:rsidP="00D81BC7" w:rsidR="00D81BC7">
      <w:pPr>
        <w:jc w:val="both"/>
      </w:pPr>
    </w:p>
    <w:p w:rsidRDefault="00D81BC7" w:rsidP="00D81BC7" w:rsidR="00D81BC7">
      <w:pPr>
        <w:jc w:val="both"/>
      </w:pPr>
    </w:p>
    <w:p w:rsidRDefault="00D81BC7" w:rsidP="00D81BC7" w:rsidR="00D81BC7">
      <w:pPr>
        <w:jc w:val="both"/>
      </w:pPr>
    </w:p>
    <w:p w:rsidRDefault="00D81BC7" w:rsidP="00D81BC7" w:rsidR="00D81BC7">
      <w:pPr>
        <w:jc w:val="both"/>
      </w:pPr>
    </w:p>
    <w:p w:rsidRDefault="000C77F3" w:rsidP="00D81BC7" w:rsidR="00242672">
      <w:pPr>
        <w:jc w:val="both"/>
      </w:pPr>
      <w:r>
        <w:t>27. rujna</w:t>
      </w:r>
      <w:r w:rsidR="00D006ED">
        <w:t xml:space="preserve"> 201</w:t>
      </w:r>
      <w:r>
        <w:t>6</w:t>
      </w:r>
      <w:r w:rsidR="00D006ED">
        <w:t>.</w:t>
      </w:r>
      <w:r w:rsidR="00242672" w:rsidRPr="00995FB2">
        <w:t xml:space="preserve"> ima u Očevidniku redoslijeda osnova za plaćanje evidentirane neizvršene osnove za plaćanje u neprekinutom razdoblju od 120 dana u ukupnom iznosu od </w:t>
      </w:r>
      <w:r>
        <w:t>190.644,01</w:t>
      </w:r>
      <w:r w:rsidR="00FE72E2">
        <w:t xml:space="preserve"> </w:t>
      </w:r>
      <w:r w:rsidR="00242672" w:rsidRPr="00995FB2">
        <w:t>kn, te da ima  jednog zaposlenog radnika.</w:t>
      </w:r>
    </w:p>
    <w:p w:rsidRDefault="00242672" w:rsidP="00242672" w:rsidR="00242672" w:rsidRPr="00995FB2">
      <w:pPr>
        <w:ind w:firstLine="720"/>
        <w:jc w:val="both"/>
      </w:pPr>
    </w:p>
    <w:p w:rsidRDefault="00242672" w:rsidP="00242672" w:rsidR="00D81BC7">
      <w:pPr>
        <w:ind w:firstLine="1428"/>
        <w:jc w:val="both"/>
      </w:pPr>
      <w:r w:rsidRPr="00995FB2">
        <w:t xml:space="preserve">Rješenjem predsjednika Visokog  trgovačkog suda  RH broj 31 Su-525/17-10 od 26. svibnja 2017. spis je utupljen Trgovačkom sudu u Osijeku. </w:t>
      </w:r>
    </w:p>
    <w:p w:rsidRDefault="000C77F3" w:rsidP="00242672" w:rsidR="000C77F3" w:rsidRPr="00995FB2">
      <w:pPr>
        <w:ind w:firstLine="1428"/>
        <w:jc w:val="both"/>
      </w:pPr>
    </w:p>
    <w:p w:rsidRDefault="00FE72E2" w:rsidP="000C77F3" w:rsidR="00242672">
      <w:pPr>
        <w:ind w:firstLine="720"/>
        <w:jc w:val="both"/>
      </w:pPr>
      <w:r>
        <w:tab/>
        <w:t>Sud je utvrdio da je predlagatelj ovlašten za podnošenje prijedloga na temelju odredbe članka 110. stavak 1. SZ-a te je donio rješenje o pokretanju prethodnog postupka i imenovao privremenog stečajnog upravitelja i odredio mu dužnosti te zakazao ročište radi utvrđivanja uvjeta za otvaranje stečajnog postupka nad dužnikom.</w:t>
      </w:r>
    </w:p>
    <w:p w:rsidRDefault="00FE72E2" w:rsidP="00242672" w:rsidR="00FE72E2" w:rsidRPr="00995FB2">
      <w:pPr>
        <w:ind w:firstLine="720"/>
        <w:jc w:val="both"/>
      </w:pPr>
    </w:p>
    <w:p w:rsidRDefault="00FE72E2" w:rsidP="00C67B70" w:rsidR="00C67B70" w:rsidRPr="00C67B70">
      <w:pPr>
        <w:jc w:val="both"/>
        <w:rPr>
          <w:rFonts w:cs="Arial"/>
          <w:lang w:eastAsia="en-US"/>
        </w:rPr>
      </w:pPr>
      <w:r>
        <w:t xml:space="preserve">Privremeni stečajni upravitelj dostavio je pisano izvješće </w:t>
      </w:r>
      <w:r w:rsidR="00123113">
        <w:t xml:space="preserve"> </w:t>
      </w:r>
      <w:r w:rsidR="006269B5">
        <w:t xml:space="preserve">u kojem navodi </w:t>
      </w:r>
      <w:bookmarkStart w:name="_Hlk510619545" w:id="1"/>
      <w:r w:rsidR="00C67B70">
        <w:t xml:space="preserve">da je dužnik </w:t>
      </w:r>
      <w:r w:rsidR="00C67B70" w:rsidRPr="00C67B70">
        <w:rPr>
          <w:rFonts w:cs="Arial"/>
          <w:lang w:eastAsia="en-US"/>
        </w:rPr>
        <w:t xml:space="preserve">DELIĆ D KROVNI NOSAČI </w:t>
      </w:r>
      <w:r w:rsidR="00C67B70">
        <w:rPr>
          <w:rFonts w:cs="Arial"/>
          <w:lang w:eastAsia="en-US"/>
        </w:rPr>
        <w:t>j.d.o.o. registriran</w:t>
      </w:r>
      <w:r w:rsidR="00C67B70" w:rsidRPr="00C67B70">
        <w:rPr>
          <w:rFonts w:cs="Arial"/>
          <w:lang w:eastAsia="en-US"/>
        </w:rPr>
        <w:t xml:space="preserve"> u Sudskom registru Trgovačkog suda u Zagrebu  od siječnja 2013. god., sa sjedištem u  Zagrebu, Jurja Barakovića 31, MBS: 080828753, OIB: 48231073427.</w:t>
      </w:r>
      <w:r w:rsidR="00C67B70">
        <w:rPr>
          <w:rFonts w:cs="Arial"/>
          <w:lang w:eastAsia="en-US"/>
        </w:rPr>
        <w:t xml:space="preserve"> </w:t>
      </w:r>
      <w:bookmarkEnd w:id="1"/>
      <w:r w:rsidR="00C67B70" w:rsidRPr="00C67B70">
        <w:rPr>
          <w:rFonts w:cs="Arial"/>
          <w:lang w:eastAsia="en-US"/>
        </w:rPr>
        <w:t>Temeljni kapital društva je 19.000,00 kn.</w:t>
      </w:r>
      <w:r w:rsidR="00C67B70">
        <w:rPr>
          <w:rFonts w:cs="Arial"/>
          <w:lang w:eastAsia="en-US"/>
        </w:rPr>
        <w:t xml:space="preserve"> Osnivači/članovi  društva su </w:t>
      </w:r>
      <w:r w:rsidR="00C67B70" w:rsidRPr="00C67B70">
        <w:rPr>
          <w:rFonts w:cs="Arial"/>
          <w:lang w:eastAsia="en-US"/>
        </w:rPr>
        <w:t xml:space="preserve">- </w:t>
      </w:r>
      <w:bookmarkStart w:name="_Hlk510619731" w:id="2"/>
      <w:r w:rsidR="00C67B70" w:rsidRPr="00C67B70">
        <w:rPr>
          <w:rFonts w:cs="Arial"/>
          <w:lang w:eastAsia="en-US"/>
        </w:rPr>
        <w:t>Dušan Delić, OIB:11753740759,  Zagreb, Jurja Barakovića 31</w:t>
      </w:r>
      <w:bookmarkEnd w:id="2"/>
      <w:r w:rsidR="00C67B70" w:rsidRPr="00C67B70">
        <w:rPr>
          <w:rFonts w:cs="Arial"/>
          <w:lang w:eastAsia="en-US"/>
        </w:rPr>
        <w:t>,  član, j.d.o.o.</w:t>
      </w:r>
    </w:p>
    <w:p w:rsidRDefault="00C67B70" w:rsidP="00C67B70" w:rsidR="00C67B70" w:rsidRPr="00C67B70">
      <w:pPr>
        <w:jc w:val="both"/>
        <w:rPr>
          <w:rFonts w:cs="Arial"/>
          <w:lang w:eastAsia="en-US"/>
        </w:rPr>
      </w:pPr>
      <w:r w:rsidRPr="00C67B70">
        <w:rPr>
          <w:rFonts w:cs="Arial"/>
          <w:lang w:eastAsia="en-US"/>
        </w:rPr>
        <w:t xml:space="preserve">- </w:t>
      </w:r>
      <w:bookmarkStart w:name="_Hlk510615580" w:id="3"/>
      <w:r w:rsidRPr="00C67B70">
        <w:rPr>
          <w:rFonts w:cs="Arial"/>
          <w:lang w:eastAsia="en-US"/>
        </w:rPr>
        <w:t>Simo Delić OIB: 56003444831,   Bosna i Hercegovina, Doboj, Majevac bb,</w:t>
      </w:r>
      <w:bookmarkEnd w:id="3"/>
      <w:r w:rsidRPr="00C67B70">
        <w:rPr>
          <w:rFonts w:cs="Arial"/>
          <w:lang w:eastAsia="en-US"/>
        </w:rPr>
        <w:t xml:space="preserve"> član j.d.o.o.</w:t>
      </w:r>
      <w:bookmarkStart w:name="_Hlk509402679" w:id="4"/>
      <w:r>
        <w:rPr>
          <w:rFonts w:cs="Arial"/>
          <w:lang w:eastAsia="en-US"/>
        </w:rPr>
        <w:t xml:space="preserve"> </w:t>
      </w:r>
      <w:r w:rsidRPr="00C67B70">
        <w:rPr>
          <w:rFonts w:cs="Arial"/>
          <w:lang w:eastAsia="en-US"/>
        </w:rPr>
        <w:t>Osobe ovlaštene za zastupanje :</w:t>
      </w:r>
      <w:bookmarkEnd w:id="4"/>
      <w:r>
        <w:rPr>
          <w:rFonts w:cs="Arial"/>
          <w:lang w:eastAsia="en-US"/>
        </w:rPr>
        <w:t xml:space="preserve"> </w:t>
      </w:r>
      <w:r w:rsidRPr="00C67B70">
        <w:rPr>
          <w:rFonts w:cs="Arial"/>
          <w:lang w:eastAsia="en-US"/>
        </w:rPr>
        <w:t>Simo Delić OIB: 56003444831,Bosna i Hercegovina, Doboj, Majevac bb, direktor, zastupa društvo  samostalno i neograničeno.</w:t>
      </w:r>
    </w:p>
    <w:p w:rsidRDefault="00C67B70" w:rsidP="00C67B70" w:rsidR="00C67B70" w:rsidRPr="00C67B70">
      <w:pPr>
        <w:jc w:val="both"/>
        <w:rPr>
          <w:rFonts w:cs="Arial"/>
          <w:lang w:eastAsia="en-US"/>
        </w:rPr>
      </w:pPr>
      <w:r w:rsidRPr="00C67B70">
        <w:rPr>
          <w:rFonts w:cs="Arial"/>
          <w:lang w:eastAsia="en-US"/>
        </w:rPr>
        <w:t>Nakon imenovanja, kao privremena stečajna upraviteljica, stupila je u kontakt sa osnivačem i članom društva Dušanom Delićem. U razgovoru joj je rekao da društvo ne posluje od 2016. godine, a od tada nije niti vodio poslovne knjige. Direktor društva je njegov brat, Simo Delić, koji živi u Bosni i Hercegovini. Tražila je podatke, kako bih stupila u kontakt sa direktorom Simom Delićem, koji joj je u telefonskom razgovoru rekao da on nema ništa sa tom firmom – dužnikom, da on niti ne zna doći u firmu u Zagrebu, te da je to firma njegovog brata, a on je samo formalno direktor. Drugo o firmi da ne zna ništa, a sa bratom ne kontaktira.</w:t>
      </w:r>
    </w:p>
    <w:p w:rsidRDefault="00C67B70" w:rsidP="00C67B70" w:rsidR="00C67B70" w:rsidRPr="00C67B70">
      <w:pPr>
        <w:jc w:val="both"/>
        <w:rPr>
          <w:rFonts w:cs="Arial"/>
          <w:lang w:eastAsia="en-US"/>
        </w:rPr>
      </w:pPr>
      <w:r w:rsidRPr="00C67B70">
        <w:rPr>
          <w:rFonts w:cs="Arial"/>
          <w:lang w:eastAsia="en-US"/>
        </w:rPr>
        <w:t>Kada je ovo prenijela osnivaču dužnika Dušanu Delić, potvrdio joj je te navode, uz obrazloženje da je tada bio u invalidskoj mirovini, pa je radi toga imenovao brata kao direktora. U razgovoru mi je rekao da je nakon 2015. god. račun dužnika blokiran, radi čega je on otvorio novu firmu.</w:t>
      </w:r>
    </w:p>
    <w:p w:rsidRDefault="00C67B70" w:rsidP="00C67B70" w:rsidR="00C67B70" w:rsidRPr="00C67B70">
      <w:pPr>
        <w:jc w:val="both"/>
        <w:rPr>
          <w:rFonts w:cs="Arial"/>
          <w:lang w:eastAsia="en-US"/>
        </w:rPr>
      </w:pPr>
      <w:r w:rsidRPr="00C67B70">
        <w:rPr>
          <w:rFonts w:cs="Arial"/>
          <w:lang w:eastAsia="en-US"/>
        </w:rPr>
        <w:t>Provjerom u sudskom registru, utvrdila je da se radi o povezanom društvu CENTAR KROVNIH NOSAČA j.d.o.o., OIB: 94809158140, registrirano kod Trgovačkog suda u Zagrebu, sa sjedištem u Zagrebu, Dužice 19, čiji je jedini član i osnivač Dušan Delić.</w:t>
      </w:r>
    </w:p>
    <w:p w:rsidRDefault="00C67B70" w:rsidP="00C67B70" w:rsidR="00C67B70" w:rsidRPr="00C67B70">
      <w:pPr>
        <w:jc w:val="both"/>
        <w:rPr>
          <w:rFonts w:cs="Arial"/>
          <w:lang w:eastAsia="en-US"/>
        </w:rPr>
      </w:pPr>
      <w:r w:rsidRPr="00C67B70">
        <w:rPr>
          <w:rFonts w:cs="Arial"/>
          <w:lang w:eastAsia="en-US"/>
        </w:rPr>
        <w:t xml:space="preserve">Putem Internet stranice Poslovna Hrvatska,  dobila je podatke o ovom povezanom društvu, temeljem kojih sam utvrdila da je isto aktivno i da nije blokirano. </w:t>
      </w:r>
    </w:p>
    <w:p w:rsidRDefault="00C67B70" w:rsidP="00C67B70" w:rsidR="00C67B70" w:rsidRPr="00C67B70">
      <w:pPr>
        <w:jc w:val="both"/>
        <w:rPr>
          <w:rFonts w:cs="Arial"/>
          <w:lang w:eastAsia="en-US"/>
        </w:rPr>
      </w:pPr>
      <w:r w:rsidRPr="00C67B70">
        <w:rPr>
          <w:rFonts w:cs="Arial"/>
          <w:lang w:eastAsia="en-US"/>
        </w:rPr>
        <w:t>Od knjigovodstvenog servisa DE-ANA u Zagrebu, dobila sam financijska izvješća samo za 2015. god., a koja su i javno objavljena. Prema navodima knjigovodstva, drugih knjigovodstvenih podatak nemaju, a nakon 2015. godine nisu im niti dostavljani. Kažu da im nije 2 godine niti plaćeno za vođenje knjigovodstva.</w:t>
      </w:r>
    </w:p>
    <w:p w:rsidRDefault="00C67B70" w:rsidP="00C67B70" w:rsidR="00662D69">
      <w:pPr>
        <w:jc w:val="both"/>
        <w:rPr>
          <w:rFonts w:cs="Arial"/>
          <w:lang w:eastAsia="en-US"/>
        </w:rPr>
      </w:pPr>
      <w:r w:rsidRPr="00C67B70">
        <w:rPr>
          <w:rFonts w:cs="Arial"/>
          <w:lang w:eastAsia="en-US"/>
        </w:rPr>
        <w:t>Što se tiče poslovanja dužnika prema Potvrdi Fine broj: Klasa: 120-11/18-01/53, od 05.04.2018. god., koju sam pribavila,  na dan izdavanja potvrde, na računima i novčanim sredstvima dužnika evidentirano je 674 dana neprekidne blokade odnosno ukupno 180 dana blokade u prethodnih 6 mjeseci zbog nepodmirenih osnova za plaćanje evidentiranih u Očevidniku redoslijeda osnova za plaćanje.</w:t>
      </w:r>
      <w:r>
        <w:rPr>
          <w:rFonts w:cs="Arial"/>
          <w:lang w:eastAsia="en-US"/>
        </w:rPr>
        <w:t xml:space="preserve"> </w:t>
      </w:r>
      <w:r w:rsidRPr="00C67B70">
        <w:rPr>
          <w:rFonts w:cs="Arial"/>
          <w:lang w:eastAsia="en-US"/>
        </w:rPr>
        <w:t>Nepodmirene obvezena dan izdavanja potvrde iznose 209.899,94 kn. Prema podacima Hrvatskog zavoda za mirovinsko osiguranje, dužnik ima jednog zaposlenog radnika, a to je osnivač, koji je p</w:t>
      </w:r>
      <w:r w:rsidR="00662D69">
        <w:rPr>
          <w:rFonts w:cs="Arial"/>
          <w:lang w:eastAsia="en-US"/>
        </w:rPr>
        <w:t xml:space="preserve">rijavljen zavodu 22.04.2013. </w:t>
      </w:r>
    </w:p>
    <w:p w:rsidRDefault="00662D69" w:rsidP="00C67B70" w:rsidR="00662D69">
      <w:pPr>
        <w:jc w:val="both"/>
        <w:rPr>
          <w:rFonts w:cs="Arial"/>
          <w:lang w:eastAsia="en-US"/>
        </w:rPr>
      </w:pPr>
    </w:p>
    <w:p w:rsidRDefault="00662D69" w:rsidP="00C67B70" w:rsidR="00662D69">
      <w:pPr>
        <w:jc w:val="both"/>
        <w:rPr>
          <w:rFonts w:cs="Arial"/>
          <w:lang w:eastAsia="en-US"/>
        </w:rPr>
      </w:pPr>
    </w:p>
    <w:p w:rsidRDefault="00662D69" w:rsidP="00C67B70" w:rsidR="00662D69">
      <w:pPr>
        <w:jc w:val="both"/>
        <w:rPr>
          <w:rFonts w:cs="Arial"/>
          <w:lang w:eastAsia="en-US"/>
        </w:rPr>
      </w:pPr>
    </w:p>
    <w:p w:rsidRDefault="00662D69" w:rsidP="00C67B70" w:rsidR="00662D69" w:rsidRPr="00C67B70">
      <w:pPr>
        <w:jc w:val="both"/>
        <w:rPr>
          <w:rFonts w:cs="Arial"/>
          <w:lang w:eastAsia="en-US"/>
        </w:rPr>
      </w:pPr>
    </w:p>
    <w:p w:rsidRDefault="00C67B70" w:rsidP="00C67B70" w:rsidR="00C67B70" w:rsidRPr="00C67B70">
      <w:pPr>
        <w:jc w:val="both"/>
        <w:rPr>
          <w:rFonts w:cs="Arial"/>
          <w:b/>
          <w:lang w:eastAsia="en-US"/>
        </w:rPr>
      </w:pPr>
      <w:r w:rsidRPr="00C67B70">
        <w:rPr>
          <w:rFonts w:cs="Arial"/>
          <w:lang w:eastAsia="en-US"/>
        </w:rPr>
        <w:t>Od početka 2016. god.,  knjigovodstvenom servisu, nije dostavljana knjigovodstvena dokumentacija i ni</w:t>
      </w:r>
      <w:r>
        <w:rPr>
          <w:rFonts w:cs="Arial"/>
          <w:lang w:eastAsia="en-US"/>
        </w:rPr>
        <w:t xml:space="preserve">su knjižene poslovne promjene. </w:t>
      </w:r>
      <w:r w:rsidRPr="00C67B70">
        <w:rPr>
          <w:rFonts w:cs="Arial"/>
          <w:lang w:eastAsia="en-US"/>
        </w:rPr>
        <w:t>Nema podataka o dužniku, niti o njegovom poslovanju nakon 2016. god.</w:t>
      </w:r>
    </w:p>
    <w:p w:rsidRDefault="00C67B70" w:rsidP="00C67B70" w:rsidR="00C67B70">
      <w:pPr>
        <w:jc w:val="both"/>
        <w:rPr>
          <w:rFonts w:cs="Arial"/>
          <w:lang w:eastAsia="en-US"/>
        </w:rPr>
      </w:pPr>
      <w:r w:rsidRPr="00C67B70">
        <w:rPr>
          <w:rFonts w:cs="Arial"/>
          <w:lang w:eastAsia="en-US"/>
        </w:rPr>
        <w:t>U odnosu na imovinu dužnika, prema pribavljenom Uvjerenju Centra za vozila Hrvatske, Zagreb, Capraška 4,  broj: H152-U-01871-18, od 28.03.2018. god.,  utvrđeno je da , prema službenoj evidenciji registracije cestovnih vozila, dužnik DELIĆ D KROVNI NOSAČI  j.d.o.o. nije evidentiran kao vlasnik vozila.</w:t>
      </w:r>
    </w:p>
    <w:p w:rsidRDefault="00D81BC7" w:rsidP="00C67B70" w:rsidR="00D81BC7" w:rsidRPr="00C67B70">
      <w:pPr>
        <w:jc w:val="both"/>
        <w:rPr>
          <w:rFonts w:cs="Arial"/>
          <w:lang w:eastAsia="en-US"/>
        </w:rPr>
      </w:pPr>
    </w:p>
    <w:p w:rsidRDefault="00C67B70" w:rsidP="00C67B70" w:rsidR="00C67B70" w:rsidRPr="00C67B70">
      <w:pPr>
        <w:jc w:val="both"/>
        <w:rPr>
          <w:rFonts w:cs="Arial"/>
          <w:lang w:eastAsia="en-US"/>
        </w:rPr>
      </w:pPr>
      <w:r w:rsidRPr="00C67B70">
        <w:rPr>
          <w:rFonts w:cs="Arial"/>
          <w:lang w:eastAsia="en-US"/>
        </w:rPr>
        <w:t xml:space="preserve">Na pisani zahtjev, Općinski građanski sud u Zagrebu, Zemljišno-knjižni odjel, </w:t>
      </w:r>
      <w:r>
        <w:rPr>
          <w:rFonts w:cs="Arial"/>
          <w:lang w:eastAsia="en-US"/>
        </w:rPr>
        <w:t>joj</w:t>
      </w:r>
      <w:r w:rsidRPr="00C67B70">
        <w:rPr>
          <w:rFonts w:cs="Arial"/>
          <w:lang w:eastAsia="en-US"/>
        </w:rPr>
        <w:t xml:space="preserve"> nije odgovorio do dana pisanja ovog izvješća, a prema knjigovodstvenim podacima i iskazu osnivača Dušana Delić, dužnik nema u vlasništvu nekretnine.</w:t>
      </w:r>
    </w:p>
    <w:p w:rsidRDefault="00C67B70" w:rsidP="00C67B70" w:rsidR="00C67B70" w:rsidRPr="00C67B70">
      <w:pPr>
        <w:spacing w:lineRule="auto" w:line="276"/>
        <w:rPr>
          <w:sz w:val="22"/>
          <w:szCs w:val="22"/>
        </w:rPr>
      </w:pPr>
    </w:p>
    <w:p w:rsidRDefault="00C67B70" w:rsidP="00C67B70" w:rsidR="00C67B70" w:rsidRPr="00C67B70">
      <w:pPr>
        <w:spacing w:lineRule="auto" w:line="276"/>
        <w:rPr>
          <w:sz w:val="22"/>
          <w:szCs w:val="22"/>
        </w:rPr>
      </w:pPr>
      <w:r w:rsidRPr="00C67B70">
        <w:rPr>
          <w:sz w:val="22"/>
          <w:szCs w:val="22"/>
        </w:rPr>
        <w:t>Prema dostavljenom Računu dobiti i gubitka, za razdoblje od 01.01.2015. do 31.12.2015. god., dužnik je ostvario dobit u iznosu od 9.630,00 kn.</w:t>
      </w:r>
    </w:p>
    <w:p w:rsidRDefault="00C67B70" w:rsidP="00C67B70" w:rsidR="00C67B70" w:rsidRPr="00C67B70">
      <w:pPr>
        <w:spacing w:lineRule="auto" w:line="276"/>
        <w:rPr>
          <w:sz w:val="22"/>
          <w:szCs w:val="22"/>
        </w:rPr>
      </w:pPr>
    </w:p>
    <w:p w:rsidRDefault="00C67B70" w:rsidP="00C67B70" w:rsidR="00C67B70" w:rsidRPr="00C67B70">
      <w:pPr>
        <w:spacing w:lineRule="auto" w:line="276"/>
        <w:rPr>
          <w:sz w:val="22"/>
          <w:szCs w:val="22"/>
        </w:rPr>
      </w:pPr>
    </w:p>
    <w:tbl>
      <w:tblPr>
        <w:tblW w:type="dxa" w:w="6617"/>
        <w:tblInd w:type="dxa" w:w="10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74"/>
        <w:gridCol w:w="3620"/>
        <w:gridCol w:w="2223"/>
      </w:tblGrid>
      <w:tr w:rsidTr="007D4DE3" w:rsidR="00C67B70" w:rsidRPr="00C67B70">
        <w:trPr>
          <w:trHeight w:val="370"/>
        </w:trPr>
        <w:tc>
          <w:tcPr>
            <w:tcW w:type="dxa" w:w="774"/>
            <w:shd w:fill="D9D9D9" w:color="auto" w:val="clear"/>
          </w:tcPr>
          <w:p w:rsidRDefault="00C67B70" w:rsidP="00C67B70" w:rsidR="00C67B70" w:rsidRPr="00C67B70">
            <w:pPr>
              <w:spacing w:lineRule="auto" w:line="276"/>
              <w:rPr>
                <w:sz w:val="22"/>
                <w:szCs w:val="22"/>
              </w:rPr>
            </w:pPr>
            <w:r w:rsidRPr="00C67B70">
              <w:rPr>
                <w:sz w:val="22"/>
                <w:szCs w:val="22"/>
              </w:rPr>
              <w:t>rb</w:t>
            </w:r>
          </w:p>
        </w:tc>
        <w:tc>
          <w:tcPr>
            <w:tcW w:type="dxa" w:w="3620"/>
            <w:shd w:fill="D9D9D9" w:color="auto" w:val="clear"/>
          </w:tcPr>
          <w:p w:rsidRDefault="00C67B70" w:rsidP="00C67B70" w:rsidR="00C67B70" w:rsidRPr="00C67B70">
            <w:pPr>
              <w:spacing w:lineRule="auto" w:line="276"/>
              <w:rPr>
                <w:sz w:val="22"/>
                <w:szCs w:val="22"/>
              </w:rPr>
            </w:pPr>
            <w:r w:rsidRPr="00C67B70">
              <w:rPr>
                <w:sz w:val="22"/>
                <w:szCs w:val="22"/>
              </w:rPr>
              <w:t>pozicija</w:t>
            </w:r>
          </w:p>
        </w:tc>
        <w:tc>
          <w:tcPr>
            <w:tcW w:type="dxa" w:w="2223"/>
            <w:shd w:fill="D9D9D9" w:color="auto" w:val="clear"/>
          </w:tcPr>
          <w:p w:rsidRDefault="00C67B70" w:rsidP="00C67B70" w:rsidR="00C67B70" w:rsidRPr="00C67B70">
            <w:pPr>
              <w:spacing w:lineRule="auto" w:line="276"/>
              <w:jc w:val="center"/>
              <w:rPr>
                <w:sz w:val="22"/>
                <w:szCs w:val="22"/>
              </w:rPr>
            </w:pPr>
            <w:r w:rsidRPr="00C67B70">
              <w:rPr>
                <w:sz w:val="22"/>
                <w:szCs w:val="22"/>
              </w:rPr>
              <w:t>2015.</w:t>
            </w:r>
          </w:p>
        </w:tc>
      </w:tr>
      <w:tr w:rsidTr="007D4DE3" w:rsidR="00C67B70" w:rsidRPr="00C67B70">
        <w:trPr>
          <w:trHeight w:val="265"/>
        </w:trPr>
        <w:tc>
          <w:tcPr>
            <w:tcW w:type="dxa" w:w="774"/>
            <w:shd w:fill="auto" w:color="auto" w:val="clear"/>
          </w:tcPr>
          <w:p w:rsidRDefault="00C67B70" w:rsidP="00C67B70" w:rsidR="00C67B70" w:rsidRPr="00C67B70">
            <w:pPr>
              <w:spacing w:lineRule="auto" w:line="276"/>
              <w:rPr>
                <w:sz w:val="22"/>
                <w:szCs w:val="22"/>
              </w:rPr>
            </w:pPr>
            <w:r w:rsidRPr="00C67B70">
              <w:rPr>
                <w:sz w:val="22"/>
                <w:szCs w:val="22"/>
              </w:rPr>
              <w:t>1.</w:t>
            </w:r>
          </w:p>
        </w:tc>
        <w:tc>
          <w:tcPr>
            <w:tcW w:type="dxa" w:w="3620"/>
            <w:shd w:fill="auto" w:color="auto" w:val="clear"/>
          </w:tcPr>
          <w:p w:rsidRDefault="00C67B70" w:rsidP="00C67B70" w:rsidR="00C67B70" w:rsidRPr="00C67B70">
            <w:pPr>
              <w:spacing w:lineRule="auto" w:line="276"/>
              <w:rPr>
                <w:sz w:val="22"/>
                <w:szCs w:val="22"/>
              </w:rPr>
            </w:pPr>
            <w:r w:rsidRPr="00C67B70">
              <w:rPr>
                <w:sz w:val="22"/>
                <w:szCs w:val="22"/>
              </w:rPr>
              <w:t>UKUPNI PRIHODI</w:t>
            </w:r>
          </w:p>
        </w:tc>
        <w:tc>
          <w:tcPr>
            <w:tcW w:type="dxa" w:w="2223"/>
            <w:shd w:fill="auto" w:color="auto" w:val="clear"/>
          </w:tcPr>
          <w:p w:rsidRDefault="00C67B70" w:rsidP="00C67B70" w:rsidR="00C67B70" w:rsidRPr="00C67B70">
            <w:pPr>
              <w:spacing w:lineRule="auto" w:line="276"/>
              <w:jc w:val="right"/>
              <w:rPr>
                <w:sz w:val="22"/>
                <w:szCs w:val="22"/>
              </w:rPr>
            </w:pPr>
            <w:r w:rsidRPr="00C67B70">
              <w:rPr>
                <w:sz w:val="22"/>
                <w:szCs w:val="22"/>
              </w:rPr>
              <w:t>883.593,00</w:t>
            </w:r>
          </w:p>
        </w:tc>
      </w:tr>
      <w:tr w:rsidTr="007D4DE3" w:rsidR="00C67B70" w:rsidRPr="00C67B70">
        <w:trPr>
          <w:trHeight w:val="265"/>
        </w:trPr>
        <w:tc>
          <w:tcPr>
            <w:tcW w:type="dxa" w:w="774"/>
            <w:shd w:fill="auto" w:color="auto" w:val="clear"/>
          </w:tcPr>
          <w:p w:rsidRDefault="00C67B70" w:rsidP="00C67B70" w:rsidR="00C67B70" w:rsidRPr="00C67B70">
            <w:pPr>
              <w:spacing w:lineRule="auto" w:line="276"/>
              <w:rPr>
                <w:sz w:val="22"/>
                <w:szCs w:val="22"/>
              </w:rPr>
            </w:pPr>
            <w:r w:rsidRPr="00C67B70">
              <w:rPr>
                <w:sz w:val="22"/>
                <w:szCs w:val="22"/>
              </w:rPr>
              <w:t>2.</w:t>
            </w:r>
          </w:p>
        </w:tc>
        <w:tc>
          <w:tcPr>
            <w:tcW w:type="dxa" w:w="3620"/>
            <w:shd w:fill="auto" w:color="auto" w:val="clear"/>
          </w:tcPr>
          <w:p w:rsidRDefault="00C67B70" w:rsidP="00C67B70" w:rsidR="00C67B70" w:rsidRPr="00C67B70">
            <w:pPr>
              <w:spacing w:lineRule="auto" w:line="276"/>
              <w:rPr>
                <w:sz w:val="22"/>
                <w:szCs w:val="22"/>
              </w:rPr>
            </w:pPr>
            <w:r w:rsidRPr="00C67B70">
              <w:rPr>
                <w:sz w:val="22"/>
                <w:szCs w:val="22"/>
              </w:rPr>
              <w:t>UKUPNI RASHODI</w:t>
            </w:r>
          </w:p>
        </w:tc>
        <w:tc>
          <w:tcPr>
            <w:tcW w:type="dxa" w:w="2223"/>
            <w:shd w:fill="auto" w:color="auto" w:val="clear"/>
          </w:tcPr>
          <w:p w:rsidRDefault="00C67B70" w:rsidP="00C67B70" w:rsidR="00C67B70" w:rsidRPr="00C67B70">
            <w:pPr>
              <w:spacing w:lineRule="auto" w:line="276"/>
              <w:jc w:val="right"/>
              <w:rPr>
                <w:sz w:val="22"/>
                <w:szCs w:val="22"/>
              </w:rPr>
            </w:pPr>
            <w:r w:rsidRPr="00C67B70">
              <w:rPr>
                <w:sz w:val="22"/>
                <w:szCs w:val="22"/>
              </w:rPr>
              <w:t>871.556,00</w:t>
            </w:r>
          </w:p>
        </w:tc>
      </w:tr>
      <w:tr w:rsidTr="007D4DE3" w:rsidR="00C67B70" w:rsidRPr="00C67B70">
        <w:trPr>
          <w:trHeight w:val="265"/>
        </w:trPr>
        <w:tc>
          <w:tcPr>
            <w:tcW w:type="dxa" w:w="774"/>
            <w:shd w:fill="auto" w:color="auto" w:val="clear"/>
          </w:tcPr>
          <w:p w:rsidRDefault="00C67B70" w:rsidP="00C67B70" w:rsidR="00C67B70" w:rsidRPr="00C67B70">
            <w:pPr>
              <w:spacing w:lineRule="auto" w:line="276"/>
              <w:rPr>
                <w:sz w:val="22"/>
                <w:szCs w:val="22"/>
              </w:rPr>
            </w:pPr>
            <w:r w:rsidRPr="00C67B70">
              <w:rPr>
                <w:sz w:val="22"/>
                <w:szCs w:val="22"/>
              </w:rPr>
              <w:t>3.</w:t>
            </w:r>
          </w:p>
        </w:tc>
        <w:tc>
          <w:tcPr>
            <w:tcW w:type="dxa" w:w="3620"/>
            <w:shd w:fill="auto" w:color="auto" w:val="clear"/>
          </w:tcPr>
          <w:p w:rsidRDefault="00C67B70" w:rsidP="00C67B70" w:rsidR="00C67B70" w:rsidRPr="00C67B70">
            <w:pPr>
              <w:spacing w:lineRule="auto" w:line="276"/>
              <w:rPr>
                <w:sz w:val="22"/>
                <w:szCs w:val="22"/>
              </w:rPr>
            </w:pPr>
            <w:r w:rsidRPr="00C67B70">
              <w:rPr>
                <w:sz w:val="22"/>
                <w:szCs w:val="22"/>
              </w:rPr>
              <w:t>DOBIT FINANCUJSKE GODINE</w:t>
            </w:r>
          </w:p>
        </w:tc>
        <w:tc>
          <w:tcPr>
            <w:tcW w:type="dxa" w:w="2223"/>
            <w:shd w:fill="auto" w:color="auto" w:val="clear"/>
          </w:tcPr>
          <w:p w:rsidRDefault="00C67B70" w:rsidP="00C67B70" w:rsidR="00C67B70" w:rsidRPr="00C67B70">
            <w:pPr>
              <w:spacing w:lineRule="auto" w:line="276"/>
              <w:jc w:val="right"/>
              <w:rPr>
                <w:sz w:val="22"/>
                <w:szCs w:val="22"/>
              </w:rPr>
            </w:pPr>
            <w:r w:rsidRPr="00C67B70">
              <w:rPr>
                <w:sz w:val="22"/>
                <w:szCs w:val="22"/>
              </w:rPr>
              <w:t>9.630,00</w:t>
            </w:r>
          </w:p>
        </w:tc>
      </w:tr>
    </w:tbl>
    <w:p w:rsidRDefault="00C67B70" w:rsidP="00C67B70" w:rsidR="00C67B70" w:rsidRPr="00C67B70">
      <w:pPr>
        <w:spacing w:lineRule="auto" w:line="276"/>
        <w:rPr>
          <w:sz w:val="22"/>
          <w:szCs w:val="22"/>
        </w:rPr>
      </w:pPr>
    </w:p>
    <w:p w:rsidRDefault="00C67B70" w:rsidP="00C67B70" w:rsidR="00C67B70" w:rsidRPr="00C67B70">
      <w:pPr>
        <w:rPr>
          <w:rFonts w:cs="Arial"/>
          <w:lang w:eastAsia="en-US"/>
        </w:rPr>
      </w:pPr>
    </w:p>
    <w:p w:rsidRDefault="00C67B70" w:rsidP="00C67B70" w:rsidR="00C67B70" w:rsidRPr="00C67B70">
      <w:pPr>
        <w:jc w:val="both"/>
        <w:rPr>
          <w:rFonts w:cs="Arial"/>
          <w:lang w:eastAsia="en-US"/>
        </w:rPr>
      </w:pPr>
      <w:r w:rsidRPr="00C67B70">
        <w:rPr>
          <w:rFonts w:cs="Arial"/>
          <w:lang w:eastAsia="en-US"/>
        </w:rPr>
        <w:t>Knjigovodstveno evidentirana imovina društva, prema dostupnim podacima, i bilanci na dana 31.12.2015. god. je slijedeća:</w:t>
      </w:r>
      <w:r>
        <w:rPr>
          <w:rFonts w:cs="Arial"/>
          <w:lang w:eastAsia="en-US"/>
        </w:rPr>
        <w:t xml:space="preserve">  d</w:t>
      </w:r>
      <w:r w:rsidRPr="00C67B70">
        <w:rPr>
          <w:rFonts w:cs="Arial"/>
          <w:lang w:eastAsia="en-US"/>
        </w:rPr>
        <w:t>ugotrajne imovine nema.</w:t>
      </w:r>
    </w:p>
    <w:p w:rsidRDefault="00C67B70" w:rsidP="00C67B70" w:rsidR="00C67B70" w:rsidRPr="00C67B70">
      <w:pPr>
        <w:rPr>
          <w:rFonts w:cs="Arial"/>
          <w:lang w:eastAsia="en-US"/>
        </w:rPr>
      </w:pPr>
      <w:r w:rsidRPr="00C67B70">
        <w:rPr>
          <w:rFonts w:cs="Arial"/>
          <w:lang w:eastAsia="en-US"/>
        </w:rPr>
        <w:t xml:space="preserve">Kratkotrajna imovina evidentirana je u iznosu od  184.465,00 kn. </w:t>
      </w:r>
    </w:p>
    <w:p w:rsidRDefault="00C67B70" w:rsidP="00C67B70" w:rsidR="00C67B70" w:rsidRPr="00C67B70">
      <w:pPr>
        <w:rPr>
          <w:rFonts w:cs="Arial"/>
          <w:lang w:eastAsia="en-US"/>
        </w:rPr>
      </w:pPr>
      <w:r w:rsidRPr="00C67B70">
        <w:rPr>
          <w:rFonts w:cs="Arial"/>
          <w:lang w:eastAsia="en-US"/>
        </w:rPr>
        <w:t>Sastoji se od:</w:t>
      </w:r>
    </w:p>
    <w:p w:rsidRDefault="00C67B70" w:rsidP="00C67B70" w:rsidR="00C67B70" w:rsidRPr="00C67B70">
      <w:pPr>
        <w:rPr>
          <w:rFonts w:cs="Arial"/>
          <w:lang w:eastAsia="en-US"/>
        </w:rPr>
      </w:pPr>
      <w:r w:rsidRPr="00C67B70">
        <w:rPr>
          <w:rFonts w:cs="Arial"/>
          <w:lang w:eastAsia="en-US"/>
        </w:rPr>
        <w:t>Zaliha trgovačke robe                      …………      178.858,00 kn</w:t>
      </w:r>
    </w:p>
    <w:p w:rsidRDefault="00C67B70" w:rsidP="00C67B70" w:rsidR="00C67B70" w:rsidRPr="00C67B70">
      <w:pPr>
        <w:rPr>
          <w:rFonts w:cs="Arial"/>
          <w:lang w:eastAsia="en-US"/>
        </w:rPr>
      </w:pPr>
      <w:r w:rsidRPr="00C67B70">
        <w:rPr>
          <w:rFonts w:cs="Arial"/>
          <w:lang w:eastAsia="en-US"/>
        </w:rPr>
        <w:t>Novca u blagajni                        …………….           5.607,00 kn.</w:t>
      </w:r>
    </w:p>
    <w:p w:rsidRDefault="00C67B70" w:rsidP="00C67B70" w:rsidR="00C67B70" w:rsidRPr="00C67B70">
      <w:pPr>
        <w:rPr>
          <w:rFonts w:cs="Arial"/>
          <w:lang w:eastAsia="en-US"/>
        </w:rPr>
      </w:pPr>
      <w:r w:rsidRPr="00C67B70">
        <w:rPr>
          <w:rFonts w:cs="Arial"/>
          <w:lang w:eastAsia="en-US"/>
        </w:rPr>
        <w:t>Dugoročnih obveza nema.</w:t>
      </w:r>
    </w:p>
    <w:p w:rsidRDefault="00C67B70" w:rsidP="00C67B70" w:rsidR="00C67B70" w:rsidRPr="00C67B70">
      <w:pPr>
        <w:rPr>
          <w:rFonts w:cs="Arial"/>
          <w:lang w:eastAsia="en-US"/>
        </w:rPr>
      </w:pPr>
      <w:r w:rsidRPr="00C67B70">
        <w:rPr>
          <w:rFonts w:cs="Arial"/>
          <w:lang w:eastAsia="en-US"/>
        </w:rPr>
        <w:t>Kratkoročne obveze dužnika iznosile  su 161.592,00 kn.</w:t>
      </w:r>
    </w:p>
    <w:p w:rsidRDefault="00C67B70" w:rsidP="00C67B70" w:rsidR="00C67B70" w:rsidRPr="00C67B70">
      <w:pPr>
        <w:rPr>
          <w:rFonts w:cs="Arial"/>
          <w:b/>
          <w:lang w:eastAsia="en-US"/>
        </w:rPr>
      </w:pPr>
    </w:p>
    <w:p w:rsidRDefault="00C67B70" w:rsidP="00C67B70" w:rsidR="00C67B70" w:rsidRPr="00C67B70">
      <w:pPr>
        <w:rPr>
          <w:rFonts w:cs="Arial"/>
          <w:lang w:eastAsia="en-US"/>
        </w:rPr>
      </w:pPr>
      <w:r w:rsidRPr="00C67B70">
        <w:rPr>
          <w:rFonts w:cs="Arial"/>
          <w:lang w:eastAsia="en-US"/>
        </w:rPr>
        <w:t>Obveze prema zaposlenima     ……………….         29.084,00 kn</w:t>
      </w:r>
    </w:p>
    <w:p w:rsidRDefault="00C67B70" w:rsidP="00C67B70" w:rsidR="00C67B70" w:rsidRPr="00C67B70">
      <w:pPr>
        <w:rPr>
          <w:rFonts w:cs="Arial"/>
          <w:lang w:eastAsia="en-US"/>
        </w:rPr>
      </w:pPr>
      <w:r w:rsidRPr="00C67B70">
        <w:rPr>
          <w:rFonts w:cs="Arial"/>
          <w:lang w:eastAsia="en-US"/>
        </w:rPr>
        <w:t>Obveze prema dobavljačima      ……………..          33.636,00 kn</w:t>
      </w:r>
    </w:p>
    <w:p w:rsidRDefault="00C67B70" w:rsidP="00C67B70" w:rsidR="00C67B70" w:rsidRPr="00C67B70">
      <w:pPr>
        <w:rPr>
          <w:rFonts w:cs="Arial"/>
          <w:lang w:eastAsia="en-US"/>
        </w:rPr>
      </w:pPr>
      <w:r w:rsidRPr="00C67B70">
        <w:rPr>
          <w:rFonts w:cs="Arial"/>
          <w:lang w:eastAsia="en-US"/>
        </w:rPr>
        <w:t>Obveze za poreze, doprinose    ………………          91.427,00 kn</w:t>
      </w:r>
    </w:p>
    <w:p w:rsidRDefault="00C67B70" w:rsidP="00C67B70" w:rsidR="00C67B70" w:rsidRPr="00C67B70">
      <w:pPr>
        <w:rPr>
          <w:rFonts w:cs="Arial"/>
          <w:lang w:eastAsia="en-US"/>
        </w:rPr>
      </w:pPr>
      <w:r w:rsidRPr="00C67B70">
        <w:rPr>
          <w:rFonts w:cs="Arial"/>
          <w:lang w:eastAsia="en-US"/>
        </w:rPr>
        <w:t>Ostale kratkoročne obveze             ……..……             7.445,00 kn</w:t>
      </w:r>
    </w:p>
    <w:p w:rsidRDefault="00C67B70" w:rsidP="00C67B70" w:rsidR="00C67B70" w:rsidRPr="00C67B70">
      <w:pPr>
        <w:rPr>
          <w:rFonts w:cs="Arial"/>
          <w:b/>
          <w:lang w:eastAsia="en-US"/>
        </w:rPr>
      </w:pPr>
    </w:p>
    <w:p w:rsidRDefault="00C67B70" w:rsidP="004857F3" w:rsidR="00C67B70" w:rsidRPr="00C67B70">
      <w:pPr>
        <w:jc w:val="both"/>
        <w:rPr>
          <w:rFonts w:cs="Arial"/>
          <w:lang w:eastAsia="en-US"/>
        </w:rPr>
      </w:pPr>
      <w:r w:rsidRPr="00C67B70">
        <w:rPr>
          <w:rFonts w:cs="Arial"/>
          <w:lang w:eastAsia="en-US"/>
        </w:rPr>
        <w:t>Navedeni podaci nisu potpuni, jer knjigovodstvo nije uredno vođeno.</w:t>
      </w:r>
      <w:r w:rsidR="004857F3">
        <w:rPr>
          <w:rFonts w:cs="Arial"/>
          <w:lang w:eastAsia="en-US"/>
        </w:rPr>
        <w:t xml:space="preserve"> </w:t>
      </w:r>
      <w:r w:rsidRPr="00C67B70">
        <w:rPr>
          <w:rFonts w:cs="Arial"/>
          <w:lang w:eastAsia="en-US"/>
        </w:rPr>
        <w:t>Da knjigovodstveni podaci ne odgovaraju stvarnom stanju, potvrđuje i Prokazni popis imovine koji je potpisao osnivač Dušan Delić, a prema kojem dužnik nema imovine.</w:t>
      </w:r>
    </w:p>
    <w:p w:rsidRDefault="00C67B70" w:rsidP="004857F3" w:rsidR="00C67B70">
      <w:pPr>
        <w:jc w:val="both"/>
        <w:rPr>
          <w:rFonts w:cs="Arial"/>
          <w:lang w:eastAsia="en-US"/>
        </w:rPr>
      </w:pPr>
      <w:r w:rsidRPr="00C67B70">
        <w:rPr>
          <w:rFonts w:cs="Arial"/>
          <w:lang w:eastAsia="en-US"/>
        </w:rPr>
        <w:t>Nakon pregleda dostupne dokumentacije i utvrđenog stanja poslovanja dužnika, može se zaključiti da</w:t>
      </w:r>
      <w:r w:rsidR="004857F3">
        <w:rPr>
          <w:rFonts w:cs="Arial"/>
          <w:lang w:eastAsia="en-US"/>
        </w:rPr>
        <w:t xml:space="preserve"> dužnik DELIĆ D KROVNI NOSAČI</w:t>
      </w:r>
      <w:r w:rsidRPr="00C67B70">
        <w:rPr>
          <w:rFonts w:cs="Arial"/>
          <w:lang w:eastAsia="en-US"/>
        </w:rPr>
        <w:t xml:space="preserve"> j.d.o.o. , Zagreb, Jurja Barakovića 31, MBS: 080828753, OIB: 48231073427 , nema izgleda za nastavak poslovanja, jer mu je račun blokiran duže od 60 dana, a imovine, prema izjavi osnivača dužnika i dostupnim podacima nema, novca na računima u banci nema, a i knjigovodstveni podaci su nepotpuni.</w:t>
      </w:r>
      <w:r w:rsidR="004857F3">
        <w:rPr>
          <w:rFonts w:cs="Arial"/>
          <w:lang w:eastAsia="en-US"/>
        </w:rPr>
        <w:t xml:space="preserve"> </w:t>
      </w:r>
      <w:r w:rsidRPr="00C67B70">
        <w:rPr>
          <w:rFonts w:cs="Arial"/>
          <w:lang w:eastAsia="en-US"/>
        </w:rPr>
        <w:t>Dužnik je nesposoban za plaćanje i prezadužen, a više ne posluje.</w:t>
      </w:r>
    </w:p>
    <w:p w:rsidRDefault="00662D69" w:rsidP="004857F3" w:rsidR="00662D69">
      <w:pPr>
        <w:jc w:val="both"/>
        <w:rPr>
          <w:rFonts w:cs="Arial"/>
          <w:lang w:eastAsia="en-US"/>
        </w:rPr>
      </w:pPr>
    </w:p>
    <w:p w:rsidRDefault="00662D69" w:rsidP="004857F3" w:rsidR="00662D69">
      <w:pPr>
        <w:jc w:val="both"/>
        <w:rPr>
          <w:rFonts w:cs="Arial"/>
          <w:lang w:eastAsia="en-US"/>
        </w:rPr>
      </w:pPr>
    </w:p>
    <w:p w:rsidRDefault="00662D69" w:rsidP="004857F3" w:rsidR="00662D69">
      <w:pPr>
        <w:jc w:val="both"/>
        <w:rPr>
          <w:rFonts w:cs="Arial"/>
          <w:lang w:eastAsia="en-US"/>
        </w:rPr>
      </w:pPr>
    </w:p>
    <w:p w:rsidRDefault="00662D69" w:rsidP="004857F3" w:rsidR="00662D69">
      <w:pPr>
        <w:jc w:val="both"/>
        <w:rPr>
          <w:rFonts w:cs="Arial"/>
          <w:lang w:eastAsia="en-US"/>
        </w:rPr>
      </w:pPr>
    </w:p>
    <w:p w:rsidRDefault="00662D69" w:rsidP="004857F3" w:rsidR="00662D69" w:rsidRPr="00C67B70">
      <w:pPr>
        <w:jc w:val="both"/>
        <w:rPr>
          <w:rFonts w:cs="Arial"/>
          <w:lang w:eastAsia="en-US"/>
        </w:rPr>
      </w:pPr>
    </w:p>
    <w:p w:rsidRDefault="00C67B70" w:rsidP="00C67B70" w:rsidR="00C67B70" w:rsidRPr="00C67B70">
      <w:pPr>
        <w:rPr>
          <w:rFonts w:cs="Arial"/>
          <w:lang w:eastAsia="en-US"/>
        </w:rPr>
      </w:pPr>
    </w:p>
    <w:p w:rsidRDefault="00C67B70" w:rsidP="004857F3" w:rsidR="00C67B70" w:rsidRPr="00C67B70">
      <w:pPr>
        <w:jc w:val="both"/>
        <w:rPr>
          <w:rFonts w:cs="Arial"/>
          <w:lang w:eastAsia="en-US"/>
        </w:rPr>
      </w:pPr>
      <w:r w:rsidRPr="00C67B70">
        <w:rPr>
          <w:rFonts w:cs="Arial"/>
          <w:lang w:eastAsia="en-US"/>
        </w:rPr>
        <w:t xml:space="preserve">Slijedom izloženoga privremeni stečajni upravitelj je utvrdio da kod dužnika postoje stečajni razlozi predviđeni u čl. 5. i 6.  Stečajnog zakona (NN-71/15 i NN-104/17) – nesposobnost za plaćanje i prezaduženost a imovina dužnika nije dostatna za pokrivanje troškova provođenja stečajnog postupka. Naime, imovinu koja je knjigovodstveno evidentirana, nije bilo moguće provjeriti i nemam saznanja da li postoji imovina, koja bi ušla u stečajnu masu, jer nisu dostupni točni podaci. </w:t>
      </w:r>
      <w:r w:rsidR="004857F3">
        <w:rPr>
          <w:rFonts w:cs="Arial"/>
          <w:lang w:eastAsia="en-US"/>
        </w:rPr>
        <w:t xml:space="preserve"> </w:t>
      </w:r>
      <w:r w:rsidRPr="00C67B70">
        <w:rPr>
          <w:rFonts w:cs="Arial"/>
          <w:lang w:eastAsia="en-US"/>
        </w:rPr>
        <w:t>Potraživanja od kupaca nije moguće provjeriti, jer nema podataka.</w:t>
      </w:r>
    </w:p>
    <w:p w:rsidRDefault="00C67B70" w:rsidP="00C67B70" w:rsidR="00C67B70" w:rsidRPr="00C67B70">
      <w:pPr>
        <w:rPr>
          <w:rFonts w:cs="Arial"/>
          <w:lang w:eastAsia="en-US"/>
        </w:rPr>
      </w:pPr>
    </w:p>
    <w:p w:rsidRDefault="00C67B70" w:rsidP="00C67B70" w:rsidR="00D81BC7" w:rsidRPr="00C67B70">
      <w:pPr>
        <w:jc w:val="both"/>
        <w:rPr>
          <w:rFonts w:cs="Arial"/>
          <w:lang w:eastAsia="en-US"/>
        </w:rPr>
      </w:pPr>
      <w:r w:rsidRPr="00C67B70">
        <w:rPr>
          <w:rFonts w:cs="Arial"/>
          <w:lang w:eastAsia="en-US"/>
        </w:rPr>
        <w:t>Predlaže da sud temeljem odredbi čl. 180. st. 1., u vezi s čl. 178. st. 1. Stečajnog zakona, a radi prikupljanja potrebnih obavijesti, odredi saslušanje osnivača:</w:t>
      </w:r>
    </w:p>
    <w:p w:rsidRDefault="00C67B70" w:rsidP="00C67B70" w:rsidR="00C67B70" w:rsidRPr="00C67B70">
      <w:pPr>
        <w:rPr>
          <w:rFonts w:cs="Arial"/>
          <w:lang w:eastAsia="en-US"/>
        </w:rPr>
      </w:pPr>
      <w:r w:rsidRPr="00C67B70">
        <w:rPr>
          <w:rFonts w:cs="Arial"/>
          <w:lang w:eastAsia="en-US"/>
        </w:rPr>
        <w:t xml:space="preserve"> Dušana Delića, OIB:11753740759,   Zagreb, Jurja Barakovića 31</w:t>
      </w:r>
    </w:p>
    <w:p w:rsidRDefault="00C67B70" w:rsidP="00C67B70" w:rsidR="00C67B70" w:rsidRPr="00C67B70">
      <w:pPr>
        <w:rPr>
          <w:rFonts w:cs="Arial"/>
          <w:lang w:eastAsia="en-US"/>
        </w:rPr>
      </w:pPr>
      <w:r w:rsidRPr="00C67B70">
        <w:rPr>
          <w:rFonts w:cs="Arial"/>
          <w:lang w:eastAsia="en-US"/>
        </w:rPr>
        <w:t xml:space="preserve"> i Sime Delića OIB: 56003444831,  Bosna i Hercegovina, Doboj, Majevac bb .</w:t>
      </w:r>
    </w:p>
    <w:p w:rsidRDefault="00C67B70" w:rsidP="00C67B70" w:rsidR="00C67B70" w:rsidRPr="00C67B70">
      <w:pPr>
        <w:jc w:val="both"/>
        <w:rPr>
          <w:rFonts w:cs="Arial"/>
          <w:lang w:eastAsia="en-US"/>
        </w:rPr>
      </w:pPr>
      <w:r w:rsidRPr="00C67B70">
        <w:rPr>
          <w:rFonts w:cs="Arial"/>
          <w:lang w:eastAsia="en-US"/>
        </w:rPr>
        <w:t>Podredno, u skladu sa utvrđenim činjenicama u navedenom izvješću, privremeni stečajni upravitelj smatra da su ispunjeni svi preduvjeti iz čl. 132 .Stečajnog zakona, obzirom da  nije utvrđena imovina dužnika, koja bi ušla u stečajnu masu, a koja bi bila dovoljna za namirenje troškova stečajnog postupka,  predlažem Stečajnom sucu, da zbog nedostatnosti stečajne mase provede  skraćeni stečajni postupak  sukladno članku 132. Stečajnog zakona.</w:t>
      </w:r>
    </w:p>
    <w:p w:rsidRDefault="00C67B70" w:rsidP="00C67B70" w:rsidR="00C67B70" w:rsidRPr="00C67B70">
      <w:pPr>
        <w:jc w:val="both"/>
        <w:rPr>
          <w:rFonts w:cs="Arial"/>
          <w:lang w:eastAsia="en-US"/>
        </w:rPr>
      </w:pPr>
      <w:r w:rsidRPr="00C67B70">
        <w:rPr>
          <w:rFonts w:cs="Arial"/>
          <w:lang w:eastAsia="en-US"/>
        </w:rPr>
        <w:t>Privremeni stečajni upravitelj predlaže da Stečajni sudac donese rješenje kojim se pozivaju vjerovnici dužnika, DELIĆ D KROVNI NOSAČI    j.d.o.o., Zagreb, Jurja Barakovića 31, MBS: 080828753, OIB: 48231073427,  te druge osobe koje za to imaju pravni interes, da predujme iznos od 30.150,00 kn za pokriće troškova prethodnog postupka i eventualno otvorenog stečajnog postupka, sukladno čl. 132. Stečajnog zakona.</w:t>
      </w:r>
    </w:p>
    <w:p w:rsidRDefault="00C67B70" w:rsidP="00C67B70" w:rsidR="00C67B70" w:rsidRPr="00C67B70">
      <w:pPr>
        <w:rPr>
          <w:rFonts w:cs="Arial"/>
          <w:lang w:eastAsia="en-US"/>
        </w:rPr>
      </w:pPr>
    </w:p>
    <w:p w:rsidRDefault="00C67B70" w:rsidP="00C67B70" w:rsidR="00C67B70" w:rsidRPr="00C67B70">
      <w:pPr>
        <w:rPr>
          <w:rFonts w:cs="Arial"/>
          <w:lang w:eastAsia="en-US"/>
        </w:rPr>
      </w:pPr>
      <w:r w:rsidRPr="00C67B70">
        <w:rPr>
          <w:rFonts w:cs="Arial"/>
          <w:lang w:eastAsia="en-US"/>
        </w:rPr>
        <w:t>Predviđeni troškovi stečajnog postupka iznosili bi:</w:t>
      </w:r>
    </w:p>
    <w:p w:rsidRDefault="00C67B70" w:rsidP="00C67B70" w:rsidR="00C67B70" w:rsidRPr="00C67B70">
      <w:pPr>
        <w:rPr>
          <w:rFonts w:cs="Arial"/>
          <w:lang w:eastAsia="en-US"/>
        </w:rPr>
      </w:pPr>
      <w:r w:rsidRPr="00C67B70">
        <w:rPr>
          <w:rFonts w:cs="Arial"/>
          <w:lang w:eastAsia="en-US"/>
        </w:rPr>
        <w:t>- troškovi izrade pečata ……………………………………….      150,00 kn</w:t>
      </w:r>
    </w:p>
    <w:p w:rsidRDefault="00C67B70" w:rsidP="00C67B70" w:rsidR="00C67B70" w:rsidRPr="00C67B70">
      <w:pPr>
        <w:rPr>
          <w:rFonts w:cs="Arial"/>
          <w:lang w:eastAsia="en-US"/>
        </w:rPr>
      </w:pPr>
      <w:r w:rsidRPr="00C67B70">
        <w:rPr>
          <w:rFonts w:cs="Arial"/>
          <w:lang w:eastAsia="en-US"/>
        </w:rPr>
        <w:t xml:space="preserve"> - troškovi otvaranja, vođenja i zatvaranja žiro-računa ……….   1.000,00 kn</w:t>
      </w:r>
    </w:p>
    <w:p w:rsidRDefault="00C67B70" w:rsidP="00C67B70" w:rsidR="00C67B70" w:rsidRPr="00C67B70">
      <w:pPr>
        <w:rPr>
          <w:rFonts w:cs="Arial"/>
          <w:lang w:eastAsia="en-US"/>
        </w:rPr>
      </w:pPr>
      <w:r w:rsidRPr="00C67B70">
        <w:rPr>
          <w:rFonts w:cs="Arial"/>
          <w:lang w:eastAsia="en-US"/>
        </w:rPr>
        <w:t xml:space="preserve"> - troškovi vođenja knjigovodstva  1 god. …….……………… 12.000,00 kn</w:t>
      </w:r>
    </w:p>
    <w:p w:rsidRDefault="00C67B70" w:rsidP="00C67B70" w:rsidR="00C67B70" w:rsidRPr="00C67B70">
      <w:pPr>
        <w:rPr>
          <w:rFonts w:cs="Arial"/>
          <w:lang w:eastAsia="en-US"/>
        </w:rPr>
      </w:pPr>
      <w:r w:rsidRPr="00C67B70">
        <w:rPr>
          <w:rFonts w:cs="Arial"/>
          <w:lang w:eastAsia="en-US"/>
        </w:rPr>
        <w:t xml:space="preserve"> - troškovi arhiviranja …………………………………………   4.000,00 kn</w:t>
      </w:r>
    </w:p>
    <w:p w:rsidRDefault="00C67B70" w:rsidP="00C67B70" w:rsidR="00C67B70" w:rsidRPr="00C67B70">
      <w:pPr>
        <w:rPr>
          <w:rFonts w:cs="Arial"/>
          <w:lang w:eastAsia="en-US"/>
        </w:rPr>
      </w:pPr>
      <w:r w:rsidRPr="00C67B70">
        <w:rPr>
          <w:rFonts w:cs="Arial"/>
          <w:lang w:eastAsia="en-US"/>
        </w:rPr>
        <w:t xml:space="preserve"> - nagrada stečajnom upravitelju ……………………………... 10.000,00 kn</w:t>
      </w:r>
    </w:p>
    <w:p w:rsidRDefault="00C67B70" w:rsidP="00C67B70" w:rsidR="00C67B70" w:rsidRPr="00C67B70">
      <w:pPr>
        <w:rPr>
          <w:rFonts w:cs="Arial"/>
          <w:lang w:eastAsia="en-US"/>
        </w:rPr>
      </w:pPr>
      <w:r w:rsidRPr="00C67B70">
        <w:rPr>
          <w:rFonts w:cs="Arial"/>
          <w:lang w:eastAsia="en-US"/>
        </w:rPr>
        <w:t xml:space="preserve"> - ostali  nepredviđeni materijalni troškovi ……………………  1.000.00 kn</w:t>
      </w:r>
    </w:p>
    <w:p w:rsidRDefault="00C67B70" w:rsidP="00C67B70" w:rsidR="00C67B70" w:rsidRPr="00C67B70">
      <w:pPr>
        <w:rPr>
          <w:rFonts w:cs="Arial"/>
          <w:lang w:eastAsia="en-US"/>
        </w:rPr>
      </w:pPr>
      <w:r w:rsidRPr="00C67B70">
        <w:rPr>
          <w:rFonts w:cs="Arial"/>
          <w:lang w:eastAsia="en-US"/>
        </w:rPr>
        <w:t xml:space="preserve"> - putni troškovi Osijek – Zagreb     …………………………..   2.000,00 kn</w:t>
      </w:r>
    </w:p>
    <w:p w:rsidRDefault="00C67B70" w:rsidP="00C67B70" w:rsidR="00C67B70" w:rsidRPr="00C67B70">
      <w:pPr>
        <w:rPr>
          <w:rFonts w:cs="Arial"/>
          <w:lang w:eastAsia="en-US"/>
        </w:rPr>
      </w:pPr>
      <w:r w:rsidRPr="00C67B70">
        <w:rPr>
          <w:rFonts w:cs="Arial"/>
          <w:lang w:eastAsia="en-US"/>
        </w:rPr>
        <w:t xml:space="preserve">------------------------------------------------------------------------------------------- </w:t>
      </w:r>
    </w:p>
    <w:p w:rsidRDefault="00C67B70" w:rsidP="00C67B70" w:rsidR="00C67B70" w:rsidRPr="00C67B70">
      <w:pPr>
        <w:rPr>
          <w:rFonts w:cs="Arial"/>
          <w:lang w:eastAsia="en-US"/>
        </w:rPr>
      </w:pPr>
      <w:r w:rsidRPr="00C67B70">
        <w:rPr>
          <w:rFonts w:cs="Arial"/>
          <w:lang w:eastAsia="en-US"/>
        </w:rPr>
        <w:t xml:space="preserve">                                                                 UKUPNO: ………...  30.150,00 kn</w:t>
      </w:r>
    </w:p>
    <w:p w:rsidRDefault="00C67B70" w:rsidP="00C67B70" w:rsidR="00C67B70" w:rsidRPr="00C67B70">
      <w:pPr>
        <w:rPr>
          <w:rFonts w:cs="Arial"/>
          <w:lang w:eastAsia="en-US"/>
        </w:rPr>
      </w:pPr>
    </w:p>
    <w:p w:rsidRDefault="00C67B70" w:rsidP="00C67B70" w:rsidR="00C67B70" w:rsidRPr="00C67B70">
      <w:pPr>
        <w:jc w:val="both"/>
        <w:rPr>
          <w:rFonts w:eastAsia="Calibri"/>
          <w:lang w:eastAsia="en-US"/>
        </w:rPr>
      </w:pPr>
      <w:r w:rsidRPr="00C67B70">
        <w:rPr>
          <w:rFonts w:cs="Arial"/>
          <w:lang w:eastAsia="en-US"/>
        </w:rPr>
        <w:t>Predlažem Stečajnom sucu da zakonskog zastupnika obveže na arhiviranje poslovne dokumentacije.</w:t>
      </w:r>
      <w:r w:rsidRPr="00C67B70">
        <w:rPr>
          <w:rFonts w:eastAsia="Calibri"/>
          <w:lang w:eastAsia="en-US"/>
        </w:rPr>
        <w:t xml:space="preserve"> </w:t>
      </w:r>
    </w:p>
    <w:p w:rsidRDefault="00C67B70" w:rsidP="00C67B70" w:rsidR="00C67B70" w:rsidRPr="00C67B70">
      <w:pPr>
        <w:ind w:firstLine="708"/>
        <w:jc w:val="both"/>
        <w:rPr>
          <w:rFonts w:eastAsia="Calibri"/>
          <w:lang w:eastAsia="en-US"/>
        </w:rPr>
      </w:pPr>
    </w:p>
    <w:p w:rsidRDefault="00A65C2C" w:rsidP="00C67B70" w:rsidR="00A65C2C">
      <w:pPr>
        <w:ind w:firstLine="1428"/>
        <w:jc w:val="both"/>
      </w:pPr>
      <w:r>
        <w:t xml:space="preserve">Zakonski zastupnik ŽDO GUO Osijek nije imao primjedbi na izvješće privremenog stečajnog upravitelja. </w:t>
      </w:r>
    </w:p>
    <w:p w:rsidRDefault="00662D69" w:rsidP="00C67B70" w:rsidR="00662D69">
      <w:pPr>
        <w:ind w:firstLine="1428"/>
        <w:jc w:val="both"/>
      </w:pPr>
    </w:p>
    <w:p w:rsidRDefault="00662D69" w:rsidP="00C67B70" w:rsidR="00662D69">
      <w:pPr>
        <w:ind w:firstLine="1428"/>
        <w:jc w:val="both"/>
      </w:pPr>
      <w:r>
        <w:t>Na ročištu radi očitovanja o prijedlogu za otvaranje stečajnog postupka i radi rasprave o pretpostavkama za otvaranje stečajnog postupka nad dužnikom koje je održano 10. travnja 2018. privremeni stečajni upravitelj je ostao kod svojeg izvješća od 5. ožujka 2018.  koje priliježe spisu na listu 17. do 21. spisa.</w:t>
      </w:r>
    </w:p>
    <w:p w:rsidRDefault="00FF4946" w:rsidP="00A65C2C" w:rsidR="00FF4946">
      <w:pPr>
        <w:jc w:val="both"/>
      </w:pPr>
    </w:p>
    <w:p w:rsidRDefault="00FF4946" w:rsidP="00A65C2C" w:rsidR="00662D69">
      <w:pPr>
        <w:jc w:val="both"/>
      </w:pPr>
      <w:r>
        <w:tab/>
      </w:r>
      <w:r>
        <w:tab/>
        <w:t>Sud je rješenjem od 10</w:t>
      </w:r>
      <w:r w:rsidR="00A65C2C">
        <w:t>. travnja 2018. pozvao osobe koje imaju pravni interes da se provede stečajni postupak nad dužnikom, na uplatu pre</w:t>
      </w:r>
      <w:r w:rsidR="0056161F">
        <w:t xml:space="preserve">dujma u iznosu od </w:t>
      </w:r>
      <w:r w:rsidR="004857F3">
        <w:t>30.150,00</w:t>
      </w:r>
      <w:r w:rsidR="00A65C2C">
        <w:t xml:space="preserve"> kn</w:t>
      </w:r>
      <w:r w:rsidR="0056161F">
        <w:t xml:space="preserve"> a ko</w:t>
      </w:r>
      <w:r w:rsidR="004857F3">
        <w:t xml:space="preserve">ji uključuje troškove izrade pečata u iznosu od 150,00 kn, knjigovodstvene troškove za </w:t>
      </w:r>
    </w:p>
    <w:p w:rsidRDefault="00662D69" w:rsidP="00A65C2C" w:rsidR="00662D69">
      <w:pPr>
        <w:jc w:val="both"/>
      </w:pPr>
    </w:p>
    <w:p w:rsidRDefault="00662D69" w:rsidP="00A65C2C" w:rsidR="00662D69">
      <w:pPr>
        <w:jc w:val="both"/>
      </w:pPr>
    </w:p>
    <w:p w:rsidRDefault="00662D69" w:rsidP="00A65C2C" w:rsidR="00662D69">
      <w:pPr>
        <w:jc w:val="both"/>
      </w:pPr>
    </w:p>
    <w:p w:rsidRDefault="004857F3" w:rsidP="00A65C2C" w:rsidR="00662D69">
      <w:pPr>
        <w:jc w:val="both"/>
      </w:pPr>
      <w:r>
        <w:t>godinu dana u iznosu od 12.000,00 kn, nagradu stečajnom upravitelju u iznosu od 10.000,00 kn, trošak otvaranja, vođenja i zatvaranja žiro računa u iznosu od 1.000,00 kn , predvidivi putni troškovi stečajnog upravitelji na relaciji Zagreb-Osijek u iznosu od 2.000,00 kn, zbrinjavanje arhivskog gradiva u iznosu od 4.000,00 kn, te ostali nepredviđeni troškovi u iznosu od 1.000,00 kn.</w:t>
      </w:r>
    </w:p>
    <w:p w:rsidRDefault="00662D69" w:rsidP="00A65C2C" w:rsidR="00662D69">
      <w:pPr>
        <w:jc w:val="both"/>
      </w:pPr>
    </w:p>
    <w:p w:rsidRDefault="00FA3481" w:rsidP="00FA3481" w:rsidR="0060783B">
      <w:pPr>
        <w:ind w:firstLine="708"/>
        <w:jc w:val="both"/>
      </w:pPr>
      <w:r>
        <w:t xml:space="preserve"> </w:t>
      </w:r>
      <w:r>
        <w:tab/>
        <w:t xml:space="preserve">Nakon bezuspješnog proteka roka za uplatu zatraženog predujma troškova </w:t>
      </w:r>
      <w:r w:rsidR="0060783B" w:rsidRPr="0060783B">
        <w:t>te uvida u dokumentaciju u spisu i to</w:t>
      </w:r>
      <w:r w:rsidR="00127190">
        <w:t>:</w:t>
      </w:r>
      <w:r w:rsidR="0060783B" w:rsidRPr="0060783B">
        <w:t xml:space="preserve"> Izvadak iz sudskog registra, Dopis </w:t>
      </w:r>
      <w:r w:rsidR="00AC6021">
        <w:t xml:space="preserve">FINE od </w:t>
      </w:r>
      <w:r w:rsidR="004857F3">
        <w:t>19</w:t>
      </w:r>
      <w:r>
        <w:t>. rujna</w:t>
      </w:r>
      <w:r w:rsidR="00AC6021">
        <w:t xml:space="preserve"> 2017.</w:t>
      </w:r>
      <w:r w:rsidR="007A5F88">
        <w:t xml:space="preserve">, </w:t>
      </w:r>
      <w:r w:rsidR="0056161F">
        <w:t>u  Potvrdu</w:t>
      </w:r>
      <w:r w:rsidR="008572A0">
        <w:t xml:space="preserve"> FINE </w:t>
      </w:r>
      <w:r w:rsidR="0056161F">
        <w:t>od neizvr</w:t>
      </w:r>
      <w:r w:rsidR="004857F3">
        <w:t>šenim osnovama za plaćanje od 19</w:t>
      </w:r>
      <w:r w:rsidR="0056161F">
        <w:t xml:space="preserve">. </w:t>
      </w:r>
      <w:r w:rsidR="004857F3">
        <w:t xml:space="preserve">rujna 2017., </w:t>
      </w:r>
      <w:r w:rsidR="0056161F">
        <w:t xml:space="preserve">u dopis FINE od </w:t>
      </w:r>
      <w:r w:rsidR="004857F3">
        <w:t>8. ožujka</w:t>
      </w:r>
      <w:r w:rsidR="0056161F">
        <w:t xml:space="preserve"> 2018., u </w:t>
      </w:r>
      <w:r>
        <w:t xml:space="preserve">Izvješće privremenog stečajnog upravitelja od </w:t>
      </w:r>
      <w:r w:rsidR="00D81BC7">
        <w:t>5</w:t>
      </w:r>
      <w:r>
        <w:t>. ožujka 2018.</w:t>
      </w:r>
      <w:r w:rsidR="006E3517">
        <w:t xml:space="preserve">, </w:t>
      </w:r>
      <w:r w:rsidR="0056161F">
        <w:t xml:space="preserve">u Potvrdu FINE o blokadi računa i novčanih sredstava ovršenika od </w:t>
      </w:r>
      <w:r w:rsidR="00D81BC7">
        <w:t>5. travnja</w:t>
      </w:r>
      <w:r w:rsidR="0056161F">
        <w:t xml:space="preserve"> 2018, </w:t>
      </w:r>
      <w:r w:rsidR="00D81BC7">
        <w:t xml:space="preserve">u račun dobiti i gubitka za 2015., te Bilancu, sve na listu 30. do 47. spisa, u prokazni popis imovine, od 3. travnja 2018., </w:t>
      </w:r>
      <w:r w:rsidR="0056161F">
        <w:t>u Uvjerenje Policijske uprave od 2</w:t>
      </w:r>
      <w:r w:rsidR="00D81BC7">
        <w:t>8</w:t>
      </w:r>
      <w:r w:rsidR="0056161F">
        <w:t>.</w:t>
      </w:r>
      <w:r w:rsidR="006E3517">
        <w:t xml:space="preserve"> ožujka 2018.,</w:t>
      </w:r>
      <w:r w:rsidR="008572A0">
        <w:t xml:space="preserve"> </w:t>
      </w:r>
      <w:r w:rsidR="0056161F">
        <w:t xml:space="preserve">te je </w:t>
      </w:r>
      <w:r w:rsidR="0060783B" w:rsidRPr="0060783B">
        <w:t>sud utvrdio da postoji stečajni razlog predviđen zakonom (čl. 6. st. 2. SZ-a), da je predlagatelj ovlašten za podnošenje predmetnog prijedloga (čl. 110. st. 1. SZ-a), da dužnik nema imovinu koja bi ušla u stečajnu masu, te je sud temeljem čl. 132. SZ-a odlučio kao u izreci.</w:t>
      </w:r>
    </w:p>
    <w:p w:rsidRDefault="00D81BC7" w:rsidP="00FA3481" w:rsidR="00D81BC7" w:rsidRPr="0060783B">
      <w:pPr>
        <w:ind w:firstLine="708"/>
        <w:jc w:val="both"/>
      </w:pPr>
    </w:p>
    <w:p w:rsidRDefault="0060783B" w:rsidP="0060783B" w:rsidR="0060783B" w:rsidRPr="0060783B">
      <w:pPr>
        <w:ind w:firstLine="708"/>
        <w:jc w:val="both"/>
      </w:pPr>
    </w:p>
    <w:p w:rsidRDefault="0060783B" w:rsidP="0060783B" w:rsidR="0060783B" w:rsidRPr="0060783B">
      <w:pPr>
        <w:jc w:val="center"/>
      </w:pPr>
      <w:r w:rsidRPr="0060783B">
        <w:t xml:space="preserve">U Osijeku </w:t>
      </w:r>
      <w:r w:rsidR="004E7C6A">
        <w:t>2. svibnja</w:t>
      </w:r>
      <w:r w:rsidRPr="0060783B">
        <w:t xml:space="preserve"> 2018. </w:t>
      </w:r>
    </w:p>
    <w:p w:rsidRDefault="004E7C6A" w:rsidP="006E3517" w:rsidR="004E7C6A" w:rsidRPr="00F4549A">
      <w:pPr>
        <w:jc w:val="both"/>
        <w:rPr>
          <w:rFonts w:eastAsiaTheme="minorHAnsi"/>
          <w:lang w:eastAsia="en-US"/>
        </w:rPr>
      </w:pPr>
      <w:r w:rsidRPr="00F4549A">
        <w:rPr>
          <w:rFonts w:eastAsiaTheme="minorHAnsi"/>
          <w:lang w:eastAsia="en-US"/>
        </w:rPr>
        <w:t xml:space="preserve">     </w:t>
      </w:r>
      <w:r w:rsidRPr="00F4549A">
        <w:rPr>
          <w:rFonts w:eastAsiaTheme="minorHAnsi"/>
          <w:lang w:eastAsia="en-US"/>
        </w:rPr>
        <w:tab/>
      </w:r>
      <w:r w:rsidRPr="00F4549A">
        <w:rPr>
          <w:rFonts w:eastAsiaTheme="minorHAnsi"/>
          <w:lang w:eastAsia="en-US"/>
        </w:rPr>
        <w:tab/>
      </w:r>
      <w:r w:rsidRPr="00F4549A">
        <w:rPr>
          <w:rFonts w:eastAsiaTheme="minorHAnsi"/>
          <w:lang w:eastAsia="en-US"/>
        </w:rPr>
        <w:tab/>
      </w:r>
      <w:r w:rsidRPr="00F4549A">
        <w:rPr>
          <w:rFonts w:eastAsiaTheme="minorHAnsi"/>
          <w:lang w:eastAsia="en-US"/>
        </w:rPr>
        <w:tab/>
      </w:r>
      <w:r w:rsidRPr="00F4549A">
        <w:rPr>
          <w:rFonts w:eastAsiaTheme="minorHAnsi"/>
          <w:lang w:eastAsia="en-US"/>
        </w:rPr>
        <w:tab/>
      </w:r>
      <w:r w:rsidRPr="00F4549A">
        <w:rPr>
          <w:rFonts w:eastAsiaTheme="minorHAnsi"/>
          <w:lang w:eastAsia="en-US"/>
        </w:rPr>
        <w:tab/>
        <w:t xml:space="preserve">  </w:t>
      </w:r>
      <w:r w:rsidRPr="00F4549A">
        <w:rPr>
          <w:rFonts w:eastAsiaTheme="minorHAnsi"/>
          <w:lang w:eastAsia="en-US"/>
        </w:rPr>
        <w:tab/>
      </w:r>
      <w:r w:rsidRPr="00F4549A">
        <w:rPr>
          <w:rFonts w:eastAsiaTheme="minorHAnsi"/>
          <w:lang w:eastAsia="en-US"/>
        </w:rPr>
        <w:tab/>
      </w:r>
      <w:r w:rsidR="006E3517">
        <w:rPr>
          <w:rFonts w:eastAsiaTheme="minorHAnsi"/>
          <w:lang w:eastAsia="en-US"/>
        </w:rPr>
        <w:t xml:space="preserve"> </w:t>
      </w:r>
    </w:p>
    <w:p w:rsidRDefault="006E3517" w:rsidP="006E3517" w:rsidR="006E3517" w:rsidRPr="00127190">
      <w:pPr>
        <w:rPr>
          <w:sz w:val="22"/>
          <w:szCs w:val="22"/>
        </w:rPr>
      </w:pPr>
      <w:r w:rsidRPr="00127190">
        <w:rPr>
          <w:sz w:val="22"/>
          <w:szCs w:val="22"/>
        </w:rPr>
        <w:t xml:space="preserve">      Zapisničar:</w:t>
      </w:r>
      <w:r w:rsidRPr="00127190">
        <w:rPr>
          <w:sz w:val="22"/>
          <w:szCs w:val="22"/>
        </w:rPr>
        <w:tab/>
        <w:t xml:space="preserve"> </w:t>
      </w:r>
      <w:r w:rsidRPr="00127190">
        <w:rPr>
          <w:sz w:val="22"/>
          <w:szCs w:val="22"/>
        </w:rPr>
        <w:tab/>
      </w:r>
      <w:r w:rsidRPr="00127190">
        <w:rPr>
          <w:sz w:val="22"/>
          <w:szCs w:val="22"/>
        </w:rPr>
        <w:tab/>
      </w:r>
      <w:r w:rsidRPr="00127190">
        <w:rPr>
          <w:sz w:val="22"/>
          <w:szCs w:val="22"/>
        </w:rPr>
        <w:tab/>
      </w:r>
      <w:r w:rsidRPr="00127190">
        <w:rPr>
          <w:sz w:val="22"/>
          <w:szCs w:val="22"/>
        </w:rPr>
        <w:tab/>
      </w:r>
      <w:r w:rsidRPr="00127190">
        <w:rPr>
          <w:sz w:val="22"/>
          <w:szCs w:val="22"/>
        </w:rPr>
        <w:tab/>
        <w:t xml:space="preserve">       </w:t>
      </w:r>
      <w:r w:rsidR="00127190">
        <w:rPr>
          <w:sz w:val="22"/>
          <w:szCs w:val="22"/>
        </w:rPr>
        <w:t xml:space="preserve">          </w:t>
      </w:r>
      <w:r w:rsidRPr="00127190">
        <w:rPr>
          <w:sz w:val="22"/>
          <w:szCs w:val="22"/>
        </w:rPr>
        <w:t>Stečajna sutkinja</w:t>
      </w:r>
    </w:p>
    <w:p w:rsidRDefault="006E3517" w:rsidP="006E3517" w:rsidR="006E3517" w:rsidRPr="00127190">
      <w:pPr>
        <w:rPr>
          <w:b/>
          <w:sz w:val="22"/>
          <w:szCs w:val="22"/>
        </w:rPr>
      </w:pPr>
      <w:r w:rsidRPr="00127190">
        <w:rPr>
          <w:sz w:val="22"/>
          <w:szCs w:val="22"/>
        </w:rPr>
        <w:t>Snježana Andrijanić</w:t>
      </w:r>
    </w:p>
    <w:p w:rsidRDefault="006E3517" w:rsidP="0060783B" w:rsidR="008572A0">
      <w:pPr>
        <w:jc w:val="both"/>
        <w:rPr>
          <w:sz w:val="22"/>
          <w:szCs w:val="22"/>
        </w:rPr>
      </w:pPr>
      <w:r w:rsidRPr="00127190">
        <w:rPr>
          <w:sz w:val="22"/>
          <w:szCs w:val="22"/>
        </w:rPr>
        <w:t xml:space="preserve"> </w:t>
      </w:r>
      <w:r w:rsidRPr="00127190">
        <w:rPr>
          <w:sz w:val="22"/>
          <w:szCs w:val="22"/>
        </w:rPr>
        <w:tab/>
      </w:r>
      <w:r w:rsidRPr="00127190">
        <w:rPr>
          <w:sz w:val="22"/>
          <w:szCs w:val="22"/>
        </w:rPr>
        <w:tab/>
      </w:r>
      <w:r w:rsidRPr="00127190">
        <w:rPr>
          <w:sz w:val="22"/>
          <w:szCs w:val="22"/>
        </w:rPr>
        <w:tab/>
      </w:r>
      <w:r w:rsidRPr="00127190">
        <w:rPr>
          <w:sz w:val="22"/>
          <w:szCs w:val="22"/>
        </w:rPr>
        <w:tab/>
      </w:r>
      <w:r w:rsidRPr="00127190">
        <w:rPr>
          <w:sz w:val="22"/>
          <w:szCs w:val="22"/>
        </w:rPr>
        <w:tab/>
      </w:r>
      <w:r w:rsidRPr="00127190">
        <w:rPr>
          <w:sz w:val="22"/>
          <w:szCs w:val="22"/>
        </w:rPr>
        <w:tab/>
        <w:t xml:space="preserve">                      mr. sc. MIRJANA BARAN</w:t>
      </w:r>
    </w:p>
    <w:p w:rsidRDefault="00D81BC7" w:rsidP="0060783B" w:rsidR="00D81BC7">
      <w:pPr>
        <w:jc w:val="both"/>
        <w:rPr>
          <w:sz w:val="22"/>
          <w:szCs w:val="22"/>
        </w:rPr>
      </w:pPr>
    </w:p>
    <w:p w:rsidRDefault="00D81BC7" w:rsidP="0060783B" w:rsidR="00D81BC7" w:rsidRPr="0060783B">
      <w:pPr>
        <w:jc w:val="both"/>
      </w:pPr>
    </w:p>
    <w:p w:rsidRDefault="0060783B" w:rsidP="0060783B" w:rsidR="0060783B" w:rsidRPr="00127190">
      <w:pPr>
        <w:jc w:val="both"/>
        <w:rPr>
          <w:sz w:val="22"/>
          <w:szCs w:val="22"/>
        </w:rPr>
      </w:pPr>
      <w:r w:rsidRPr="00127190">
        <w:rPr>
          <w:bCs/>
          <w:sz w:val="22"/>
          <w:szCs w:val="22"/>
        </w:rPr>
        <w:t>UPUTA O PRAVNOM LIJEKU:</w:t>
      </w:r>
    </w:p>
    <w:p w:rsidRDefault="0060783B" w:rsidP="0060783B" w:rsidR="0060783B">
      <w:pPr>
        <w:jc w:val="both"/>
        <w:rPr>
          <w:bCs/>
          <w:sz w:val="22"/>
          <w:szCs w:val="22"/>
        </w:rPr>
      </w:pPr>
      <w:r w:rsidRPr="00127190">
        <w:rPr>
          <w:bCs/>
          <w:sz w:val="22"/>
          <w:szCs w:val="22"/>
        </w:rPr>
        <w:t>Protiv ovog rješenja može nezadovoljna stranka uložiti žalbu Visokom trgovačkom sudu Republike Hrvatske u Zagrebu u roku od 8 dana pismeno u 3 primjerka putem ovog suda.</w:t>
      </w:r>
    </w:p>
    <w:p w:rsidRDefault="00127190" w:rsidP="0060783B" w:rsidR="00127190" w:rsidRPr="00127190">
      <w:pPr>
        <w:jc w:val="both"/>
        <w:rPr>
          <w:bCs/>
          <w:sz w:val="22"/>
          <w:szCs w:val="22"/>
        </w:rPr>
      </w:pPr>
    </w:p>
    <w:p w:rsidRDefault="0060783B" w:rsidP="0060783B" w:rsidR="0060783B" w:rsidRPr="0060783B">
      <w:pPr>
        <w:jc w:val="both"/>
        <w:rPr>
          <w:bCs/>
        </w:rPr>
      </w:pPr>
    </w:p>
    <w:p w:rsidRDefault="0060783B" w:rsidP="0060783B" w:rsidR="0060783B" w:rsidRPr="0060783B">
      <w:pPr>
        <w:jc w:val="both"/>
        <w:rPr>
          <w:bCs/>
        </w:rPr>
      </w:pPr>
    </w:p>
    <w:p w:rsidRDefault="0060783B" w:rsidP="0060783B" w:rsidR="0060783B" w:rsidRPr="0060783B">
      <w:pPr>
        <w:jc w:val="both"/>
      </w:pPr>
      <w:r w:rsidRPr="0060783B">
        <w:t>D N A :</w:t>
      </w:r>
    </w:p>
    <w:p w:rsidRDefault="0060783B" w:rsidP="0060783B" w:rsidR="0060783B" w:rsidRPr="0060783B">
      <w:pPr>
        <w:numPr>
          <w:ilvl w:val="0"/>
          <w:numId w:val="7"/>
        </w:numPr>
        <w:rPr>
          <w:bCs/>
        </w:rPr>
      </w:pPr>
      <w:r w:rsidRPr="0060783B">
        <w:rPr>
          <w:bCs/>
        </w:rPr>
        <w:t xml:space="preserve">Stečajni upravitelj </w:t>
      </w:r>
    </w:p>
    <w:p w:rsidRDefault="008572A0" w:rsidP="0060783B" w:rsidR="0060783B" w:rsidRPr="0060783B">
      <w:pPr>
        <w:numPr>
          <w:ilvl w:val="0"/>
          <w:numId w:val="7"/>
        </w:numPr>
        <w:jc w:val="both"/>
        <w:rPr>
          <w:bCs/>
        </w:rPr>
      </w:pPr>
      <w:r>
        <w:rPr>
          <w:bCs/>
        </w:rPr>
        <w:t xml:space="preserve">predlagatelj- FINA </w:t>
      </w:r>
    </w:p>
    <w:p w:rsidRDefault="0060783B" w:rsidP="0060783B" w:rsidR="0060783B" w:rsidRPr="0060783B">
      <w:pPr>
        <w:numPr>
          <w:ilvl w:val="0"/>
          <w:numId w:val="7"/>
        </w:numPr>
        <w:jc w:val="both"/>
        <w:rPr>
          <w:bCs/>
        </w:rPr>
      </w:pPr>
      <w:r w:rsidRPr="0060783B">
        <w:rPr>
          <w:bCs/>
        </w:rPr>
        <w:t>dužnik</w:t>
      </w:r>
    </w:p>
    <w:p w:rsidRDefault="0060783B" w:rsidP="0060783B" w:rsidR="0060783B" w:rsidRPr="0060783B">
      <w:pPr>
        <w:numPr>
          <w:ilvl w:val="0"/>
          <w:numId w:val="7"/>
        </w:numPr>
        <w:jc w:val="both"/>
        <w:rPr>
          <w:bCs/>
        </w:rPr>
      </w:pPr>
      <w:r w:rsidRPr="0060783B">
        <w:rPr>
          <w:bCs/>
        </w:rPr>
        <w:t xml:space="preserve">zakonski zastupnik dužnika </w:t>
      </w:r>
      <w:r w:rsidR="008572A0">
        <w:t xml:space="preserve"> </w:t>
      </w:r>
      <w:r w:rsidR="004E7C6A">
        <w:t xml:space="preserve"> </w:t>
      </w:r>
    </w:p>
    <w:p w:rsidRDefault="0060783B" w:rsidP="0060783B" w:rsidR="0060783B" w:rsidRPr="0060783B">
      <w:pPr>
        <w:numPr>
          <w:ilvl w:val="0"/>
          <w:numId w:val="7"/>
        </w:numPr>
        <w:jc w:val="both"/>
        <w:rPr>
          <w:bCs/>
        </w:rPr>
      </w:pPr>
      <w:r w:rsidRPr="0060783B">
        <w:rPr>
          <w:bCs/>
        </w:rPr>
        <w:t>ŽDO GUO Osijek</w:t>
      </w:r>
    </w:p>
    <w:p w:rsidRDefault="0060783B" w:rsidP="0060783B" w:rsidR="0060783B" w:rsidRPr="0060783B">
      <w:pPr>
        <w:numPr>
          <w:ilvl w:val="0"/>
          <w:numId w:val="7"/>
        </w:numPr>
        <w:jc w:val="both"/>
      </w:pPr>
      <w:r w:rsidRPr="0060783B">
        <w:t xml:space="preserve">mrežna stranica e-Oglasna ploča sudova </w:t>
      </w:r>
    </w:p>
    <w:p w:rsidRDefault="0060783B" w:rsidP="0060783B" w:rsidR="0060783B" w:rsidRPr="0060783B">
      <w:pPr>
        <w:numPr>
          <w:ilvl w:val="0"/>
          <w:numId w:val="7"/>
        </w:numPr>
        <w:jc w:val="both"/>
        <w:rPr>
          <w:bCs/>
        </w:rPr>
      </w:pPr>
      <w:r w:rsidRPr="0060783B">
        <w:t>sudski registar</w:t>
      </w:r>
    </w:p>
    <w:p w:rsidRDefault="0060783B" w:rsidP="0060783B" w:rsidR="0060783B" w:rsidRPr="0060783B">
      <w:pPr>
        <w:numPr>
          <w:ilvl w:val="0"/>
          <w:numId w:val="7"/>
        </w:numPr>
        <w:jc w:val="both"/>
        <w:rPr>
          <w:bCs/>
        </w:rPr>
      </w:pPr>
      <w:r w:rsidRPr="0060783B">
        <w:t>Ministarstvo pravosuđa, nakon pravomoćnosti – elektroničkom poštom</w:t>
      </w:r>
    </w:p>
    <w:p w:rsidRDefault="0060783B" w:rsidP="0060783B" w:rsidR="0060783B" w:rsidRPr="008572A0">
      <w:pPr>
        <w:numPr>
          <w:ilvl w:val="0"/>
          <w:numId w:val="7"/>
        </w:numPr>
        <w:jc w:val="both"/>
        <w:rPr>
          <w:bCs/>
        </w:rPr>
      </w:pPr>
      <w:r w:rsidRPr="0060783B">
        <w:t>riješeno otvaranjem i zaključenjem</w:t>
      </w:r>
    </w:p>
    <w:p w:rsidRDefault="008572A0" w:rsidP="0060783B" w:rsidR="008572A0" w:rsidRPr="0060783B">
      <w:pPr>
        <w:numPr>
          <w:ilvl w:val="0"/>
          <w:numId w:val="7"/>
        </w:numPr>
        <w:jc w:val="both"/>
        <w:rPr>
          <w:bCs/>
        </w:rPr>
      </w:pPr>
      <w:r>
        <w:t>kal. 25/5</w:t>
      </w:r>
    </w:p>
    <w:p w:rsidRDefault="0060783B" w:rsidP="0060783B" w:rsidR="0060783B" w:rsidRPr="0060783B">
      <w:pPr>
        <w:jc w:val="both"/>
        <w:rPr>
          <w:bCs/>
        </w:rPr>
      </w:pPr>
    </w:p>
    <w:p w:rsidRDefault="001716CD" w:rsidP="0060783B" w:rsidR="001716CD">
      <w:pPr>
        <w:ind w:firstLine="1416"/>
        <w:jc w:val="both"/>
      </w:pPr>
    </w:p>
    <w:sectPr w:rsidSect="00AD67F8" w:rsidR="001716CD">
      <w:headerReference w:type="default" r:id="rId11"/>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20BA" w:rsidP="00D920BA" w:rsidR="00D920BA">
      <w:r>
        <w:separator/>
      </w:r>
    </w:p>
  </w:endnote>
  <w:endnote w:id="0" w:type="continuationSeparator">
    <w:p w:rsidRDefault="00D920BA" w:rsidP="00D920BA" w:rsidR="00D920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20BA" w:rsidP="00D920BA" w:rsidR="00D920BA">
      <w:r>
        <w:separator/>
      </w:r>
    </w:p>
  </w:footnote>
  <w:footnote w:id="0" w:type="continuationSeparator">
    <w:p w:rsidRDefault="00D920BA" w:rsidP="00D920BA" w:rsidR="00D920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7587219"/>
      <w:docPartObj>
        <w:docPartGallery w:val="Page Numbers (Top of Page)"/>
        <w:docPartUnique/>
      </w:docPartObj>
    </w:sdtPr>
    <w:sdtEndPr/>
    <w:sdtContent>
      <w:p w:rsidRDefault="00D920BA" w:rsidR="00D920BA">
        <w:pPr>
          <w:pStyle w:val="Zaglavlje"/>
          <w:jc w:val="center"/>
        </w:pPr>
        <w:r>
          <w:fldChar w:fldCharType="begin"/>
        </w:r>
        <w:r>
          <w:instrText>PAGE   \* MERGEFORMAT</w:instrText>
        </w:r>
        <w:r>
          <w:fldChar w:fldCharType="separate"/>
        </w:r>
        <w:r w:rsidR="0097074D">
          <w:rPr>
            <w:noProof/>
          </w:rPr>
          <w:t>5</w:t>
        </w:r>
        <w:r>
          <w:fldChar w:fldCharType="end"/>
        </w:r>
      </w:p>
    </w:sdtContent>
  </w:sdt>
  <w:p w:rsidRDefault="00D920BA" w:rsidP="00D920BA" w:rsidR="00D920BA">
    <w:pPr>
      <w:pStyle w:val="Zaglavlje"/>
      <w:jc w:val="right"/>
    </w:pPr>
    <w:r>
      <w:t>10 St-</w:t>
    </w:r>
    <w:r w:rsidR="000C77F3">
      <w:t>1168/</w:t>
    </w:r>
    <w:r>
      <w:t>201</w:t>
    </w:r>
    <w:r w:rsidR="00242672">
      <w:t>7</w:t>
    </w:r>
    <w:r>
      <w:t>-</w:t>
    </w:r>
    <w:r w:rsidR="00242672">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2C9A"/>
    <w:multiLevelType w:val="hybridMultilevel"/>
    <w:tmpl w:val="9F306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F64A77"/>
    <w:multiLevelType w:val="hybridMultilevel"/>
    <w:tmpl w:val="D200E96E"/>
    <w:lvl w:tplc="46324D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2CA61941"/>
    <w:multiLevelType w:val="hybridMultilevel"/>
    <w:tmpl w:val="B492F7BE"/>
    <w:lvl w:tplc="D97AD1F2" w:ilvl="0">
      <w:start w:val="1"/>
      <w:numFmt w:val="low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0565D1C"/>
    <w:multiLevelType w:val="hybridMultilevel"/>
    <w:tmpl w:val="AC68AC1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0"/>
  </w:num>
  <w:num w:numId="4">
    <w:abstractNumId w:val="2"/>
  </w:num>
  <w:num w:numId="5">
    <w:abstractNumId w:val="1"/>
  </w:num>
  <w:num w:numId="6">
    <w:abstractNumId w:val="4"/>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B425A"/>
    <w:rsid w:val="000C77F3"/>
    <w:rsid w:val="000E3CD9"/>
    <w:rsid w:val="000F467E"/>
    <w:rsid w:val="001172AF"/>
    <w:rsid w:val="00122B97"/>
    <w:rsid w:val="00123113"/>
    <w:rsid w:val="00127190"/>
    <w:rsid w:val="0013588C"/>
    <w:rsid w:val="00137561"/>
    <w:rsid w:val="00143005"/>
    <w:rsid w:val="00152A7A"/>
    <w:rsid w:val="001716CD"/>
    <w:rsid w:val="00173293"/>
    <w:rsid w:val="001839F9"/>
    <w:rsid w:val="001D7DC0"/>
    <w:rsid w:val="001E315F"/>
    <w:rsid w:val="001F3355"/>
    <w:rsid w:val="00242672"/>
    <w:rsid w:val="002555BE"/>
    <w:rsid w:val="00274EC6"/>
    <w:rsid w:val="003110DD"/>
    <w:rsid w:val="00361BFF"/>
    <w:rsid w:val="00364EB7"/>
    <w:rsid w:val="003908EC"/>
    <w:rsid w:val="003E4468"/>
    <w:rsid w:val="00400D51"/>
    <w:rsid w:val="004049C3"/>
    <w:rsid w:val="00434864"/>
    <w:rsid w:val="00463C3F"/>
    <w:rsid w:val="004857F3"/>
    <w:rsid w:val="004A5B00"/>
    <w:rsid w:val="004E50DD"/>
    <w:rsid w:val="004E7C6A"/>
    <w:rsid w:val="005157C4"/>
    <w:rsid w:val="005225A9"/>
    <w:rsid w:val="005260B0"/>
    <w:rsid w:val="005334A7"/>
    <w:rsid w:val="00545679"/>
    <w:rsid w:val="0056161F"/>
    <w:rsid w:val="0059612B"/>
    <w:rsid w:val="005A3617"/>
    <w:rsid w:val="005B5061"/>
    <w:rsid w:val="005F020C"/>
    <w:rsid w:val="005F161D"/>
    <w:rsid w:val="0060783B"/>
    <w:rsid w:val="00616E68"/>
    <w:rsid w:val="006269B5"/>
    <w:rsid w:val="00630400"/>
    <w:rsid w:val="006320D2"/>
    <w:rsid w:val="006414F4"/>
    <w:rsid w:val="00662D69"/>
    <w:rsid w:val="00667351"/>
    <w:rsid w:val="00681766"/>
    <w:rsid w:val="00692719"/>
    <w:rsid w:val="00696430"/>
    <w:rsid w:val="006B1CD3"/>
    <w:rsid w:val="006E3517"/>
    <w:rsid w:val="006E7282"/>
    <w:rsid w:val="006F34FA"/>
    <w:rsid w:val="00707BD2"/>
    <w:rsid w:val="00720319"/>
    <w:rsid w:val="00740D9B"/>
    <w:rsid w:val="0075404A"/>
    <w:rsid w:val="00761EBC"/>
    <w:rsid w:val="007667D7"/>
    <w:rsid w:val="00775AD5"/>
    <w:rsid w:val="00783908"/>
    <w:rsid w:val="007A5F88"/>
    <w:rsid w:val="007C75AC"/>
    <w:rsid w:val="008169C7"/>
    <w:rsid w:val="00850ECF"/>
    <w:rsid w:val="008572A0"/>
    <w:rsid w:val="00883522"/>
    <w:rsid w:val="008912F6"/>
    <w:rsid w:val="008D1548"/>
    <w:rsid w:val="008D7FA0"/>
    <w:rsid w:val="0090773D"/>
    <w:rsid w:val="009158AC"/>
    <w:rsid w:val="00927558"/>
    <w:rsid w:val="00947F82"/>
    <w:rsid w:val="0097074D"/>
    <w:rsid w:val="00977004"/>
    <w:rsid w:val="0098188E"/>
    <w:rsid w:val="009C4D46"/>
    <w:rsid w:val="00A324F9"/>
    <w:rsid w:val="00A62B30"/>
    <w:rsid w:val="00A65C2C"/>
    <w:rsid w:val="00A91681"/>
    <w:rsid w:val="00A958D2"/>
    <w:rsid w:val="00AB536E"/>
    <w:rsid w:val="00AB600F"/>
    <w:rsid w:val="00AC5A8D"/>
    <w:rsid w:val="00AC6021"/>
    <w:rsid w:val="00AD67F8"/>
    <w:rsid w:val="00B153E2"/>
    <w:rsid w:val="00B6125C"/>
    <w:rsid w:val="00B81691"/>
    <w:rsid w:val="00B81BF6"/>
    <w:rsid w:val="00C05BEE"/>
    <w:rsid w:val="00C13E72"/>
    <w:rsid w:val="00C24C2D"/>
    <w:rsid w:val="00C3258D"/>
    <w:rsid w:val="00C5013A"/>
    <w:rsid w:val="00C657DA"/>
    <w:rsid w:val="00C67B70"/>
    <w:rsid w:val="00C82963"/>
    <w:rsid w:val="00CA7F62"/>
    <w:rsid w:val="00CB16AA"/>
    <w:rsid w:val="00CC1E31"/>
    <w:rsid w:val="00CC6607"/>
    <w:rsid w:val="00D006ED"/>
    <w:rsid w:val="00D04D90"/>
    <w:rsid w:val="00D25127"/>
    <w:rsid w:val="00D6060B"/>
    <w:rsid w:val="00D61325"/>
    <w:rsid w:val="00D668C9"/>
    <w:rsid w:val="00D71279"/>
    <w:rsid w:val="00D81BC7"/>
    <w:rsid w:val="00D87EF8"/>
    <w:rsid w:val="00D920BA"/>
    <w:rsid w:val="00D94C57"/>
    <w:rsid w:val="00DF2CDA"/>
    <w:rsid w:val="00E42342"/>
    <w:rsid w:val="00E63D95"/>
    <w:rsid w:val="00E65B69"/>
    <w:rsid w:val="00E705D1"/>
    <w:rsid w:val="00E958F4"/>
    <w:rsid w:val="00EB3870"/>
    <w:rsid w:val="00EE3E7C"/>
    <w:rsid w:val="00EF1A85"/>
    <w:rsid w:val="00F1228B"/>
    <w:rsid w:val="00F254BB"/>
    <w:rsid w:val="00F264FF"/>
    <w:rsid w:val="00F40394"/>
    <w:rsid w:val="00F57A94"/>
    <w:rsid w:val="00FA01DD"/>
    <w:rsid w:val="00FA3481"/>
    <w:rsid w:val="00FA5DCA"/>
    <w:rsid w:val="00FE72E2"/>
    <w:rsid w:val="00FF49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1Char" w:type="character">
    <w:name w:val="Naslov 1 Char"/>
    <w:basedOn w:val="Zadanifontodlomka"/>
    <w:link w:val="Naslov1"/>
    <w:rsid w:val="00E63D95"/>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Zaglavlje" w:type="paragraph">
    <w:name w:val="header"/>
    <w:basedOn w:val="Normal"/>
    <w:link w:val="ZaglavljeChar"/>
    <w:uiPriority w:val="99"/>
    <w:unhideWhenUsed/>
    <w:rsid w:val="00D920BA"/>
    <w:pPr>
      <w:tabs>
        <w:tab w:pos="4536" w:val="center"/>
        <w:tab w:pos="9072" w:val="right"/>
      </w:tabs>
    </w:pPr>
  </w:style>
  <w:style w:customStyle="true" w:styleId="ZaglavljeChar" w:type="character">
    <w:name w:val="Zaglavlje Char"/>
    <w:basedOn w:val="Zadanifontodlomka"/>
    <w:link w:val="Zaglavlje"/>
    <w:uiPriority w:val="99"/>
    <w:rsid w:val="00D920B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20BA"/>
    <w:pPr>
      <w:tabs>
        <w:tab w:pos="4536" w:val="center"/>
        <w:tab w:pos="9072" w:val="right"/>
      </w:tabs>
    </w:pPr>
  </w:style>
  <w:style w:customStyle="true" w:styleId="PodnojeChar" w:type="character">
    <w:name w:val="Podnožje Char"/>
    <w:basedOn w:val="Zadanifontodlomka"/>
    <w:link w:val="Podnoje"/>
    <w:uiPriority w:val="99"/>
    <w:rsid w:val="00D920BA"/>
    <w:rPr>
      <w:rFonts w:cs="Times New Roman" w:eastAsia="Times New Roman" w:hAnsi="Times New Roman" w:ascii="Times New Roman"/>
      <w:sz w:val="24"/>
      <w:szCs w:val="24"/>
      <w:lang w:eastAsia="hr-HR"/>
    </w:rPr>
  </w:style>
  <w:style w:styleId="Reetkatablice" w:type="table">
    <w:name w:val="Table Grid"/>
    <w:basedOn w:val="Obinatablica"/>
    <w:uiPriority w:val="59"/>
    <w:rsid w:val="0060783B"/>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1" w:type="table">
    <w:name w:val="Rešetka tablice1"/>
    <w:basedOn w:val="Obinatablica"/>
    <w:next w:val="Reetkatablice"/>
    <w:rsid w:val="006269B5"/>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7074D"/>
    <w:rPr>
      <w:color w:val="808080"/>
      <w:bdr w:space="0" w:sz="0" w:color="auto" w:val="none"/>
      <w:shd w:fill="auto" w:color="auto" w:val="clear"/>
    </w:rPr>
  </w:style>
  <w:style w:customStyle="true" w:styleId="eSPISCCParagraphDefaultFont" w:type="character">
    <w:name w:val="eSPIS_CC_Paragraph Default Font"/>
    <w:basedOn w:val="Zadanifontodlomka"/>
    <w:rsid w:val="009707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074D"/>
    <w:rPr>
      <w:bdr w:space="0" w:sz="0" w:color="auto" w:val="none"/>
      <w:shd w:fill="FFFFCC" w:color="auto" w:val="clear"/>
      <w:lang w:val="hr-HR"/>
    </w:rPr>
  </w:style>
  <w:style w:customStyle="true" w:styleId="PozadinaSvijetloCrvena" w:type="character">
    <w:name w:val="Pozadina_SvijetloCrvena"/>
    <w:basedOn w:val="eSPISCCParagraphDefaultFont"/>
    <w:rsid w:val="009707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07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1Char" w:type="character">
    <w:name w:val="Naslov 1 Char"/>
    <w:basedOn w:val="Zadanifontodlomka"/>
    <w:link w:val="Naslov1"/>
    <w:rsid w:val="00E63D95"/>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Zaglavlje" w:type="paragraph">
    <w:name w:val="header"/>
    <w:basedOn w:val="Normal"/>
    <w:link w:val="ZaglavljeChar"/>
    <w:uiPriority w:val="99"/>
    <w:unhideWhenUsed/>
    <w:rsid w:val="00D920BA"/>
    <w:pPr>
      <w:tabs>
        <w:tab w:pos="4536" w:val="center"/>
        <w:tab w:pos="9072" w:val="right"/>
      </w:tabs>
    </w:pPr>
  </w:style>
  <w:style w:customStyle="1" w:styleId="ZaglavljeChar" w:type="character">
    <w:name w:val="Zaglavlje Char"/>
    <w:basedOn w:val="Zadanifontodlomka"/>
    <w:link w:val="Zaglavlje"/>
    <w:uiPriority w:val="99"/>
    <w:rsid w:val="00D920B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20BA"/>
    <w:pPr>
      <w:tabs>
        <w:tab w:pos="4536" w:val="center"/>
        <w:tab w:pos="9072" w:val="right"/>
      </w:tabs>
    </w:pPr>
  </w:style>
  <w:style w:customStyle="1" w:styleId="PodnojeChar" w:type="character">
    <w:name w:val="Podnožje Char"/>
    <w:basedOn w:val="Zadanifontodlomka"/>
    <w:link w:val="Podnoje"/>
    <w:uiPriority w:val="99"/>
    <w:rsid w:val="00D920BA"/>
    <w:rPr>
      <w:rFonts w:ascii="Times New Roman" w:cs="Times New Roman" w:eastAsia="Times New Roman" w:hAnsi="Times New Roman"/>
      <w:sz w:val="24"/>
      <w:szCs w:val="24"/>
      <w:lang w:eastAsia="hr-HR"/>
    </w:rPr>
  </w:style>
  <w:style w:styleId="Reetkatablice" w:type="table">
    <w:name w:val="Table Grid"/>
    <w:basedOn w:val="Obinatablica"/>
    <w:uiPriority w:val="59"/>
    <w:rsid w:val="0060783B"/>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1" w:type="table">
    <w:name w:val="Rešetka tablice1"/>
    <w:basedOn w:val="Obinatablica"/>
    <w:next w:val="Reetkatablice"/>
    <w:rsid w:val="006269B5"/>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7074D"/>
    <w:rPr>
      <w:color w:val="808080"/>
      <w:bdr w:color="auto" w:space="0" w:sz="0" w:val="none"/>
      <w:shd w:color="auto" w:fill="auto" w:val="clear"/>
    </w:rPr>
  </w:style>
  <w:style w:customStyle="1" w:styleId="eSPISCCParagraphDefaultFont" w:type="character">
    <w:name w:val="eSPIS_CC_Paragraph Default Font"/>
    <w:basedOn w:val="Zadanifontodlomka"/>
    <w:rsid w:val="009707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074D"/>
    <w:rPr>
      <w:bdr w:color="auto" w:space="0" w:sz="0" w:val="none"/>
      <w:shd w:color="auto" w:fill="FFFFCC" w:val="clear"/>
      <w:lang w:val="hr-HR"/>
    </w:rPr>
  </w:style>
  <w:style w:customStyle="1" w:styleId="PozadinaSvijetloCrvena" w:type="character">
    <w:name w:val="Pozadina_SvijetloCrvena"/>
    <w:basedOn w:val="eSPISCCParagraphDefaultFont"/>
    <w:rsid w:val="009707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07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1168</izvorni_sadrzaj>
    <derivirana_varijabla naziv="DomainObject.Predmet.Broj_1">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St-1168/2017</izvorni_sadrzaj>
    <derivirana_varijabla naziv="DomainObject.Predmet.OznakaBroj_1">St-1168/2017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DELIĆ D KROVNI NOSAČI j.d.o.o za trgovinu i usluge</izvorni_sadrzaj>
    <derivirana_varijabla naziv="DomainObject.Predmet.ProtustrankaFormated_1">  DELIĆ D KROVNI NOSAČI j.d.o.o za trgovinu i usluge</derivirana_varijabla>
  </DomainObject.Predmet.ProtustrankaFormated>
  <DomainObject.Predmet.ProtustrankaFormatedOIB>
    <izvorni_sadrzaj>  DELIĆ D KROVNI NOSAČI j.d.o.o za trgovinu i usluge, OIB 48231073427</izvorni_sadrzaj>
    <derivirana_varijabla naziv="DomainObject.Predmet.ProtustrankaFormatedOIB_1">  DELIĆ D KROVNI NOSAČI j.d.o.o za trgovinu i usluge, OIB 48231073427</derivirana_varijabla>
  </DomainObject.Predmet.ProtustrankaFormatedOIB>
  <DomainObject.Predmet.ProtustrankaFormatedWithAdress>
    <izvorni_sadrzaj> DELIĆ D KROVNI NOSAČI j.d.o.o za trgovinu i usluge, Jurja Barakovića 31, 10000 Zagreb</izvorni_sadrzaj>
    <derivirana_varijabla naziv="DomainObject.Predmet.ProtustrankaFormatedWithAdress_1"> DELIĆ D KROVNI NOSAČI j.d.o.o za trgovinu i usluge, Jurja Barakovića 31, 10000 Zagreb</derivirana_varijabla>
  </DomainObject.Predmet.ProtustrankaFormatedWithAdress>
  <DomainObject.Predmet.ProtustrankaFormatedWithAdressOIB>
    <izvorni_sadrzaj> DELIĆ D KROVNI NOSAČI j.d.o.o za trgovinu i usluge, OIB 48231073427, Jurja Barakovića 31, 10000 Zagreb</izvorni_sadrzaj>
    <derivirana_varijabla naziv="DomainObject.Predmet.ProtustrankaFormatedWithAdressOIB_1"> DELIĆ D KROVNI NOSAČI j.d.o.o za trgovinu i usluge, OIB 48231073427, Jurja Barakovića 31, 10000 Zagreb</derivirana_varijabla>
  </DomainObject.Predmet.ProtustrankaFormatedWithAdressOIB>
  <DomainObject.Predmet.ProtustrankaWithAdress>
    <izvorni_sadrzaj>DELIĆ D KROVNI NOSAČI j.d.o.o za trgovinu i usluge Jurja Barakovića 31, 10000 Zagreb</izvorni_sadrzaj>
    <derivirana_varijabla naziv="DomainObject.Predmet.ProtustrankaWithAdress_1">DELIĆ D KROVNI NOSAČI j.d.o.o za trgovinu i usluge Jurja Barakovića 31, 10000 Zagreb</derivirana_varijabla>
  </DomainObject.Predmet.ProtustrankaWithAdress>
  <DomainObject.Predmet.ProtustrankaWithAdressOIB>
    <izvorni_sadrzaj>DELIĆ D KROVNI NOSAČI j.d.o.o za trgovinu i usluge, OIB 48231073427, Jurja Barakovića 31, 10000 Zagreb</izvorni_sadrzaj>
    <derivirana_varijabla naziv="DomainObject.Predmet.ProtustrankaWithAdressOIB_1">DELIĆ D KROVNI NOSAČI j.d.o.o za trgovinu i usluge, OIB 48231073427, Jurja Barakovića 31, 10000 Zagreb</derivirana_varijabla>
  </DomainObject.Predmet.ProtustrankaWithAdressOIB>
  <DomainObject.Predmet.ProtustrankaNazivFormated>
    <izvorni_sadrzaj>DELIĆ D KROVNI NOSAČI j.d.o.o za trgovinu i usluge</izvorni_sadrzaj>
    <derivirana_varijabla naziv="DomainObject.Predmet.ProtustrankaNazivFormated_1">DELIĆ D KROVNI NOSAČI j.d.o.o za trgovinu i usluge</derivirana_varijabla>
  </DomainObject.Predmet.ProtustrankaNazivFormated>
  <DomainObject.Predmet.ProtustrankaNazivFormatedOIB>
    <izvorni_sadrzaj>DELIĆ D KROVNI NOSAČI j.d.o.o za trgovinu i usluge, OIB 48231073427</izvorni_sadrzaj>
    <derivirana_varijabla naziv="DomainObject.Predmet.ProtustrankaNazivFormatedOIB_1">DELIĆ D KROVNI NOSAČI j.d.o.o za trgovinu i usluge, OIB 48231073427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DELIĆ D KROVNI NOSAČI j.d.o.o za trgovinu i usluge</item>
    </izvorni_sadrzaj>
    <derivirana_varijabla naziv="DomainObject.Predmet.ProtuStrankaListFormated_1">
      <item>DELIĆ D KROVNI NOSAČI j.d.o.o za trgovinu i usluge</item>
    </derivirana_varijabla>
  </DomainObject.Predmet.ProtuStrankaListFormated>
  <DomainObject.Predmet.ProtuStrankaListFormatedOIB>
    <izvorni_sadrzaj>
      <item>DELIĆ D KROVNI NOSAČI j.d.o.o za trgovinu i usluge, OIB 48231073427</item>
    </izvorni_sadrzaj>
    <derivirana_varijabla naziv="DomainObject.Predmet.ProtuStrankaListFormatedOIB_1">
      <item>DELIĆ D KROVNI NOSAČI j.d.o.o za trgovinu i usluge, OIB 48231073427</item>
    </derivirana_varijabla>
  </DomainObject.Predmet.ProtuStrankaListFormatedOIB>
  <DomainObject.Predmet.ProtuStrankaListFormatedWithAdress>
    <izvorni_sadrzaj>
      <item>DELIĆ D KROVNI NOSAČI j.d.o.o za trgovinu i usluge, Jurja Barakovića 31, 10000 Zagreb</item>
    </izvorni_sadrzaj>
    <derivirana_varijabla naziv="DomainObject.Predmet.ProtuStrankaListFormatedWithAdress_1">
      <item>DELIĆ D KROVNI NOSAČI j.d.o.o za trgovinu i usluge, Jurja Barakovića 31, 10000 Zagreb</item>
    </derivirana_varijabla>
  </DomainObject.Predmet.ProtuStrankaListFormatedWithAdress>
  <DomainObject.Predmet.ProtuStrankaListFormatedWithAdressOIB>
    <izvorni_sadrzaj>
      <item>DELIĆ D KROVNI NOSAČI j.d.o.o za trgovinu i usluge, OIB 48231073427, Jurja Barakovića 31, 10000 Zagreb</item>
    </izvorni_sadrzaj>
    <derivirana_varijabla naziv="DomainObject.Predmet.ProtuStrankaListFormatedWithAdressOIB_1">
      <item>DELIĆ D KROVNI NOSAČI j.d.o.o za trgovinu i usluge, OIB 48231073427, Jurja Barakovića 31, 10000 Zagreb</item>
    </derivirana_varijabla>
  </DomainObject.Predmet.ProtuStrankaListFormatedWithAdressOIB>
  <DomainObject.Predmet.ProtuStrankaListNazivFormated>
    <izvorni_sadrzaj>
      <item>DELIĆ D KROVNI NOSAČI j.d.o.o za trgovinu i usluge</item>
    </izvorni_sadrzaj>
    <derivirana_varijabla naziv="DomainObject.Predmet.ProtuStrankaListNazivFormated_1">
      <item>DELIĆ D KROVNI NOSAČI j.d.o.o za trgovinu i usluge</item>
    </derivirana_varijabla>
  </DomainObject.Predmet.ProtuStrankaListNazivFormated>
  <DomainObject.Predmet.ProtuStrankaListNazivFormatedOIB>
    <izvorni_sadrzaj>
      <item>DELIĆ D KROVNI NOSAČI j.d.o.o za trgovinu i usluge, OIB 48231073427</item>
    </izvorni_sadrzaj>
    <derivirana_varijabla naziv="DomainObject.Predmet.ProtuStrankaListNazivFormatedOIB_1">
      <item>DELIĆ D KROVNI NOSAČI j.d.o.o za trgovinu i usluge, OIB 48231073427</item>
    </derivirana_varijabla>
  </DomainObject.Predmet.ProtuStrankaListNazivFormatedOIB>
  <DomainObject.Predmet.OstaliListFormated>
    <izvorni_sadrzaj>
      <item>Simo Delić</item>
    </izvorni_sadrzaj>
    <derivirana_varijabla naziv="DomainObject.Predmet.OstaliListFormated_1">
      <item>Simo Delić</item>
    </derivirana_varijabla>
  </DomainObject.Predmet.OstaliListFormated>
  <DomainObject.Predmet.OstaliListFormatedOIB>
    <izvorni_sadrzaj>
      <item>Simo Delić, OIB 56003444831</item>
    </izvorni_sadrzaj>
    <derivirana_varijabla naziv="DomainObject.Predmet.OstaliListFormatedOIB_1">
      <item>Simo Delić, OIB 56003444831</item>
    </derivirana_varijabla>
  </DomainObject.Predmet.OstaliListFormatedOIB>
  <DomainObject.Predmet.OstaliListFormatedWithAdress>
    <izvorni_sadrzaj>
      <item>Simo Delić, Majevac 000bb, Majevac</item>
    </izvorni_sadrzaj>
    <derivirana_varijabla naziv="DomainObject.Predmet.OstaliListFormatedWithAdress_1">
      <item>Simo Delić, Majevac 000bb, Majevac</item>
    </derivirana_varijabla>
  </DomainObject.Predmet.OstaliListFormatedWithAdress>
  <DomainObject.Predmet.OstaliListFormatedWithAdressOIB>
    <izvorni_sadrzaj>
      <item>Simo Delić, OIB 56003444831, Majevac 000bb, Majevac</item>
    </izvorni_sadrzaj>
    <derivirana_varijabla naziv="DomainObject.Predmet.OstaliListFormatedWithAdressOIB_1">
      <item>Simo Delić, OIB 56003444831, Majevac 000bb, Majevac</item>
    </derivirana_varijabla>
  </DomainObject.Predmet.OstaliListFormatedWithAdressOIB>
  <DomainObject.Predmet.OstaliListNazivFormated>
    <izvorni_sadrzaj>
      <item>Simo Delić</item>
    </izvorni_sadrzaj>
    <derivirana_varijabla naziv="DomainObject.Predmet.OstaliListNazivFormated_1">
      <item>Simo Delić</item>
    </derivirana_varijabla>
  </DomainObject.Predmet.OstaliListNazivFormated>
  <DomainObject.Predmet.OstaliListNazivFormatedOIB>
    <izvorni_sadrzaj>
      <item>Simo Delić, OIB 56003444831</item>
    </izvorni_sadrzaj>
    <derivirana_varijabla naziv="DomainObject.Predmet.OstaliListNazivFormatedOIB_1">
      <item>Simo Delić, OIB 56003444831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DELIĆ D KROVNI NOSAČI j.d.o.o za trgovinu i usluge</izvorni_sadrzaj>
    <derivirana_varijabla naziv="DomainObject.Predmet.ProtustrankaIDrugi_1">DELIĆ D KROVNI NOSAČI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DELIĆ D KROVNI NOSAČI j.d.o.o za trgovinu i usluge, OIB 48231073427, Jurja Barakovića 31, 10000 Zagreb</izvorni_sadrzaj>
    <derivirana_varijabla naziv="DomainObject.Predmet.ProtustrankaIDrugiAdressOIB_1">DELIĆ D KROVNI NOSAČI j.d.o.o za trgovinu i usluge, OIB 48231073427, Jurja Barakovića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DELIĆ D KROVNI NOSAČI j.d.o.o za trgovinu i usluge</item>
      <item>FINA Regionalni centar Zagreb</item>
      <item>Simo Delić</item>
    </izvorni_sadrzaj>
    <derivirana_varijabla naziv="DomainObject.Predmet.SudioniciListNaziv_1">
      <item>DELIĆ D KROVNI NOSAČI j.d.o.o za trgovinu i usluge</item>
      <item>FINA Regionalni centar Zagreb</item>
      <item>Simo Delić</item>
    </derivirana_varijabla>
  </DomainObject.Predmet.SudioniciListNaziv>
  <DomainObject.Predmet.SudioniciListAdressOIB>
    <izvorni_sadrzaj>
      <item>DELIĆ D KROVNI NOSAČI j.d.o.o za trgovinu i usluge, OIB 48231073427, Jurja Barakovića 31,10000 Zagreb</item>
      <item>FINA Regionalni centar Zagreb, OIB 85821130368, Trg svibanjskih žrtava 1995. br. 1,10000 Zagreb</item>
      <item>Simo Delić, OIB 56003444831, Majevac 000bb,Majevac</item>
    </izvorni_sadrzaj>
    <derivirana_varijabla naziv="DomainObject.Predmet.SudioniciListAdressOIB_1">
      <item>DELIĆ D KROVNI NOSAČI j.d.o.o za trgovinu i usluge, OIB 48231073427, Jurja Barakovića 31,10000 Zagreb</item>
      <item>FINA Regionalni centar Zagreb, OIB 85821130368, Trg svibanjskih žrtava 1995. br. 1,10000 Zagreb</item>
      <item>Simo Delić, OIB 56003444831, Majevac 000bb,Majevac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48231073427</item>
      <item>, OIB 85821130368</item>
      <item>, OIB 56003444831</item>
    </izvorni_sadrzaj>
    <derivirana_varijabla naziv="DomainObject.Predmet.SudioniciListNazivOIB_1">
      <item>, OIB 48231073427</item>
      <item>, OIB 85821130368</item>
      <item>, OIB 56003444831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031C33-9B1A-48CD-AE21-416132CE19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1869</properties:Words>
  <properties:Characters>10641</properties:Characters>
  <properties:Lines>254</properties:Lines>
  <properties:Paragraphs>94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2018-05-02T11:23:00Z</dcterms:created>
  <dc:creator>Snježana Andrijanić</dc:creator>
  <cp:lastModifiedBy>Jasmina Bekavac</cp:lastModifiedBy>
  <cp:lastPrinted>2018-05-02T11:22:00Z</cp:lastPrinted>
  <dcterms:modified xmlns:xsi="http://www.w3.org/2001/XMLSchema-instance" xsi:type="dcterms:W3CDTF">2018-05-03T11:23:00Z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(St-1168-18 otvori-zatvori, nema imovine.docx)</vt:lpwstr>
  </prop:property>
  <prop:property name="CC_coloring" pid="4" fmtid="{D5CDD505-2E9C-101B-9397-08002B2CF9AE}">
    <vt:bool>false</vt:bool>
  </prop:property>
  <prop:property name="BrojStranica" pid="5" fmtid="{D5CDD505-2E9C-101B-9397-08002B2CF9AE}">
    <vt:i4>5</vt:i4>
  </prop:property>
</prop:Properties>
</file>