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52544" w14:paraId="7c52544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340293">
        <w:t>430</w:t>
      </w:r>
      <w:r w:rsidR="001A2481" w:rsidRPr="000351DA">
        <w:t>/1</w:t>
      </w:r>
      <w:r w:rsidR="00D17212">
        <w:t>5</w:t>
      </w:r>
      <w:r w:rsidR="0024291D">
        <w:t>-</w:t>
      </w:r>
      <w:r w:rsidR="0096707D">
        <w:t>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340293">
        <w:t>AUTO MOTO d.o.o., Sveti Filip i Jakov, Trg Vlaka 11, OIB: 71445009590</w:t>
      </w:r>
    </w:p>
    <w:p w:rsidRDefault="00FC495A" w:rsidP="00AC26FF" w:rsidR="00FC495A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340293">
        <w:t>AUTO MOTO d.o.o., Sveti Filip i Jakov</w:t>
      </w:r>
      <w:r w:rsidR="00B80E46">
        <w:t>.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C43C0B">
        <w:t>3. veljače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D6020" w:rsidP="00A20440" w:rsidR="002D6020">
      <w:pPr>
        <w:jc w:val="right"/>
      </w:pPr>
      <w:r>
        <w:t xml:space="preserve">                                                 Sutkinja</w:t>
      </w:r>
    </w:p>
    <w:p w:rsidRDefault="002D6020" w:rsidP="00A20440" w:rsidR="002D602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C43C0B" w:rsidP="00C43C0B" w:rsidR="00C43C0B">
      <w:pPr>
        <w:rPr>
          <w:b/>
        </w:rPr>
      </w:pPr>
    </w:p>
    <w:p w:rsidRDefault="00C43C0B" w:rsidP="00C43C0B" w:rsidR="00C43C0B">
      <w:r>
        <w:t>DNA:</w:t>
      </w:r>
    </w:p>
    <w:p w:rsidRDefault="00C43C0B" w:rsidP="00C43C0B" w:rsidR="00C43C0B">
      <w:pPr>
        <w:pStyle w:val="Odlomakpopisa"/>
        <w:numPr>
          <w:ilvl w:val="0"/>
          <w:numId w:val="1"/>
        </w:numPr>
      </w:pPr>
      <w:r>
        <w:t xml:space="preserve">FINA ZADAR – putem e-oglasne ploče suda        </w:t>
      </w:r>
    </w:p>
    <w:p w:rsidRDefault="00AB7880" w:rsidP="00C43C0B" w:rsidR="00974B89" w:rsidRPr="009F4EA6">
      <w:pPr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516361"/>
    <w:multiLevelType w:val="hybridMultilevel"/>
    <w:tmpl w:val="25F44E5C"/>
    <w:lvl w:tplc="3BCA38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4EB5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62451"/>
    <w:rsid w:val="00476CB1"/>
    <w:rsid w:val="004776D3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3C0B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43C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E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EB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EB5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EB5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EB5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43C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E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E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EB5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EB5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EB5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St-430/2015</izvorni_sadrzaj>
    <derivirana_varijabla naziv="DomainObject.Predmet.OznakaBroj_1">St-430/2015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MOTO d.o.o. za trgovinu, djelatnost turističke agencije i poslovne usluge.</izvorni_sadrzaj>
    <derivirana_varijabla naziv="DomainObject.Predmet.ProtustrankaFormated_1">  AUTO MOTO d.o.o. za trgovinu, djelatnost turističke agencije i poslovne usluge.</derivirana_varijabla>
  </DomainObject.Predmet.ProtustrankaFormated>
  <DomainObject.Predmet.ProtustrankaFormatedOIB>
    <izvorni_sadrzaj>  AUTO MOTO d.o.o. za trgovinu, djelatnost turističke agencije i poslovne usluge., OIB 71445009590</izvorni_sadrzaj>
    <derivirana_varijabla naziv="DomainObject.Predmet.ProtustrankaFormatedOIB_1">  AUTO MOTO d.o.o. za trgovinu, djelatnost turističke agencije i poslovne usluge., OIB 71445009590</derivirana_varijabla>
  </DomainObject.Predmet.ProtustrankaFormatedOIB>
  <DomainObject.Predmet.ProtustrankaFormatedWithAdress>
    <izvorni_sadrzaj> AUTO MOTO d.o.o. za trgovinu, djelatnost turističke agencije i poslovne usluge., Trg Vlaka 11, 23210 Sveti Filip I Jakov</izvorni_sadrzaj>
    <derivirana_varijabla naziv="DomainObject.Predmet.ProtustrankaFormatedWithAdress_1"> AUTO MOTO d.o.o. za trgovinu, djelatnost turističke agencije i poslovne usluge., Trg Vlaka 11, 23210 Sveti Filip I Jakov</derivirana_varijabla>
  </DomainObject.Predmet.ProtustrankaFormatedWithAdress>
  <DomainObject.Predmet.ProtustrankaFormatedWithAdressOIB>
    <izvorni_sadrzaj> AUTO MOTO d.o.o. za trgovinu, djelatnost turističke agencije i poslovne usluge., OIB 71445009590, Trg Vlaka 11, 23210 Sveti Filip I Jakov</izvorni_sadrzaj>
    <derivirana_varijabla naziv="DomainObject.Predmet.ProtustrankaFormatedWithAdressOIB_1"> AUTO MOTO d.o.o. za trgovinu, djelatnost turističke agencije i poslovne usluge., OIB 71445009590, Trg Vlaka 11, 23210 Sveti Filip I Jakov</derivirana_varijabla>
  </DomainObject.Predmet.ProtustrankaFormatedWithAdressOIB>
  <DomainObject.Predmet.ProtustrankaWithAdress>
    <izvorni_sadrzaj>AUTO MOTO d.o.o. za trgovinu, djelatnost turističke agencije i poslovne usluge. Trg Vlaka 11, 23210 Sveti Filip I Jakov</izvorni_sadrzaj>
    <derivirana_varijabla naziv="DomainObject.Predmet.ProtustrankaWithAdress_1">AUTO MOTO d.o.o. za trgovinu, djelatnost turističke agencije i poslovne usluge. Trg Vlaka 11, 23210 Sveti Filip I Jakov</derivirana_varijabla>
  </DomainObject.Predmet.ProtustrankaWithAdress>
  <DomainObject.Predmet.ProtustrankaWithAdressOIB>
    <izvorni_sadrzaj>AUTO MOTO d.o.o. za trgovinu, djelatnost turističke agencije i poslovne usluge., OIB 71445009590, Trg Vlaka 11, 23210 Sveti Filip I Jakov</izvorni_sadrzaj>
    <derivirana_varijabla naziv="DomainObject.Predmet.ProtustrankaWithAdressOIB_1">AUTO MOTO d.o.o. za trgovinu, djelatnost turističke agencije i poslovne usluge., OIB 71445009590, Trg Vlaka 11, 23210 Sveti Filip I Jakov</derivirana_varijabla>
  </DomainObject.Predmet.ProtustrankaWithAdressOIB>
  <DomainObject.Predmet.ProtustrankaNazivFormated>
    <izvorni_sadrzaj>AUTO MOTO d.o.o. za trgovinu, djelatnost turističke agencije i poslovne usluge.</izvorni_sadrzaj>
    <derivirana_varijabla naziv="DomainObject.Predmet.ProtustrankaNazivFormated_1">AUTO MOTO d.o.o. za trgovinu, djelatnost turističke agencije i poslovne usluge.</derivirana_varijabla>
  </DomainObject.Predmet.ProtustrankaNazivFormated>
  <DomainObject.Predmet.ProtustrankaNazivFormatedOIB>
    <izvorni_sadrzaj>AUTO MOTO d.o.o. za trgovinu, djelatnost turističke agencije i poslovne usluge., OIB 71445009590</izvorni_sadrzaj>
    <derivirana_varijabla naziv="DomainObject.Predmet.ProtustrankaNazivFormatedOIB_1">AUTO MOTO d.o.o. za trgovinu, djelatnost turističke agencije i poslovne usluge., OIB 71445009590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1838.50</izvorni_sadrzaj>
    <derivirana_varijabla naziv="DomainObject.Predmet.TrenutnaVrijednost_1">1838.50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AUTO MOTO d.o.o. za trgovinu, djelatnost turističke agencije i poslovne usluge.</item>
    </izvorni_sadrzaj>
    <derivirana_varijabla naziv="DomainObject.Predmet.ProtuStrankaListFormated_1">
      <item>AUTO MOTO d.o.o. za trgovinu, djelatnost turističke agencije i poslovne usluge.</item>
    </derivirana_varijabla>
  </DomainObject.Predmet.ProtuStrankaListFormated>
  <DomainObject.Predmet.ProtuStrankaListFormatedOIB>
    <izvorni_sadrzaj>
      <item>AUTO MOTO d.o.o. za trgovinu, djelatnost turističke agencije i poslovne usluge., OIB 71445009590</item>
    </izvorni_sadrzaj>
    <derivirana_varijabla naziv="DomainObject.Predmet.ProtuStrankaListFormatedOIB_1">
      <item>AUTO MOTO d.o.o. za trgovinu, djelatnost turističke agencije i poslovne usluge., OIB 71445009590</item>
    </derivirana_varijabla>
  </DomainObject.Predmet.ProtuStrankaListFormatedOIB>
  <DomainObject.Predmet.ProtuStrankaListFormatedWithAdress>
    <izvorni_sadrzaj>
      <item>AUTO MOTO d.o.o. za trgovinu, djelatnost turističke agencije i poslovne usluge., Trg Vlaka 11, 23210 Sveti Filip I Jakov</item>
    </izvorni_sadrzaj>
    <derivirana_varijabla naziv="DomainObject.Predmet.ProtuStrankaListFormatedWithAdress_1">
      <item>AUTO MOTO d.o.o. za trgovinu, djelatnost turističke agencije i poslovne usluge., Trg Vlaka 11, 23210 Sveti Filip I Jakov</item>
    </derivirana_varijabla>
  </DomainObject.Predmet.ProtuStrankaListFormatedWithAdress>
  <DomainObject.Predmet.ProtuStrankaListFormatedWithAdressOIB>
    <izvorni_sadrzaj>
      <item>AUTO MOTO d.o.o. za trgovinu, djelatnost turističke agencije i poslovne usluge., OIB 71445009590, Trg Vlaka 11, 23210 Sveti Filip I Jakov</item>
    </izvorni_sadrzaj>
    <derivirana_varijabla naziv="DomainObject.Predmet.ProtuStrankaListFormatedWithAdressOIB_1">
      <item>AUTO MOTO d.o.o. za trgovinu, djelatnost turističke agencije i poslovne usluge., OIB 71445009590, Trg Vlaka 11, 23210 Sveti Filip I Jakov</item>
    </derivirana_varijabla>
  </DomainObject.Predmet.ProtuStrankaListFormatedWithAdressOIB>
  <DomainObject.Predmet.ProtuStrankaListNazivFormated>
    <izvorni_sadrzaj>
      <item>AUTO MOTO d.o.o. za trgovinu, djelatnost turističke agencije i poslovne usluge.</item>
    </izvorni_sadrzaj>
    <derivirana_varijabla naziv="DomainObject.Predmet.ProtuStrankaListNazivFormated_1">
      <item>AUTO MOTO d.o.o. za trgovinu, djelatnost turističke agencije i poslovne usluge.</item>
    </derivirana_varijabla>
  </DomainObject.Predmet.ProtuStrankaListNazivFormated>
  <DomainObject.Predmet.ProtuStrankaListNazivFormatedOIB>
    <izvorni_sadrzaj>
      <item>AUTO MOTO d.o.o. za trgovinu, djelatnost turističke agencije i poslovne usluge., OIB 71445009590</item>
    </izvorni_sadrzaj>
    <derivirana_varijabla naziv="DomainObject.Predmet.ProtuStrankaListNazivFormatedOIB_1">
      <item>AUTO MOTO d.o.o. za trgovinu, djelatnost turističke agencije i poslovne usluge., OIB 71445009590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AUTO MOTO d.o.o. za trgovinu, djelatnost turističke agencije i poslovne usluge.</izvorni_sadrzaj>
    <derivirana_varijabla naziv="DomainObject.Predmet.ProtustrankaIDrugi_1">AUTO MOTO d.o.o. za trgovinu, djelatnost turističke agencije i poslovne usluge.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AUTO MOTO d.o.o. za trgovinu, djelatnost turističke agencije i poslovne usluge., OIB 71445009590, Trg Vlaka 11, 23210 Sveti Filip I Jakov</izvorni_sadrzaj>
    <derivirana_varijabla naziv="DomainObject.Predmet.ProtustrankaIDrugiAdressOIB_1">AUTO MOTO d.o.o. za trgovinu, djelatnost turističke agencije i poslovne usluge., OIB 71445009590, Trg Vlaka 11, 23210 Sveti Filip I Jakov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AUTO MOTO d.o.o. za trgovinu, djelatnost turističke agencije i poslovne usluge.</item>
    </izvorni_sadrzaj>
    <derivirana_varijabla naziv="DomainObject.Predmet.SudioniciListNaziv_1">
      <item>FINA</item>
      <item>AUTO MOTO d.o.o. za trgovinu, djelatnost turističke agencije i poslovne usluge.</item>
    </derivirana_varijabla>
  </DomainObject.Predmet.SudioniciListNaziv>
  <DomainObject.Predmet.SudioniciListAdressOIB>
    <izvorni_sadrzaj>
      <item>FINA, OIB 85821130368</item>
      <item>AUTO MOTO d.o.o. za trgovinu, djelatnost turističke agencije i poslovne usluge., OIB 71445009590, Trg Vlaka 11,23210 Sveti Filip I Jakov</item>
    </izvorni_sadrzaj>
    <derivirana_varijabla naziv="DomainObject.Predmet.SudioniciListAdressOIB_1">
      <item>FINA, OIB 85821130368</item>
      <item>AUTO MOTO d.o.o. za trgovinu, djelatnost turističke agencije i poslovne usluge., OIB 71445009590, Trg Vlaka 11,23210 Sveti Filip I Jakov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71445009590</item>
    </izvorni_sadrzaj>
    <derivirana_varijabla naziv="DomainObject.Predmet.SudioniciListNazivOIB_1">
      <item>, OIB 85821130368</item>
      <item>, OIB 71445009590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85</properties:Words>
  <properties:Characters>443</properties:Characters>
  <properties:Lines>34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2016-10-24T08:16:00Z</dcterms:created>
  <dc:creator>Administrator</dc:creator>
  <cp:lastModifiedBy>wsadmin</cp:lastModifiedBy>
  <cp:lastPrinted>2016-09-27T09:50:00Z</cp:lastPrinted>
  <dcterms:modified xmlns:xsi="http://www.w3.org/2001/XMLSchema-instance" xsi:type="dcterms:W3CDTF">2017-02-03T10:38:00Z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