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81147" w14:paraId="3a81147" w:rsidRDefault="00DC3F14" w:rsidP="00D17DAA" w:rsidR="00D17DAA" w:rsidRPr="008D27E7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7DAA" w:rsidP="00D17DAA" w:rsidR="00D17DAA" w:rsidRPr="007A6D47">
      <w:pPr>
        <w:rPr>
          <w:b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</w:rPr>
        <w:t>REPUBLIKA HRVATSKA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TRGOVAČKI SUD U SPLITU</w:t>
      </w:r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D17DAA" w:rsidP="00D17DAA" w:rsidR="00D17DAA" w:rsidRPr="007A6D47">
      <w:pPr>
        <w:rPr>
          <w:b/>
        </w:rPr>
      </w:pPr>
      <w:r w:rsidRPr="007A6D47">
        <w:rPr>
          <w:b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7A6D47">
            <w:rPr>
              <w:b/>
            </w:rPr>
            <w:t>Dubrovnik</w:t>
          </w:r>
        </w:smartTag>
      </w:smartTag>
    </w:p>
    <w:p w:rsidRDefault="009C5C27" w:rsidR="009C5C27" w:rsidRPr="00F260DC">
      <w:pPr>
        <w:jc w:val="right"/>
        <w:rPr>
          <w:b/>
          <w:sz w:val="22"/>
          <w:szCs w:val="22"/>
        </w:rPr>
      </w:pPr>
      <w:proofErr w:type="spellStart"/>
      <w:r w:rsidRPr="00F260DC">
        <w:rPr>
          <w:b/>
          <w:sz w:val="22"/>
          <w:szCs w:val="22"/>
        </w:rPr>
        <w:t>Posl</w:t>
      </w:r>
      <w:proofErr w:type="spellEnd"/>
      <w:r w:rsidRPr="00F260DC">
        <w:rPr>
          <w:b/>
          <w:sz w:val="22"/>
          <w:szCs w:val="22"/>
        </w:rPr>
        <w:t xml:space="preserve">. br. </w:t>
      </w:r>
      <w:r w:rsidR="001103AE" w:rsidRPr="00F260DC">
        <w:rPr>
          <w:b/>
          <w:sz w:val="22"/>
          <w:szCs w:val="22"/>
        </w:rPr>
        <w:t>6</w:t>
      </w:r>
      <w:r w:rsidRPr="00F260DC">
        <w:rPr>
          <w:b/>
          <w:sz w:val="22"/>
          <w:szCs w:val="22"/>
        </w:rPr>
        <w:t>-St.</w:t>
      </w:r>
      <w:r w:rsidR="008748DC">
        <w:rPr>
          <w:b/>
          <w:sz w:val="22"/>
          <w:szCs w:val="22"/>
        </w:rPr>
        <w:t>759</w:t>
      </w:r>
      <w:r w:rsidR="00987A94" w:rsidRPr="00F260DC">
        <w:rPr>
          <w:b/>
          <w:sz w:val="22"/>
          <w:szCs w:val="22"/>
        </w:rPr>
        <w:t>/</w:t>
      </w:r>
      <w:r w:rsidR="00997B79">
        <w:rPr>
          <w:b/>
          <w:sz w:val="22"/>
          <w:szCs w:val="22"/>
        </w:rPr>
        <w:t>201</w:t>
      </w:r>
      <w:r w:rsidR="008748DC">
        <w:rPr>
          <w:b/>
          <w:sz w:val="22"/>
          <w:szCs w:val="22"/>
        </w:rPr>
        <w:t>1</w:t>
      </w:r>
      <w:r w:rsidR="0084561F">
        <w:rPr>
          <w:b/>
          <w:sz w:val="22"/>
          <w:szCs w:val="22"/>
        </w:rPr>
        <w:t>-</w:t>
      </w:r>
      <w:r w:rsidR="008748DC">
        <w:rPr>
          <w:b/>
          <w:sz w:val="22"/>
          <w:szCs w:val="22"/>
        </w:rPr>
        <w:t>465</w:t>
      </w:r>
    </w:p>
    <w:p w:rsidRDefault="009C5C27" w:rsidR="009C5C27">
      <w:pPr>
        <w:jc w:val="right"/>
        <w:rPr>
          <w:b/>
          <w:sz w:val="16"/>
          <w:szCs w:val="16"/>
        </w:rPr>
      </w:pPr>
    </w:p>
    <w:p w:rsidRDefault="00CE7E9E" w:rsidP="00F260DC" w:rsidR="00CE7E9E">
      <w:pPr>
        <w:jc w:val="center"/>
        <w:rPr>
          <w:b/>
          <w:sz w:val="22"/>
          <w:szCs w:val="22"/>
        </w:rPr>
      </w:pPr>
    </w:p>
    <w:p w:rsidRDefault="00355418" w:rsidP="00F260DC" w:rsidR="003554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R E P U B L I K A   H R V A T S K A</w:t>
      </w:r>
    </w:p>
    <w:p w:rsidRDefault="00355418" w:rsidP="00F260DC" w:rsidR="00355418" w:rsidRPr="00355418">
      <w:pPr>
        <w:jc w:val="center"/>
        <w:rPr>
          <w:b/>
          <w:sz w:val="16"/>
          <w:szCs w:val="16"/>
        </w:rPr>
      </w:pP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</w:p>
    <w:p w:rsidRDefault="00F260DC" w:rsidP="00F260DC" w:rsidR="00F260DC" w:rsidRPr="002542E5">
      <w:pPr>
        <w:jc w:val="center"/>
        <w:rPr>
          <w:b/>
          <w:sz w:val="22"/>
          <w:szCs w:val="22"/>
        </w:rPr>
      </w:pPr>
    </w:p>
    <w:p w:rsidRDefault="00F260DC" w:rsidP="00F260DC" w:rsidR="009C5C27" w:rsidRPr="00997B79">
      <w:pPr>
        <w:ind w:firstLine="720"/>
        <w:jc w:val="both"/>
        <w:rPr>
          <w:b/>
          <w:sz w:val="22"/>
          <w:szCs w:val="22"/>
        </w:rPr>
      </w:pPr>
      <w:r w:rsidRPr="00F260DC">
        <w:rPr>
          <w:sz w:val="22"/>
          <w:szCs w:val="22"/>
        </w:rPr>
        <w:t xml:space="preserve">Trgovački sud u Splitu, Stalna služba u Dubrovniku, po sucu tog suda Srđanu Gavraniću kao stečajnom sucu u stečajnom postupku nad dužnikom </w:t>
      </w:r>
      <w:r w:rsidR="008748DC" w:rsidRPr="008748DC">
        <w:rPr>
          <w:sz w:val="22"/>
          <w:szCs w:val="22"/>
        </w:rPr>
        <w:t>MEDITERANSKA PLOVIDBA dioničko društvo za prijevoz robe i putnika morem i priobaljem "u stečaju", Korčula, Trg kralja Zvonimira 2, MBS: 060008870, OIB: 24773832657, zastupano po stečajnom upravitelju Ivanki Sušić iz Dubrovnika</w:t>
      </w:r>
      <w:r w:rsidRPr="00997B79">
        <w:rPr>
          <w:sz w:val="22"/>
          <w:szCs w:val="22"/>
        </w:rPr>
        <w:t xml:space="preserve">, izvan ročišta, dana </w:t>
      </w:r>
      <w:r w:rsidR="001947CC">
        <w:rPr>
          <w:sz w:val="22"/>
          <w:szCs w:val="22"/>
        </w:rPr>
        <w:t>27</w:t>
      </w:r>
      <w:r w:rsidRPr="00F909A0">
        <w:rPr>
          <w:sz w:val="22"/>
          <w:szCs w:val="22"/>
        </w:rPr>
        <w:t xml:space="preserve">. </w:t>
      </w:r>
      <w:r w:rsidR="001947CC">
        <w:rPr>
          <w:sz w:val="22"/>
          <w:szCs w:val="22"/>
        </w:rPr>
        <w:t>siječnja</w:t>
      </w:r>
      <w:r w:rsidRPr="00997B79">
        <w:rPr>
          <w:sz w:val="22"/>
          <w:szCs w:val="22"/>
        </w:rPr>
        <w:t xml:space="preserve"> 201</w:t>
      </w:r>
      <w:r w:rsidR="00E24557">
        <w:rPr>
          <w:sz w:val="22"/>
          <w:szCs w:val="22"/>
        </w:rPr>
        <w:t>7</w:t>
      </w:r>
      <w:r w:rsidRPr="00997B79">
        <w:rPr>
          <w:sz w:val="22"/>
          <w:szCs w:val="22"/>
        </w:rPr>
        <w:t>. godine</w:t>
      </w:r>
    </w:p>
    <w:p w:rsidRDefault="00F260DC" w:rsidR="00F260DC" w:rsidRPr="00997B79">
      <w:pPr>
        <w:pStyle w:val="Naslov1"/>
        <w:rPr>
          <w:sz w:val="22"/>
          <w:szCs w:val="22"/>
        </w:rPr>
      </w:pPr>
    </w:p>
    <w:p w:rsidRDefault="00F260DC" w:rsidR="009C5C27" w:rsidRPr="00F260DC">
      <w:pPr>
        <w:pStyle w:val="Naslov1"/>
        <w:rPr>
          <w:sz w:val="22"/>
          <w:szCs w:val="22"/>
        </w:rPr>
      </w:pPr>
      <w:r>
        <w:rPr>
          <w:sz w:val="22"/>
          <w:szCs w:val="22"/>
        </w:rPr>
        <w:t>z a k l j u č i o    j e</w:t>
      </w:r>
    </w:p>
    <w:p w:rsidRDefault="00987A94" w:rsidR="00987A94" w:rsidRPr="00F260DC">
      <w:pPr>
        <w:jc w:val="center"/>
        <w:rPr>
          <w:b/>
          <w:sz w:val="22"/>
          <w:szCs w:val="22"/>
        </w:rPr>
      </w:pPr>
    </w:p>
    <w:p w:rsidRDefault="000D66D4" w:rsidP="000D66D4" w:rsidR="00F260DC" w:rsidRPr="00923F4E">
      <w:pPr>
        <w:tabs>
          <w:tab w:pos="709" w:val="num"/>
        </w:tabs>
        <w:jc w:val="both"/>
        <w:rPr>
          <w:sz w:val="22"/>
          <w:szCs w:val="22"/>
        </w:rPr>
      </w:pPr>
      <w:r w:rsidRPr="00923F4E">
        <w:rPr>
          <w:sz w:val="22"/>
          <w:szCs w:val="22"/>
        </w:rPr>
        <w:tab/>
        <w:t>Roč</w:t>
      </w:r>
      <w:r w:rsidR="009C5C27" w:rsidRPr="00923F4E">
        <w:rPr>
          <w:sz w:val="22"/>
          <w:szCs w:val="22"/>
        </w:rPr>
        <w:t xml:space="preserve">ište za diobu </w:t>
      </w:r>
      <w:proofErr w:type="spellStart"/>
      <w:r w:rsidR="009C5C27" w:rsidRPr="00923F4E">
        <w:rPr>
          <w:sz w:val="22"/>
          <w:szCs w:val="22"/>
        </w:rPr>
        <w:t>kupovnine</w:t>
      </w:r>
      <w:proofErr w:type="spellEnd"/>
      <w:r w:rsidR="009C5C27" w:rsidRPr="00923F4E">
        <w:rPr>
          <w:sz w:val="22"/>
          <w:szCs w:val="22"/>
        </w:rPr>
        <w:t xml:space="preserve"> </w:t>
      </w:r>
      <w:r w:rsidR="00F260DC" w:rsidRPr="00923F4E">
        <w:rPr>
          <w:sz w:val="22"/>
          <w:szCs w:val="22"/>
        </w:rPr>
        <w:t>ostvarene prodajom imovine vlasništvo stečajnog dužnika i to:</w:t>
      </w:r>
    </w:p>
    <w:p w:rsidRDefault="008748DC" w:rsidP="00AB43CA" w:rsidR="008748DC" w:rsidRPr="00AB43CA">
      <w:pPr>
        <w:pStyle w:val="Tijeloteksta"/>
        <w:numPr>
          <w:ilvl w:val="0"/>
          <w:numId w:val="4"/>
        </w:numPr>
        <w:rPr>
          <w:sz w:val="22"/>
          <w:szCs w:val="22"/>
        </w:rPr>
      </w:pPr>
      <w:r w:rsidRPr="008748DC">
        <w:rPr>
          <w:bCs/>
          <w:sz w:val="22"/>
          <w:szCs w:val="22"/>
        </w:rPr>
        <w:t xml:space="preserve">kat. čest. 655/106, neplodno Sv. Antun </w:t>
      </w:r>
      <w:smartTag w:element="metricconverter" w:uri="urn:schemas-microsoft-com:office:smarttags">
        <w:smartTagPr>
          <w:attr w:val="475 m2" w:name="ProductID"/>
        </w:smartTagPr>
        <w:r w:rsidRPr="008748DC">
          <w:rPr>
            <w:bCs/>
            <w:sz w:val="22"/>
            <w:szCs w:val="22"/>
          </w:rPr>
          <w:t>475 m2</w:t>
        </w:r>
      </w:smartTag>
      <w:r w:rsidRPr="008748DC">
        <w:rPr>
          <w:bCs/>
          <w:sz w:val="22"/>
          <w:szCs w:val="22"/>
        </w:rPr>
        <w:t>,</w:t>
      </w:r>
      <w:r w:rsidR="00AB43CA" w:rsidRPr="00AB43CA">
        <w:rPr>
          <w:bCs/>
          <w:sz w:val="22"/>
          <w:szCs w:val="22"/>
        </w:rPr>
        <w:t xml:space="preserve"> </w:t>
      </w:r>
      <w:proofErr w:type="spellStart"/>
      <w:r w:rsidR="00AB43CA" w:rsidRPr="008748DC">
        <w:rPr>
          <w:bCs/>
          <w:sz w:val="22"/>
          <w:szCs w:val="22"/>
        </w:rPr>
        <w:t>z.ul</w:t>
      </w:r>
      <w:proofErr w:type="spellEnd"/>
      <w:r w:rsidR="00AB43CA" w:rsidRPr="008748DC">
        <w:rPr>
          <w:bCs/>
          <w:sz w:val="22"/>
          <w:szCs w:val="22"/>
        </w:rPr>
        <w:t>. 767 K.O. Korčula</w:t>
      </w:r>
      <w:r w:rsidR="00AB43CA" w:rsidRPr="008748DC">
        <w:rPr>
          <w:sz w:val="22"/>
          <w:szCs w:val="22"/>
        </w:rPr>
        <w:t xml:space="preserve">, </w:t>
      </w:r>
    </w:p>
    <w:p w:rsidRDefault="008748DC" w:rsidP="008748DC" w:rsidR="008748DC" w:rsidRPr="008748DC">
      <w:pPr>
        <w:pStyle w:val="Tijeloteksta"/>
        <w:numPr>
          <w:ilvl w:val="0"/>
          <w:numId w:val="4"/>
        </w:numPr>
        <w:rPr>
          <w:bCs/>
          <w:sz w:val="22"/>
          <w:szCs w:val="22"/>
        </w:rPr>
      </w:pPr>
      <w:r w:rsidRPr="008748DC">
        <w:rPr>
          <w:bCs/>
          <w:sz w:val="22"/>
          <w:szCs w:val="22"/>
        </w:rPr>
        <w:t xml:space="preserve">kat. čest. 655/378, neplodno Sv. Antun </w:t>
      </w:r>
      <w:smartTag w:element="metricconverter" w:uri="urn:schemas-microsoft-com:office:smarttags">
        <w:smartTagPr>
          <w:attr w:val="286 m2" w:name="ProductID"/>
        </w:smartTagPr>
        <w:r w:rsidRPr="008748DC">
          <w:rPr>
            <w:bCs/>
            <w:sz w:val="22"/>
            <w:szCs w:val="22"/>
          </w:rPr>
          <w:t>286 m2</w:t>
        </w:r>
      </w:smartTag>
      <w:r w:rsidRPr="008748DC">
        <w:rPr>
          <w:bCs/>
          <w:sz w:val="22"/>
          <w:szCs w:val="22"/>
        </w:rPr>
        <w:t>,</w:t>
      </w:r>
      <w:r w:rsidR="00AB43CA" w:rsidRPr="00AB43CA">
        <w:rPr>
          <w:bCs/>
          <w:sz w:val="22"/>
          <w:szCs w:val="22"/>
        </w:rPr>
        <w:t xml:space="preserve"> </w:t>
      </w:r>
      <w:proofErr w:type="spellStart"/>
      <w:r w:rsidR="00AB43CA" w:rsidRPr="00AB43CA">
        <w:rPr>
          <w:bCs/>
          <w:sz w:val="22"/>
          <w:szCs w:val="22"/>
        </w:rPr>
        <w:t>z.ul</w:t>
      </w:r>
      <w:proofErr w:type="spellEnd"/>
      <w:r w:rsidR="00AB43CA" w:rsidRPr="00AB43CA">
        <w:rPr>
          <w:bCs/>
          <w:sz w:val="22"/>
          <w:szCs w:val="22"/>
        </w:rPr>
        <w:t>. 767 K.O. Korčula,</w:t>
      </w:r>
    </w:p>
    <w:p w:rsidRDefault="008748DC" w:rsidP="008748DC" w:rsidR="008748DC" w:rsidRPr="008748DC">
      <w:pPr>
        <w:pStyle w:val="Tijeloteksta"/>
        <w:numPr>
          <w:ilvl w:val="0"/>
          <w:numId w:val="4"/>
        </w:numPr>
        <w:rPr>
          <w:bCs/>
          <w:sz w:val="22"/>
          <w:szCs w:val="22"/>
        </w:rPr>
      </w:pPr>
      <w:r w:rsidRPr="008748DC">
        <w:rPr>
          <w:bCs/>
          <w:sz w:val="22"/>
          <w:szCs w:val="22"/>
        </w:rPr>
        <w:t xml:space="preserve">kat. čest. 655/379, neplodno Sv. Antun </w:t>
      </w:r>
      <w:smartTag w:element="metricconverter" w:uri="urn:schemas-microsoft-com:office:smarttags">
        <w:smartTagPr>
          <w:attr w:val="364 m2" w:name="ProductID"/>
        </w:smartTagPr>
        <w:r w:rsidRPr="008748DC">
          <w:rPr>
            <w:bCs/>
            <w:sz w:val="22"/>
            <w:szCs w:val="22"/>
          </w:rPr>
          <w:t>364 m2</w:t>
        </w:r>
      </w:smartTag>
      <w:r w:rsidRPr="008748DC">
        <w:rPr>
          <w:bCs/>
          <w:sz w:val="22"/>
          <w:szCs w:val="22"/>
        </w:rPr>
        <w:t>,</w:t>
      </w:r>
      <w:r w:rsidR="00AB43CA" w:rsidRPr="00AB43CA">
        <w:rPr>
          <w:bCs/>
          <w:sz w:val="22"/>
          <w:szCs w:val="22"/>
        </w:rPr>
        <w:t xml:space="preserve"> </w:t>
      </w:r>
      <w:proofErr w:type="spellStart"/>
      <w:r w:rsidR="00AB43CA" w:rsidRPr="00AB43CA">
        <w:rPr>
          <w:bCs/>
          <w:sz w:val="22"/>
          <w:szCs w:val="22"/>
        </w:rPr>
        <w:t>z.ul</w:t>
      </w:r>
      <w:proofErr w:type="spellEnd"/>
      <w:r w:rsidR="00AB43CA" w:rsidRPr="00AB43CA">
        <w:rPr>
          <w:bCs/>
          <w:sz w:val="22"/>
          <w:szCs w:val="22"/>
        </w:rPr>
        <w:t>. 767 K.O. Korčula,</w:t>
      </w:r>
    </w:p>
    <w:p w:rsidRDefault="001947CC" w:rsidP="00F260DC" w:rsidR="00987A94" w:rsidRPr="00923F4E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 xml:space="preserve">određeno za dan </w:t>
      </w:r>
      <w:r w:rsidRPr="001947CC">
        <w:rPr>
          <w:sz w:val="22"/>
          <w:szCs w:val="22"/>
        </w:rPr>
        <w:t>31. siječnja 2017. godine u 9,</w:t>
      </w:r>
      <w:r w:rsidR="008748DC">
        <w:rPr>
          <w:sz w:val="22"/>
          <w:szCs w:val="22"/>
        </w:rPr>
        <w:t>3</w:t>
      </w:r>
      <w:r w:rsidRPr="001947CC">
        <w:rPr>
          <w:sz w:val="22"/>
          <w:szCs w:val="22"/>
        </w:rPr>
        <w:t xml:space="preserve">0 sati </w:t>
      </w:r>
      <w:r>
        <w:rPr>
          <w:sz w:val="22"/>
          <w:szCs w:val="22"/>
        </w:rPr>
        <w:t xml:space="preserve"> </w:t>
      </w:r>
      <w:r w:rsidRPr="00726004">
        <w:rPr>
          <w:b/>
          <w:sz w:val="22"/>
          <w:szCs w:val="22"/>
          <w:u w:val="single"/>
        </w:rPr>
        <w:t>o d g a đ a  s e</w:t>
      </w:r>
      <w:r>
        <w:rPr>
          <w:sz w:val="22"/>
          <w:szCs w:val="22"/>
        </w:rPr>
        <w:t xml:space="preserve">  zbog spriječenosti </w:t>
      </w:r>
      <w:proofErr w:type="spellStart"/>
      <w:r>
        <w:rPr>
          <w:sz w:val="22"/>
          <w:szCs w:val="22"/>
        </w:rPr>
        <w:t>uredujućeg</w:t>
      </w:r>
      <w:proofErr w:type="spellEnd"/>
      <w:r>
        <w:rPr>
          <w:sz w:val="22"/>
          <w:szCs w:val="22"/>
        </w:rPr>
        <w:t xml:space="preserve"> </w:t>
      </w:r>
      <w:r w:rsidR="00E615FE">
        <w:rPr>
          <w:sz w:val="22"/>
          <w:szCs w:val="22"/>
        </w:rPr>
        <w:t xml:space="preserve">stečajnog </w:t>
      </w:r>
      <w:r>
        <w:rPr>
          <w:sz w:val="22"/>
          <w:szCs w:val="22"/>
        </w:rPr>
        <w:t>suca</w:t>
      </w:r>
      <w:r w:rsidR="00E615FE">
        <w:rPr>
          <w:sz w:val="22"/>
          <w:szCs w:val="22"/>
        </w:rPr>
        <w:t xml:space="preserve">, a novo će se </w:t>
      </w:r>
      <w:r w:rsidR="00923F4E" w:rsidRPr="00923F4E">
        <w:rPr>
          <w:sz w:val="22"/>
          <w:szCs w:val="22"/>
        </w:rPr>
        <w:t>o</w:t>
      </w:r>
      <w:r w:rsidR="009C5C27" w:rsidRPr="00923F4E">
        <w:rPr>
          <w:sz w:val="22"/>
          <w:szCs w:val="22"/>
        </w:rPr>
        <w:t>držat</w:t>
      </w:r>
      <w:r w:rsidR="00E615FE">
        <w:rPr>
          <w:sz w:val="22"/>
          <w:szCs w:val="22"/>
        </w:rPr>
        <w:t>i</w:t>
      </w:r>
      <w:r w:rsidR="009C5C27" w:rsidRPr="00923F4E">
        <w:rPr>
          <w:sz w:val="22"/>
          <w:szCs w:val="22"/>
        </w:rPr>
        <w:t xml:space="preserve"> pred stečajnim sucem dana </w:t>
      </w:r>
    </w:p>
    <w:p w:rsidRDefault="00987A94" w:rsidR="00987A94" w:rsidRPr="00923F4E">
      <w:pPr>
        <w:pStyle w:val="Tijeloteksta"/>
        <w:rPr>
          <w:sz w:val="16"/>
          <w:szCs w:val="16"/>
        </w:rPr>
      </w:pPr>
    </w:p>
    <w:p w:rsidRDefault="008A62EA" w:rsidP="00E615FE" w:rsidR="00E615FE" w:rsidRPr="00E615FE">
      <w:pPr>
        <w:pStyle w:val="Tijeloteksta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 xml:space="preserve">21. veljače 2017. godine u </w:t>
      </w:r>
      <w:r w:rsidR="0065417F">
        <w:rPr>
          <w:b/>
          <w:sz w:val="22"/>
          <w:szCs w:val="22"/>
          <w:u w:val="single"/>
        </w:rPr>
        <w:t>10</w:t>
      </w:r>
      <w:r w:rsidR="00CD4F4F">
        <w:rPr>
          <w:b/>
          <w:sz w:val="22"/>
          <w:szCs w:val="22"/>
          <w:u w:val="single"/>
        </w:rPr>
        <w:t>,</w:t>
      </w:r>
      <w:r w:rsidR="00062D67">
        <w:rPr>
          <w:b/>
          <w:sz w:val="22"/>
          <w:szCs w:val="22"/>
          <w:u w:val="single"/>
        </w:rPr>
        <w:t>5</w:t>
      </w:r>
      <w:r>
        <w:rPr>
          <w:b/>
          <w:sz w:val="22"/>
          <w:szCs w:val="22"/>
          <w:u w:val="single"/>
        </w:rPr>
        <w:t xml:space="preserve">0 sati </w:t>
      </w:r>
    </w:p>
    <w:p w:rsidRDefault="00E615FE" w:rsidP="00987A94" w:rsidR="00E615FE" w:rsidRPr="00AB43CA">
      <w:pPr>
        <w:pStyle w:val="Tijeloteksta"/>
        <w:rPr>
          <w:sz w:val="16"/>
          <w:szCs w:val="16"/>
        </w:rPr>
      </w:pPr>
    </w:p>
    <w:p w:rsidRDefault="009C5C27" w:rsidP="00987A94" w:rsidR="009C5C27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>u s</w:t>
      </w:r>
      <w:r w:rsidR="008A79DE" w:rsidRPr="00923F4E">
        <w:rPr>
          <w:sz w:val="22"/>
          <w:szCs w:val="22"/>
        </w:rPr>
        <w:t xml:space="preserve">udnici </w:t>
      </w:r>
      <w:r w:rsidR="009079CA">
        <w:rPr>
          <w:sz w:val="22"/>
          <w:szCs w:val="22"/>
        </w:rPr>
        <w:t>1</w:t>
      </w:r>
      <w:r w:rsidR="008A79DE" w:rsidRPr="00923F4E">
        <w:rPr>
          <w:sz w:val="22"/>
          <w:szCs w:val="22"/>
        </w:rPr>
        <w:t xml:space="preserve"> o</w:t>
      </w:r>
      <w:r w:rsidRPr="00923F4E">
        <w:rPr>
          <w:sz w:val="22"/>
          <w:szCs w:val="22"/>
        </w:rPr>
        <w:t xml:space="preserve">voga suda, Dubrovnik, Dr. A. Starčevića </w:t>
      </w:r>
      <w:r w:rsidR="00B85F9C" w:rsidRPr="00923F4E">
        <w:rPr>
          <w:sz w:val="22"/>
          <w:szCs w:val="22"/>
        </w:rPr>
        <w:t>23</w:t>
      </w:r>
      <w:r w:rsidRPr="00923F4E">
        <w:rPr>
          <w:sz w:val="22"/>
          <w:szCs w:val="22"/>
        </w:rPr>
        <w:t>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P="000D66D4" w:rsidR="009C5C27" w:rsidRPr="00F260DC">
      <w:pPr>
        <w:ind w:firstLine="720"/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</w:t>
      </w:r>
      <w:r w:rsidR="00420CF4">
        <w:rPr>
          <w:sz w:val="22"/>
          <w:szCs w:val="22"/>
        </w:rPr>
        <w:t>menovati punomoćnika (čl.</w:t>
      </w:r>
      <w:r w:rsidR="0084561F">
        <w:rPr>
          <w:sz w:val="22"/>
          <w:szCs w:val="22"/>
        </w:rPr>
        <w:t xml:space="preserve"> </w:t>
      </w:r>
      <w:r w:rsidR="00420CF4">
        <w:rPr>
          <w:sz w:val="22"/>
          <w:szCs w:val="22"/>
        </w:rPr>
        <w:t>89. Zakona o pa</w:t>
      </w:r>
      <w:r w:rsidR="000F148C">
        <w:rPr>
          <w:sz w:val="22"/>
          <w:szCs w:val="22"/>
        </w:rPr>
        <w:t>r</w:t>
      </w:r>
      <w:r w:rsidR="00420CF4">
        <w:rPr>
          <w:sz w:val="22"/>
          <w:szCs w:val="22"/>
        </w:rPr>
        <w:t>ničnom po</w:t>
      </w:r>
      <w:r w:rsidR="0084561F">
        <w:rPr>
          <w:sz w:val="22"/>
          <w:szCs w:val="22"/>
        </w:rPr>
        <w:t>st</w:t>
      </w:r>
      <w:r w:rsidR="00420CF4">
        <w:rPr>
          <w:sz w:val="22"/>
          <w:szCs w:val="22"/>
        </w:rPr>
        <w:t>upku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420CF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9C5C27" w:rsidR="009C5C27" w:rsidRPr="000D66D4">
      <w:pPr>
        <w:jc w:val="both"/>
        <w:rPr>
          <w:sz w:val="16"/>
          <w:szCs w:val="16"/>
        </w:rPr>
      </w:pP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</w:t>
      </w:r>
      <w:r w:rsidR="00420CF4">
        <w:rPr>
          <w:sz w:val="22"/>
          <w:szCs w:val="22"/>
        </w:rPr>
        <w:t>vršnog zakona</w:t>
      </w:r>
      <w:r w:rsidRPr="00F260DC">
        <w:rPr>
          <w:sz w:val="22"/>
          <w:szCs w:val="22"/>
        </w:rPr>
        <w:t>).</w:t>
      </w:r>
    </w:p>
    <w:p w:rsidRDefault="009C5C27" w:rsidR="009C5C27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</w:t>
      </w:r>
      <w:r w:rsidR="00420CF4">
        <w:rPr>
          <w:sz w:val="22"/>
          <w:szCs w:val="22"/>
        </w:rPr>
        <w:t>tečajnog zakona</w:t>
      </w:r>
      <w:r w:rsidRPr="00F260DC">
        <w:rPr>
          <w:sz w:val="22"/>
          <w:szCs w:val="22"/>
        </w:rPr>
        <w:t>).</w:t>
      </w:r>
    </w:p>
    <w:p w:rsidRDefault="009C5C27" w:rsidR="009C5C27" w:rsidRPr="00420CF4">
      <w:pPr>
        <w:jc w:val="both"/>
        <w:rPr>
          <w:sz w:val="16"/>
          <w:szCs w:val="16"/>
        </w:rPr>
      </w:pPr>
    </w:p>
    <w:p w:rsidRDefault="007B1EDC" w:rsidR="009C5C27" w:rsidRPr="00F260DC">
      <w:pPr>
        <w:pStyle w:val="Naslov2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Dubrovniku, </w:t>
      </w:r>
      <w:r w:rsidR="00F909A0">
        <w:rPr>
          <w:sz w:val="22"/>
          <w:szCs w:val="22"/>
        </w:rPr>
        <w:t>2</w:t>
      </w:r>
      <w:r w:rsidR="0065417F">
        <w:rPr>
          <w:sz w:val="22"/>
          <w:szCs w:val="22"/>
        </w:rPr>
        <w:t>7</w:t>
      </w:r>
      <w:r w:rsidR="00987A94" w:rsidRPr="00F909A0">
        <w:rPr>
          <w:sz w:val="22"/>
          <w:szCs w:val="22"/>
        </w:rPr>
        <w:t>.</w:t>
      </w:r>
      <w:r w:rsidR="008A79DE" w:rsidRPr="00F909A0">
        <w:rPr>
          <w:sz w:val="22"/>
          <w:szCs w:val="22"/>
        </w:rPr>
        <w:t xml:space="preserve"> </w:t>
      </w:r>
      <w:r w:rsidR="0065417F">
        <w:rPr>
          <w:sz w:val="22"/>
          <w:szCs w:val="22"/>
        </w:rPr>
        <w:t>siječnja</w:t>
      </w:r>
      <w:r w:rsidR="00B15F93">
        <w:rPr>
          <w:sz w:val="22"/>
          <w:szCs w:val="22"/>
        </w:rPr>
        <w:t xml:space="preserve"> </w:t>
      </w:r>
      <w:r w:rsidR="009C5C27" w:rsidRPr="00F260DC">
        <w:rPr>
          <w:sz w:val="22"/>
          <w:szCs w:val="22"/>
        </w:rPr>
        <w:t>20</w:t>
      </w:r>
      <w:r w:rsidR="00092216" w:rsidRPr="00F260DC">
        <w:rPr>
          <w:sz w:val="22"/>
          <w:szCs w:val="22"/>
        </w:rPr>
        <w:t>1</w:t>
      </w:r>
      <w:r w:rsidR="0065417F">
        <w:rPr>
          <w:sz w:val="22"/>
          <w:szCs w:val="22"/>
        </w:rPr>
        <w:t>7</w:t>
      </w:r>
      <w:r w:rsidR="009C5C27" w:rsidRPr="00F260DC">
        <w:rPr>
          <w:sz w:val="22"/>
          <w:szCs w:val="22"/>
        </w:rPr>
        <w:t>. godine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C5C27" w:rsidRPr="00F260DC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9C5C27" w:rsidRPr="00F260DC">
        <w:rPr>
          <w:b/>
          <w:sz w:val="22"/>
          <w:szCs w:val="22"/>
        </w:rPr>
        <w:t>Stečajni sudac:</w:t>
      </w:r>
    </w:p>
    <w:p w:rsidRDefault="009C5C27" w:rsidR="009C5C27" w:rsidRPr="00420CF4">
      <w:pPr>
        <w:jc w:val="both"/>
        <w:rPr>
          <w:b/>
          <w:sz w:val="16"/>
          <w:szCs w:val="16"/>
        </w:rPr>
      </w:pPr>
    </w:p>
    <w:p w:rsidRDefault="00865FC6" w:rsidR="00987A94">
      <w:pPr>
        <w:jc w:val="both"/>
        <w:rPr>
          <w:b/>
          <w:sz w:val="22"/>
          <w:szCs w:val="22"/>
        </w:rPr>
      </w:pP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Pr="00F260DC">
        <w:rPr>
          <w:b/>
          <w:sz w:val="22"/>
          <w:szCs w:val="22"/>
        </w:rPr>
        <w:tab/>
      </w:r>
      <w:r w:rsidR="00EA1D2D">
        <w:rPr>
          <w:b/>
          <w:sz w:val="22"/>
          <w:szCs w:val="22"/>
        </w:rPr>
        <w:t>Srđan Gavranić</w:t>
      </w:r>
    </w:p>
    <w:p w:rsidRDefault="00D554DC" w:rsidR="00D554DC" w:rsidRPr="00420CF4">
      <w:pPr>
        <w:jc w:val="both"/>
        <w:rPr>
          <w:b/>
          <w:sz w:val="16"/>
          <w:szCs w:val="16"/>
        </w:rPr>
      </w:pPr>
    </w:p>
    <w:p w:rsidRDefault="00270D0D" w:rsidR="00270D0D">
      <w:pPr>
        <w:jc w:val="both"/>
        <w:rPr>
          <w:b/>
          <w:sz w:val="22"/>
          <w:szCs w:val="22"/>
        </w:rPr>
      </w:pPr>
    </w:p>
    <w:p w:rsidRDefault="000D66D4" w:rsidR="000D66D4" w:rsidRPr="00DF7F9E">
      <w:pPr>
        <w:jc w:val="both"/>
        <w:rPr>
          <w:b/>
          <w:sz w:val="22"/>
          <w:szCs w:val="22"/>
        </w:rPr>
      </w:pPr>
      <w:r w:rsidRPr="00DF7F9E">
        <w:rPr>
          <w:b/>
          <w:sz w:val="22"/>
          <w:szCs w:val="22"/>
        </w:rPr>
        <w:t>PRAVNA POUKA:</w:t>
      </w:r>
    </w:p>
    <w:p w:rsidRDefault="000D66D4" w:rsidR="000D66D4" w:rsidRPr="00DF7F9E">
      <w:pPr>
        <w:jc w:val="both"/>
        <w:rPr>
          <w:sz w:val="22"/>
          <w:szCs w:val="22"/>
        </w:rPr>
      </w:pPr>
      <w:r w:rsidRPr="00DF7F9E">
        <w:rPr>
          <w:sz w:val="22"/>
          <w:szCs w:val="22"/>
        </w:rPr>
        <w:t>Protiv ovog zaključka žalba nije dopuštena.</w:t>
      </w:r>
    </w:p>
    <w:p w:rsidRDefault="00AB43CA" w:rsidR="00AB43CA">
      <w:pPr>
        <w:jc w:val="both"/>
        <w:rPr>
          <w:b/>
        </w:rPr>
      </w:pPr>
    </w:p>
    <w:p w:rsidRDefault="00987A94" w:rsidR="00987A94" w:rsidRPr="00E574A2">
      <w:pPr>
        <w:jc w:val="both"/>
        <w:rPr>
          <w:b/>
        </w:rPr>
      </w:pPr>
      <w:r w:rsidRPr="00E574A2">
        <w:rPr>
          <w:b/>
        </w:rPr>
        <w:t>DN-a</w:t>
      </w:r>
      <w:r w:rsidR="00454A03" w:rsidRPr="00E574A2">
        <w:rPr>
          <w:b/>
        </w:rPr>
        <w:t xml:space="preserve"> </w:t>
      </w:r>
      <w:r w:rsidR="00092216" w:rsidRPr="00E574A2">
        <w:t>(</w:t>
      </w:r>
      <w:r w:rsidR="00F909A0">
        <w:t>2</w:t>
      </w:r>
      <w:r w:rsidR="0065417F">
        <w:t>7</w:t>
      </w:r>
      <w:r w:rsidR="00F909A0">
        <w:t>.</w:t>
      </w:r>
      <w:r w:rsidR="0065417F">
        <w:t>01</w:t>
      </w:r>
      <w:r w:rsidR="00454A03" w:rsidRPr="00E574A2">
        <w:t>.20</w:t>
      </w:r>
      <w:r w:rsidR="00092216" w:rsidRPr="00E574A2">
        <w:t>1</w:t>
      </w:r>
      <w:r w:rsidR="0065417F">
        <w:t>7</w:t>
      </w:r>
      <w:r w:rsidR="00454A03" w:rsidRPr="00E574A2">
        <w:t>.g.)</w:t>
      </w:r>
      <w:r w:rsidRPr="00E574A2">
        <w:rPr>
          <w:b/>
        </w:rPr>
        <w:t>:</w:t>
      </w:r>
    </w:p>
    <w:p w:rsidRDefault="00AB43CA" w:rsidP="00AB43CA" w:rsidR="00AB43CA" w:rsidRPr="00AB43CA">
      <w:pPr>
        <w:tabs>
          <w:tab w:pos="142" w:val="left"/>
        </w:tabs>
        <w:jc w:val="both"/>
      </w:pPr>
      <w:r w:rsidRPr="00AB43CA">
        <w:t>- stečajnom upravitelju, putem e oglasne ploče,</w:t>
      </w:r>
    </w:p>
    <w:p w:rsidRDefault="00AB43CA" w:rsidP="00AB43CA" w:rsidR="00AB43CA" w:rsidRPr="00AB43CA">
      <w:pPr>
        <w:numPr>
          <w:ilvl w:val="0"/>
          <w:numId w:val="3"/>
        </w:numPr>
        <w:tabs>
          <w:tab w:pos="360" w:val="clear"/>
          <w:tab w:pos="0" w:val="num"/>
          <w:tab w:pos="142" w:val="left"/>
        </w:tabs>
        <w:ind w:firstLine="0" w:left="0"/>
        <w:jc w:val="both"/>
      </w:pPr>
      <w:r w:rsidRPr="00AB43CA">
        <w:t>REPUBLIKA HRVATSKA MINISTARSTVO FINANCIJA, P</w:t>
      </w:r>
      <w:r>
        <w:t xml:space="preserve">orezna uprava, zastupano po ŽDO </w:t>
      </w:r>
      <w:r w:rsidRPr="00AB43CA">
        <w:t>Dubrovnik, putem e oglasne ploča,</w:t>
      </w:r>
    </w:p>
    <w:p w:rsidRDefault="00AB43CA" w:rsidP="0041151E" w:rsidR="00D43E34" w:rsidRPr="00726004">
      <w:pPr>
        <w:numPr>
          <w:ilvl w:val="0"/>
          <w:numId w:val="3"/>
        </w:numPr>
        <w:tabs>
          <w:tab w:pos="0" w:val="num"/>
          <w:tab w:pos="142" w:val="left"/>
        </w:tabs>
        <w:jc w:val="both"/>
        <w:rPr>
          <w:sz w:val="22"/>
          <w:szCs w:val="22"/>
        </w:rPr>
      </w:pPr>
      <w:r w:rsidRPr="00AB43CA">
        <w:t>e oglasna ploča.</w:t>
      </w:r>
      <w:r w:rsidR="00726004">
        <w:t xml:space="preserve"> </w:t>
      </w:r>
    </w:p>
    <w:sectPr w:rsidSect="00726004" w:rsidR="00D43E34" w:rsidRPr="00726004">
      <w:pgSz w:h="16838" w:w="11906"/>
      <w:pgMar w:gutter="0" w:footer="720" w:header="720" w:left="1800" w:bottom="426" w:right="1800" w:top="85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A36241"/>
    <w:multiLevelType w:val="hybridMultilevel"/>
    <w:tmpl w:val="96D4D6A0"/>
    <w:lvl w:tplc="0DD63C16" w:ilvl="0">
      <w:numFmt w:val="bullet"/>
      <w:lvlText w:val="-"/>
      <w:lvlJc w:val="left"/>
      <w:pPr>
        <w:ind w:hanging="360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2">
    <w:nsid w:val="384E5578"/>
    <w:multiLevelType w:val="hybridMultilevel"/>
    <w:tmpl w:val="07FC90A6"/>
    <w:lvl w:tplc="A7ACE254" w:ilvl="0">
      <w:start w:val="1"/>
      <w:numFmt w:val="upperRoman"/>
      <w:lvlText w:val="%1."/>
      <w:lvlJc w:val="left"/>
      <w:pPr>
        <w:tabs>
          <w:tab w:pos="2520" w:val="num"/>
        </w:tabs>
        <w:ind w:hanging="720" w:left="25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3">
    <w:nsid w:val="42492D39"/>
    <w:multiLevelType w:val="hybridMultilevel"/>
    <w:tmpl w:val="447A5EF0"/>
    <w:lvl w:tplc="D8086DD6" w:ilvl="0">
      <w:start w:val="2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85F9C"/>
    <w:rsid w:val="00034B90"/>
    <w:rsid w:val="00062D67"/>
    <w:rsid w:val="0007744A"/>
    <w:rsid w:val="00092216"/>
    <w:rsid w:val="000D66D4"/>
    <w:rsid w:val="000F148C"/>
    <w:rsid w:val="001103AE"/>
    <w:rsid w:val="001947CC"/>
    <w:rsid w:val="001B393A"/>
    <w:rsid w:val="001D0BCD"/>
    <w:rsid w:val="00204D23"/>
    <w:rsid w:val="00217BCB"/>
    <w:rsid w:val="00270D0D"/>
    <w:rsid w:val="00282682"/>
    <w:rsid w:val="003036A4"/>
    <w:rsid w:val="00355418"/>
    <w:rsid w:val="003D1894"/>
    <w:rsid w:val="0041151E"/>
    <w:rsid w:val="00420CF4"/>
    <w:rsid w:val="00436D69"/>
    <w:rsid w:val="00454A03"/>
    <w:rsid w:val="00483BD0"/>
    <w:rsid w:val="004E4DEA"/>
    <w:rsid w:val="00532763"/>
    <w:rsid w:val="0053417B"/>
    <w:rsid w:val="00590A21"/>
    <w:rsid w:val="005B386D"/>
    <w:rsid w:val="005D529E"/>
    <w:rsid w:val="0064469C"/>
    <w:rsid w:val="0065417F"/>
    <w:rsid w:val="006D72C2"/>
    <w:rsid w:val="00726004"/>
    <w:rsid w:val="00727E32"/>
    <w:rsid w:val="0075447B"/>
    <w:rsid w:val="007A1ED3"/>
    <w:rsid w:val="007B1EDC"/>
    <w:rsid w:val="007E7E40"/>
    <w:rsid w:val="00805F8A"/>
    <w:rsid w:val="00827381"/>
    <w:rsid w:val="0084561F"/>
    <w:rsid w:val="00865FC6"/>
    <w:rsid w:val="008748DC"/>
    <w:rsid w:val="00883E92"/>
    <w:rsid w:val="00891DFD"/>
    <w:rsid w:val="008A62EA"/>
    <w:rsid w:val="008A79DE"/>
    <w:rsid w:val="009079CA"/>
    <w:rsid w:val="00923F4E"/>
    <w:rsid w:val="00975672"/>
    <w:rsid w:val="00987A94"/>
    <w:rsid w:val="00997B79"/>
    <w:rsid w:val="009C5C27"/>
    <w:rsid w:val="009D0BEC"/>
    <w:rsid w:val="00A525C5"/>
    <w:rsid w:val="00AB43CA"/>
    <w:rsid w:val="00B155F9"/>
    <w:rsid w:val="00B15F93"/>
    <w:rsid w:val="00B25D2D"/>
    <w:rsid w:val="00B85F9C"/>
    <w:rsid w:val="00C0327D"/>
    <w:rsid w:val="00C36D71"/>
    <w:rsid w:val="00CA119E"/>
    <w:rsid w:val="00CD4F4F"/>
    <w:rsid w:val="00CD6DA8"/>
    <w:rsid w:val="00CE7E9E"/>
    <w:rsid w:val="00D130BF"/>
    <w:rsid w:val="00D17DAA"/>
    <w:rsid w:val="00D43E34"/>
    <w:rsid w:val="00D5328A"/>
    <w:rsid w:val="00D554DC"/>
    <w:rsid w:val="00D74411"/>
    <w:rsid w:val="00DA3347"/>
    <w:rsid w:val="00DC3F14"/>
    <w:rsid w:val="00DC7D39"/>
    <w:rsid w:val="00DF7F9E"/>
    <w:rsid w:val="00E24557"/>
    <w:rsid w:val="00E574A2"/>
    <w:rsid w:val="00E615FE"/>
    <w:rsid w:val="00E9031A"/>
    <w:rsid w:val="00EA1D2D"/>
    <w:rsid w:val="00EE3D21"/>
    <w:rsid w:val="00F260DC"/>
    <w:rsid w:val="00F3257D"/>
    <w:rsid w:val="00F9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6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6A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6A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6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6A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Tekstbalonia" w:type="paragraph">
    <w:name w:val="Balloon Text"/>
    <w:basedOn w:val="Normal"/>
    <w:semiHidden/>
    <w:rsid w:val="00865FC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036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6A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6A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6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6A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759</izvorni_sadrzaj>
    <derivirana_varijabla naziv="DomainObject.Predmet.Broj_1">759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2011.</izvorni_sadrzaj>
    <derivirana_varijabla naziv="DomainObject.Predmet.DatumOsnivanja_1">12. prosinca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I i zadnji sv u suca od 25.01.17.</izvorni_sadrzaj>
    <derivirana_varijabla naziv="DomainObject.Predmet.Opis_1">I i zadnji sv u suca od 25.01.17.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St-759/2011</izvorni_sadrzaj>
    <derivirana_varijabla naziv="DomainObject.Predmet.OznakaBroj_1">St-759/2011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MEDITERANSKA PLOVIDBA, dioničko društvo za prijevoz robe i putnika morem i priobaljem</izvorni_sadrzaj>
    <derivirana_varijabla naziv="DomainObject.Predmet.StrankaFormated_1">  MEDITERANSKA PLOVIDBA, dioničko društvo za prijevoz robe i putnika morem i priobaljem</derivirana_varijabla>
  </DomainObject.Predmet.StrankaFormated>
  <DomainObject.Predmet.StrankaFormatedOIB>
    <izvorni_sadrzaj>  MEDITERANSKA PLOVIDBA, dioničko društvo za prijevoz robe i putnika morem i priobaljem, OIB 24773832657</izvorni_sadrzaj>
    <derivirana_varijabla naziv="DomainObject.Predmet.StrankaFormatedOIB_1">  MEDITERANSKA PLOVIDBA, dioničko društvo za prijevoz robe i putnika morem i priobaljem, OIB 24773832657</derivirana_varijabla>
  </DomainObject.Predmet.StrankaFormatedOIB>
  <DomainObject.Predmet.StrankaFormatedWithAdress>
    <izvorni_sadrzaj> MEDITERANSKA PLOVIDBA, dioničko društvo za prijevoz robe i putnika morem i priobaljem, Trg kralja Tomislava 2, 20260 Korčula</izvorni_sadrzaj>
    <derivirana_varijabla naziv="DomainObject.Predmet.StrankaFormatedWithAdress_1"> MEDITERANSKA PLOVIDBA, dioničko društvo za prijevoz robe i putnika morem i priobaljem, Trg kralja Tomislava 2, 20260 Korčula</derivirana_varijabla>
  </DomainObject.Predmet.StrankaFormatedWithAdress>
  <DomainObject.Predmet.StrankaFormatedWithAdressOIB>
    <izvorni_sadrzaj> MEDITERANSKA PLOVIDBA, dioničko društvo za prijevoz robe i putnika morem i priobaljem, OIB 24773832657, Trg kralja Tomislava 2, 20260 Korčula</izvorni_sadrzaj>
    <derivirana_varijabla naziv="DomainObject.Predmet.StrankaFormatedWithAdressOIB_1"> MEDITERANSKA PLOVIDBA, dioničko društvo za prijevoz robe i putnika morem i priobaljem, OIB 24773832657, Trg kralja Tomislava 2, 20260 Korčula</derivirana_varijabla>
  </DomainObject.Predmet.StrankaFormatedWithAdressOIB>
  <DomainObject.Predmet.StrankaWithAdress>
    <izvorni_sadrzaj>MEDITERANSKA PLOVIDBA, dioničko društvo za prijevoz robe i putnika morem i priobaljem Trg kralja Tomislava 2,20260 Korčula</izvorni_sadrzaj>
    <derivirana_varijabla naziv="DomainObject.Predmet.StrankaWithAdress_1">MEDITERANSKA PLOVIDBA, dioničko društvo za prijevoz robe i putnika morem i priobaljem Trg kralja Tomislava 2,20260 Korčula</derivirana_varijabla>
  </DomainObject.Predmet.StrankaWithAdress>
  <DomainObject.Predmet.StrankaWithAdressOIB>
    <izvorni_sadrzaj>MEDITERANSKA PLOVIDBA, dioničko društvo za prijevoz robe i putnika morem i priobaljem, OIB 24773832657, Trg kralja Tomislava 2,20260 Korčula</izvorni_sadrzaj>
    <derivirana_varijabla naziv="DomainObject.Predmet.StrankaWithAdressOIB_1">MEDITERANSKA PLOVIDBA, dioničko društvo za prijevoz robe i putnika morem i priobaljem, OIB 24773832657, Trg kralja Tomislava 2,20260 Korčula</derivirana_varijabla>
  </DomainObject.Predmet.StrankaWithAdressOIB>
  <DomainObject.Predmet.StrankaNazivFormated>
    <izvorni_sadrzaj>MEDITERANSKA PLOVIDBA, dioničko društvo za prijevoz robe i putnika morem i priobaljem</izvorni_sadrzaj>
    <derivirana_varijabla naziv="DomainObject.Predmet.StrankaNazivFormated_1">MEDITERANSKA PLOVIDBA, dioničko društvo za prijevoz robe i putnika morem i priobaljem</derivirana_varijabla>
  </DomainObject.Predmet.StrankaNazivFormated>
  <DomainObject.Predmet.StrankaNazivFormatedOIB>
    <izvorni_sadrzaj>MEDITERANSKA PLOVIDBA, dioničko društvo za prijevoz robe i putnika morem i priobaljem, OIB 24773832657</izvorni_sadrzaj>
    <derivirana_varijabla naziv="DomainObject.Predmet.StrankaNazivFormatedOIB_1">MEDITERANSKA PLOVIDBA, dioničko društvo za prijevoz robe i putnika morem i priobaljem, OIB 24773832657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MEDITERANSKA PLOVIDBA, dioničko društvo za prijevoz robe i putnika morem i priobaljem</item>
    </izvorni_sadrzaj>
    <derivirana_varijabla naziv="DomainObject.Predmet.StrankaListFormated_1">
      <item>MEDITERANSKA PLOVIDBA, dioničko društvo za prijevoz robe i putnika morem i priobaljem</item>
    </derivirana_varijabla>
  </DomainObject.Predmet.StrankaListFormated>
  <DomainObject.Predmet.StrankaListFormatedOIB>
    <izvorni_sadrzaj>
      <item>MEDITERANSKA PLOVIDBA, dioničko društvo za prijevoz robe i putnika morem i priobaljem, OIB 24773832657</item>
    </izvorni_sadrzaj>
    <derivirana_varijabla naziv="DomainObject.Predmet.StrankaListFormatedOIB_1">
      <item>MEDITERANSKA PLOVIDBA, dioničko društvo za prijevoz robe i putnika morem i priobaljem, OIB 24773832657</item>
    </derivirana_varijabla>
  </DomainObject.Predmet.StrankaListFormatedOIB>
  <DomainObject.Predmet.StrankaListFormatedWithAdress>
    <izvorni_sadrzaj>
      <item>MEDITERANSKA PLOVIDBA, dioničko društvo za prijevoz robe i putnika morem i priobaljem, Trg kralja Tomislava 2, 20260 Korčula</item>
    </izvorni_sadrzaj>
    <derivirana_varijabla naziv="DomainObject.Predmet.StrankaListFormatedWithAdress_1">
      <item>MEDITERANSKA PLOVIDBA, dioničko društvo za prijevoz robe i putnika morem i priobaljem, Trg kralja Tomislava 2, 20260 Korčula</item>
    </derivirana_varijabla>
  </DomainObject.Predmet.StrankaListFormatedWithAdress>
  <DomainObject.Predmet.StrankaListFormatedWithAdressOIB>
    <izvorni_sadrzaj>
      <item>MEDITERANSKA PLOVIDBA, dioničko društvo za prijevoz robe i putnika morem i priobaljem, OIB 24773832657, Trg kralja Tomislava 2, 20260 Korčula</item>
    </izvorni_sadrzaj>
    <derivirana_varijabla naziv="DomainObject.Predmet.StrankaListFormatedWithAdressOIB_1">
      <item>MEDITERANSKA PLOVIDBA, dioničko društvo za prijevoz robe i putnika morem i priobaljem, OIB 24773832657, Trg kralja Tomislava 2, 20260 Korčula</item>
    </derivirana_varijabla>
  </DomainObject.Predmet.StrankaListFormatedWithAdressOIB>
  <DomainObject.Predmet.StrankaListNazivFormated>
    <izvorni_sadrzaj>
      <item>MEDITERANSKA PLOVIDBA, dioničko društvo za prijevoz robe i putnika morem i priobaljem</item>
    </izvorni_sadrzaj>
    <derivirana_varijabla naziv="DomainObject.Predmet.StrankaListNazivFormated_1">
      <item>MEDITERANSKA PLOVIDBA, dioničko društvo za prijevoz robe i putnika morem i priobaljem</item>
    </derivirana_varijabla>
  </DomainObject.Predmet.StrankaListNazivFormated>
  <DomainObject.Predmet.StrankaListNazivFormatedOIB>
    <izvorni_sadrzaj>
      <item>MEDITERANSKA PLOVIDBA, dioničko društvo za prijevoz robe i putnika morem i priobaljem, OIB 24773832657</item>
    </izvorni_sadrzaj>
    <derivirana_varijabla naziv="DomainObject.Predmet.StrankaListNazivFormatedOIB_1">
      <item>MEDITERANSKA PLOVIDBA, dioničko društvo za prijevoz robe i putnika morem i priobaljem, OIB 24773832657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Formated>
  <DomainObject.Predmet.OstaliList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FormatedOIB>
  <DomainObject.Predmet.OstaliListFormatedWithAdress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izvorni_sadrzaj>
    <derivirana_varijabla naziv="DomainObject.Predmet.OstaliListFormatedWithAdress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Račkog 6, 10000 Zagreb</item>
      <item>Nita Svilokos</item>
      <item>BRODOSPLIT društvo s ograničenom odgovornošću, Put Supavla 21, 21000 Split</item>
      <item>Slaven Šoša</item>
      <item>Komunalno trgovačko društvo HOBER, društvo sa ograničenom odgovornošću, Hrvatska bratska zajednica 69/II, 20260 Korčula</item>
      <item>Marina Maslek</item>
      <item>HEP-Operator distribucijskog sustava d.o.o. za distribuciju i opskrbu električne energije,DP Elektrojug, Ulica grada Vukovara 37, 10000 Zagreb</item>
      <item>Hrvoje Tokić, 20000 Dubrovnik</item>
      <item>Županijska lučka uprava Korčula,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Jurišićeva 1, 10000 Zagreb</item>
      <item>Ivo Staničić</item>
      <item>PRVI FAKTOR društvo s ograničenom odgovornošću za factoring, Hektorovića 2, 10000 Zagreb</item>
      <item>GRAD KORČULA</item>
      <item>Dragan Tomić, Čara</item>
      <item>Dragan Tvrdeić, Zatišje 21, 10000 Zagreb</item>
      <item>KORKYRA SHIPPING d.o.o. za pomorstvo i putnička agencija,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Domagojeva 18, 10000 Zagreb</item>
      <item>NARODNE NOVINE, dioničko društvo za izdavanje i tiskanje Službenog lista Republike Hrvatske, službenih i drugih obrazaca te , Savski Gaj XIII. put 6, 10000 Zagreb</item>
      <item>Cirkveni i partneri, odvjetničko društvo - u likvidaciji,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Lička 4a, 21000 Split</item>
      <item>MILKA BATISTIĆ, LUMBARDA, 20260 Lumbarda</item>
      <item>ANTE BAŽDARIĆ, ISMAELI 2, 20260 Korčula</item>
      <item>VINKO BONGUARDO, KOVAČKI PROLAZ 19, 20260 Korčula</item>
      <item>ANDREJ BOTICA, ZAGRADAC 39, 20260 Korčula</item>
      <item>ANDRIJA BOTICA, KNEŽ 358, 20264 Račišće</item>
      <item>ANTE JOZO BOTICA, RAČIŠĆE 353, 20264 Račišće</item>
      <item>ANTE ZORAN BOTICA, RAČIŠĆE 17, 20264 Račišće</item>
      <item>IVANKA BOTICA, LUMBARDSKA CESTA 57, 20260 Korčula</item>
      <item>Nikša Botica, Petrova 77 A, 10000 Zagreb</item>
      <item>Sanja Botica, Bana J. Jelačića 57, 20250 Orebić</item>
      <item>Ivan Grbin, Žrnovo 226, 20275 Žrnovo</item>
      <item>Nikola Gugić, Zagradac 19, 20260 Korčula</item>
      <item>Nikola Jurišić, Račišće 52, 20264 Račišće</item>
      <item>Žarko Jurjević, LUMBARDA 642 A (ranije: LUMBARDA, LUMBARDA, 638), 20260 Lumbarda</item>
      <item>Baro Kriletić, LUMBARDA 579 (ranije: LUMBARDA, LUMBARDA, 69), 20260 Lumbarda</item>
      <item>Boženko Kriletić, LUMBARDA 659 (ranije: LUMBARDA, LUMBARDA, 12), 20260 Lumbarda</item>
      <item>Frano Leleković, Račišće 0, 20264 Račišće</item>
      <item>Nada Lipanović, Josipa Jurja Strossmayera 49, 31000 Osijek</item>
      <item>Ivica Marelić, Čara 85, 20273 Čara</item>
      <item>Petar Matić, Račišće 108, 20264 Račišće</item>
      <item>Jozo Milović, Žrnovo 556, 20275 Žrnovo</item>
      <item>Irena Rončević, Ferenščica Vi. 18, 10000 Zagreb</item>
      <item>Matko Silić, Račišće 62, 20264 Račišće</item>
      <item>Antun Stanišić, Zagradac 69, 20260 Korčula</item>
      <item>Milena Šunjo, Račišće 7, 20264 Račišće</item>
      <item>Tonči Unković, Račišće 245, 20264 Račišće</item>
      <item>Agencija za osiguranje radničkih potraživanja u slučaju stečaja poslodavca, Frankopanska 11, 10000 Zagreb</item>
      <item>Jakica Tomašić, Smokvica 245, 20271 Smokvica</item>
      <item>Ivanka Sušić, Gornji Kono 56, 20000 Dubrovnik</item>
      <item>odv. Mile Mabić</item>
      <item>Rausion d.o.o.</item>
    </derivirana_varijabla>
  </DomainObject.Predmet.OstaliListFormatedWithAdress>
  <DomainObject.Predmet.OstaliListFormatedWithAdressOIB>
    <izvorni_sadrzaj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izvorni_sadrzaj>
    <derivirana_varijabla naziv="DomainObject.Predmet.OstaliListFormatedWithAdressOIB_1">
      <item>GORAN ŠARIĆ</item>
      <item>MARIJO KAZNAČIĆ</item>
      <item>Nedjeljko Gugić, Gundulićeva 26/I, 21000 Split</item>
      <item>TONĆI POŠE, Kneže, Račišće</item>
      <item>Vesna Žic</item>
      <item>Maroje Matana, Amruševa 7/3, 10000 Zagreb</item>
      <item>Vesna Pešutić-Pisac</item>
      <item>Mladen Tvrdeić, Zatišje 21, 10000 Zagreb</item>
      <item>PRIVREDNA BANKA ZAGREB d.d., OIB 02535697732, Račkog 6, 10000 Zagreb</item>
      <item>Nita Svilokos</item>
      <item>BRODOSPLIT društvo s ograničenom odgovornošću, OIB 15413473504, Put Supavla 21, 21000 Split</item>
      <item>Slaven Šoša</item>
      <item>Komunalno trgovačko društvo HOBER, društvo sa ograničenom odgovornošću, OIB 90015801532, Hrvatska bratska zajednica 69/II, 20260 Korčula</item>
      <item>Marina Maslek</item>
      <item>HEP-Operator distribucijskog sustava d.o.o. za distribuciju i opskrbu električne energije,DP Elektrojug, OIB 46830600751, Ulica grada Vukovara 37, 10000 Zagreb</item>
      <item>Hrvoje Tokić, 20000 Dubrovnik</item>
      <item>Županijska lučka uprava Korčula, OIB 11940092232, Hrvatske bratske zajednice 69, 20260 Korčula</item>
      <item>Željana Kosović</item>
      <item>ŽDO Dubrovnik, Dropčeva 1, 20000 Dubrovnik</item>
      <item>Dragan Tomić, 92, Čara</item>
      <item>Vladi Pešutić-Pisac, Riječka 6 (kod Darije Pešutić), 21000 Split</item>
      <item>DRŽAVNA AGENCIJA ZA OSIGURANJE ŠTEDNIH ULOGA I SANACIJU BANAKA, OIB 94819327944, Jurišićeva 1, 10000 Zagreb</item>
      <item>Ivo Staničić</item>
      <item>PRVI FAKTOR društvo s ograničenom odgovornošću za factoring, OIB 63278028623, Hektorovića 2, 10000 Zagreb</item>
      <item>GRAD KORČULA</item>
      <item>Dragan Tomić, Čara</item>
      <item>Dragan Tvrdeić, Zatišje 21, 10000 Zagreb</item>
      <item>KORKYRA SHIPPING d.o.o. za pomorstvo i putnička agencija, OIB 82322801160, Šetalište Frana Kršinića 4, ACI marina, 20260 Korčula</item>
      <item>Marijo Kaznačić, 20000 Dubrovnik</item>
      <item>Vlado Commerce d.o.o., Ul 61 br.17, 20260 Korčula</item>
      <item>POREZNA UPRAVA - Ispostava Korčula, Trg A. i S. Radića 1, 20260 Korčula</item>
      <item>OPĆINSKI SUD U KORČULI  - ZK Odjel, Put Sv. Nikole bb, 20260 Korčula</item>
      <item>Odvjetničko društvo Leko i partneri društvo s ograničenom odgovornošću, OIB 35913314365, Domagojeva 18, 10000 Zagreb</item>
      <item>NARODNE NOVINE, dioničko društvo za izdavanje i tiskanje Službenog lista Republike Hrvatske, službenih i drugih obrazaca te , OIB 64546066176, Savski Gaj XIII. put 6, 10000 Zagreb</item>
      <item>Cirkveni i partneri, odvjetničko društvo - u likvidaciji, OIB 30453279445, Radićeva 27, 10000 Zagreb</item>
      <item>Odvjetničko društvo Čačić i partneri, 10000 Zagreb</item>
      <item>SINDIKAT POMORACA HRVATSKE, Krešimirova 4/II, 51000 Rijeka</item>
      <item>LUČKA KAPETANIJA DUBROVNIK, Obala Pape Ivana Pavla II/1, 20000 Dubrovnik</item>
      <item>HRVATSKA GOSPODARSKA KOMORA DNŽ, Pera Čingrije 6, 20000 Dubrovnik</item>
      <item>Nora Matulić Sumić, OIB 87156716180, Lička 4a, 21000 Split</item>
      <item>MILKA BATISTIĆ, OIB 96327157126, LUMBARDA, 20260 Lumbarda</item>
      <item>ANTE BAŽDARIĆ, OIB 67111026640, ISMAELI 2, 20260 Korčula</item>
      <item>VINKO BONGUARDO, OIB 96788950490, KOVAČKI PROLAZ 19, 20260 Korčula</item>
      <item>ANDREJ BOTICA, OIB 57473628153, ZAGRADAC 39, 20260 Korčula</item>
      <item>ANDRIJA BOTICA, OIB 36933727189, KNEŽ 358, 20264 Račišće</item>
      <item>ANTE JOZO BOTICA, OIB 34640391396, RAČIŠĆE 353, 20264 Račišće</item>
      <item>ANTE ZORAN BOTICA, OIB 99466390562, RAČIŠĆE 17, 20264 Račišće</item>
      <item>IVANKA BOTICA, OIB 91899933724, LUMBARDSKA CESTA 57, 20260 Korčula</item>
      <item>Nikša Botica, OIB 08234759170, Petrova 77 A, 10000 Zagreb</item>
      <item>Sanja Botica, OIB 07624767779, Bana J. Jelačića 57, 20250 Orebić</item>
      <item>Ivan Grbin, OIB 08268777673, Žrnovo 226, 20275 Žrnovo</item>
      <item>Nikola Gugić, OIB 46338894567, Zagradac 19, 20260 Korčula</item>
      <item>Nikola Jurišić, OIB 95867565998, Račišće 52, 20264 Račišće</item>
      <item>Žarko Jurjević, OIB 59552252857, LUMBARDA 642 A (ranije: LUMBARDA, LUMBARDA, 638), 20260 Lumbarda</item>
      <item>Baro Kriletić, OIB 96151801964, LUMBARDA 579 (ranije: LUMBARDA, LUMBARDA, 69), 20260 Lumbarda</item>
      <item>Boženko Kriletić, OIB 77970118017, LUMBARDA 659 (ranije: LUMBARDA, LUMBARDA, 12), 20260 Lumbarda</item>
      <item>Frano Leleković, OIB 24773832657, Račišće 0, 20264 Račišće</item>
      <item>Nada Lipanović, OIB 15912876674, Josipa Jurja Strossmayera 49, 31000 Osijek</item>
      <item>Ivica Marelić, OIB 11953930881, Čara 85, 20273 Čara</item>
      <item>Petar Matić, OIB 19246887048, Račišće 108, 20264 Račišće</item>
      <item>Jozo Milović, OIB 51499380427, Žrnovo 556, 20275 Žrnovo</item>
      <item>Irena Rončević, OIB 06986943423, Ferenščica Vi. 18, 10000 Zagreb</item>
      <item>Matko Silić, OIB 39315711280, Račišće 62, 20264 Račišće</item>
      <item>Antun Stanišić, OIB 74452833880, Zagradac 69, 20260 Korčula</item>
      <item>Milena Šunjo, OIB 96908773850, Račišće 7, 20264 Račišće</item>
      <item>Tonči Unković, OIB 47399062208, Račišće 245, 20264 Račišće</item>
      <item>Agencija za osiguranje radničkih potraživanja u slučaju stečaja poslodavca, OIB 04323472109, Frankopanska 11, 10000 Zagreb</item>
      <item>Jakica Tomašić, OIB 18056103897, Smokvica 245, 20271 Smokvica</item>
      <item>Ivanka Sušić, OIB 74811324266, Gornji Kono 56, 20000 Dubrovnik</item>
      <item>odv. Mile Mabić</item>
      <item>Rausion d.o.o.</item>
    </derivirana_varijabla>
  </DomainObject.Predmet.OstaliListFormatedWithAdressOIB>
  <DomainObject.Predmet.OstaliListNazivFormated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OstaliListNazivFormated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OstaliListNazivFormated>
  <DomainObject.Predmet.OstaliListNazivFormatedOIB>
    <izvorni_sadrzaj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izvorni_sadrzaj>
    <derivirana_varijabla naziv="DomainObject.Predmet.OstaliListNazivFormatedOIB_1"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d.d., OIB 02535697732</item>
      <item>Nita Svilokos</item>
      <item>BRODOSPLIT društvo s ograničenom odgovornošću, OIB 15413473504</item>
      <item>Slaven Šoša</item>
      <item>Komunalno trgovačko društvo HOBER, društvo sa ograničenom odgovornošću, OIB 90015801532</item>
      <item>Marina Maslek</item>
      <item>HEP-Operator distribucijskog sustava d.o.o. za distribuciju i opskrbu električne energije,DP Elektrojug, OIB 46830600751</item>
      <item>Hrvoje Tokić</item>
      <item>Županijska lučka uprava Korčula, OIB 11940092232</item>
      <item>Željana Kosović</item>
      <item>ŽDO Dubrovnik</item>
      <item>Dragan Tomić</item>
      <item>Vladi Pešutić-Pisac</item>
      <item>DRŽAVNA AGENCIJA ZA OSIGURANJE ŠTEDNIH ULOGA I SANACIJU BANAKA, OIB 94819327944</item>
      <item>Ivo Staničić</item>
      <item>PRVI FAKTOR društvo s ograničenom odgovornošću za factoring, OIB 63278028623</item>
      <item>GRAD KORČULA</item>
      <item>Dragan Tomić</item>
      <item>Dragan Tvrdeić</item>
      <item>KORKYRA SHIPPING d.o.o. za pomorstvo i putnička agencija, OIB 82322801160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odgovornošću, OIB 35913314365</item>
      <item>NARODNE NOVINE, dioničko društvo za izdavanje i tiskanje Službenog lista Republike Hrvatske, službenih i drugih obrazaca te , OIB 64546066176</item>
      <item>Cirkveni i partneri, odvjetničko društvo - u likvidaciji, OIB 30453279445</item>
      <item>Odvjetničko društvo Čačić i partneri</item>
      <item>SINDIKAT POMORACA HRVATSKE</item>
      <item>LUČKA KAPETANIJA DUBROVNIK</item>
      <item>HRVATSKA GOSPODARSKA KOMORA DNŽ</item>
      <item>Nora Matulić Sumić, OIB 87156716180</item>
      <item>MILKA BATISTIĆ, OIB 96327157126</item>
      <item>ANTE BAŽDARIĆ, OIB 67111026640</item>
      <item>VINKO BONGUARDO, OIB 96788950490</item>
      <item>ANDREJ BOTICA, OIB 57473628153</item>
      <item>ANDRIJA BOTICA, OIB 36933727189</item>
      <item>ANTE JOZO BOTICA, OIB 34640391396</item>
      <item>ANTE ZORAN BOTICA, OIB 99466390562</item>
      <item>IVANKA BOTICA, OIB 91899933724</item>
      <item>Nikša Botica, OIB 08234759170</item>
      <item>Sanja Botica, OIB 07624767779</item>
      <item>Ivan Grbin, OIB 08268777673</item>
      <item>Nikola Gugić, OIB 46338894567</item>
      <item>Nikola Jurišić, OIB 95867565998</item>
      <item>Žarko Jurjević, OIB 59552252857</item>
      <item>Baro Kriletić, OIB 96151801964</item>
      <item>Boženko Kriletić, OIB 77970118017</item>
      <item>Frano Leleković, OIB 24773832657</item>
      <item>Nada Lipanović, OIB 15912876674</item>
      <item>Ivica Marelić, OIB 11953930881</item>
      <item>Petar Matić, OIB 19246887048</item>
      <item>Jozo Milović, OIB 51499380427</item>
      <item>Irena Rončević, OIB 06986943423</item>
      <item>Matko Silić, OIB 39315711280</item>
      <item>Antun Stanišić, OIB 74452833880</item>
      <item>Milena Šunjo, OIB 96908773850</item>
      <item>Tonči Unković, OIB 47399062208</item>
      <item>Agencija za osiguranje radničkih potraživanja u slučaju stečaja poslodavca, OIB 04323472109</item>
      <item>Jakica Tomašić, OIB 18056103897</item>
      <item>Ivanka Sušić, OIB 74811324266</item>
      <item>odv. Mile Mabić</item>
      <item>Rausion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MEDITERANSKA PLOVIDBA, dioničko društvo za prijevoz robe i putnika morem i priobaljem</izvorni_sadrzaj>
    <derivirana_varijabla naziv="DomainObject.Predmet.StrankaIDrugi_1">MEDITERANSKA PLOVIDBA, dioničko društvo za prijevoz robe i putnika morem i priobaljem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MEDITERANSKA PLOVIDBA, dioničko društvo za prijevoz robe i putnika morem i priobaljem, OIB 24773832657, Trg kralja Tomislava 2, 20260 Korčula</izvorni_sadrzaj>
    <derivirana_varijabla naziv="DomainObject.Predmet.StrankaIDrugiAdressOIB_1">MEDITERANSKA PLOVIDBA, dioničko društvo za prijevoz robe i putnika morem i priobaljem, OIB 24773832657, Trg kralja Tomislava 2, 20260 Korčula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izvorni_sadrzaj>
    <derivirana_varijabla naziv="DomainObject.Predmet.SudioniciListNaziv_1">
      <item>MEDITERANSKA PLOVIDBA, dioničko društvo za prijevoz robe i putnika morem i priobaljem</item>
      <item>GORAN ŠARIĆ</item>
      <item>MARIJO KAZNAČIĆ</item>
      <item>Nedjeljko Gugić</item>
      <item>TONĆI POŠE</item>
      <item>Vesna Žic</item>
      <item>Maroje Matana</item>
      <item>Vesna Pešutić-Pisac</item>
      <item>Mladen Tvrdeić</item>
      <item>PRIVREDNA BANKA ZAGREB d.d.</item>
      <item>Nita Svilokos</item>
      <item>BRODOSPLIT društvo s ograničenom odgovornošću</item>
      <item>Slaven Šoša</item>
      <item>Komunalno trgovačko društvo HOBER, društvo sa ograničenom odgovornošću</item>
      <item>Marina Maslek</item>
      <item>HEP-Operator distribucijskog sustava d.o.o. za distribuciju i opskrbu električne energije,DP Elektrojug</item>
      <item>Hrvoje Tokić</item>
      <item>Županijska lučka uprava Korčula</item>
      <item>Željana Kosović</item>
      <item>ŽDO Dubrovnik</item>
      <item>Dragan Tomić</item>
      <item>Vladi Pešutić-Pisac</item>
      <item>DRŽAVNA AGENCIJA ZA OSIGURANJE ŠTEDNIH ULOGA I SANACIJU BANAKA</item>
      <item>Ivo Staničić</item>
      <item>PRVI FAKTOR društvo s ograničenom odgovornošću za factoring</item>
      <item>GRAD KORČULA</item>
      <item>Dragan Tomić</item>
      <item>Dragan Tvrdeić</item>
      <item>KORKYRA SHIPPING d.o.o. za pomorstvo i putnička agencija</item>
      <item>Marijo Kaznačić</item>
      <item>Vlado Commerce d.o.o.</item>
      <item>POREZNA UPRAVA - Ispostava Korčula</item>
      <item>OPĆINSKI SUD U KORČULI  - ZK Odjel</item>
      <item>Odvjetničko društvo Leko i partneri društvo s ograničenom odgovornošću</item>
      <item>NARODNE NOVINE, dioničko društvo za izdavanje i tiskanje Službenog lista Republike Hrvatske, službenih i drugih obrazaca te </item>
      <item>Cirkveni i partneri, odvjetničko društvo - u likvidaciji</item>
      <item>Odvjetničko društvo Čačić i partneri</item>
      <item>SINDIKAT POMORACA HRVATSKE</item>
      <item>LUČKA KAPETANIJA DUBROVNIK</item>
      <item>HRVATSKA GOSPODARSKA KOMORA DNŽ</item>
      <item>Nora Matulić Sumić</item>
      <item>MILKA BATISTIĆ</item>
      <item>ANTE BAŽDARIĆ</item>
      <item>VINKO BONGUARDO</item>
      <item>ANDREJ BOTICA</item>
      <item>ANDRIJA BOTICA</item>
      <item>ANTE JOZO BOTICA</item>
      <item>ANTE ZORAN BOTICA</item>
      <item>IVANKA BOTICA</item>
      <item>Nikša Botica</item>
      <item>Sanja Botica</item>
      <item>Ivan Grbin</item>
      <item>Nikola Gugić</item>
      <item>Nikola Jurišić</item>
      <item>Žarko Jurjević</item>
      <item>Baro Kriletić</item>
      <item>Boženko Kriletić</item>
      <item>Frano Leleković</item>
      <item>Nada Lipanović</item>
      <item>Ivica Marelić</item>
      <item>Petar Matić</item>
      <item>Jozo Milović</item>
      <item>Irena Rončević</item>
      <item>Matko Silić</item>
      <item>Antun Stanišić</item>
      <item>Milena Šunjo</item>
      <item>Tonči Unković</item>
      <item>Agencija za osiguranje radničkih potraživanja u slučaju stečaja poslodavca</item>
      <item>Jakica Tomašić</item>
      <item>Ivanka Sušić</item>
      <item>odv. Mile Mabić</item>
      <item>Rausion d.o.o.</item>
    </derivirana_varijabla>
  </DomainObject.Predmet.SudioniciListNaziv>
  <DomainObject.Predmet.SudioniciListAdressOIB>
    <izvorni_sadrzaj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izvorni_sadrzaj>
    <derivirana_varijabla naziv="DomainObject.Predmet.SudioniciListAdressOIB_1">
      <item>MEDITERANSKA PLOVIDBA, dioničko društvo za prijevoz robe i putnika morem i priobaljem, OIB 24773832657, Trg kralja Tomislava 2,20260 Korčula</item>
      <item>GORAN ŠARIĆ</item>
      <item>MARIJO KAZNAČIĆ</item>
      <item>Nedjeljko Gugić, Gundulićeva 26/I,21000 Split</item>
      <item>TONĆI POŠE, Kneže,Račišće</item>
      <item>Vesna Žic</item>
      <item>Maroje Matana, Amruševa 7/3,10000 Zagreb</item>
      <item>Vesna Pešutić-Pisac</item>
      <item>Mladen Tvrdeić, Zatišje 21,10000 Zagreb</item>
      <item>PRIVREDNA BANKA ZAGREB d.d., OIB 02535697732, Račkog 6,10000 Zagreb</item>
      <item>Nita Svilokos</item>
      <item>BRODOSPLIT društvo s ograničenom odgovornošću, OIB 15413473504, Put Supavla 21,21000 Split</item>
      <item>Slaven Šoša</item>
      <item>Komunalno trgovačko društvo HOBER, društvo sa ograničenom odgovornošću, OIB 90015801532, Hrvatska bratska zajednica 69/II,20260 Korčula</item>
      <item>Marina Maslek</item>
      <item>HEP-Operator distribucijskog sustava d.o.o. za distribuciju i opskrbu električne energije,DP Elektrojug, OIB 46830600751, Ulica grada Vukovara 37,10000 Zagreb</item>
      <item>Hrvoje Tokić, 20000 Dubrovnik</item>
      <item>Županijska lučka uprava Korčula, OIB 11940092232, Hrvatske bratske zajednice 69,20260 Korčula</item>
      <item>Željana Kosović</item>
      <item>ŽDO Dubrovnik, Dropčeva 1,20000 Dubrovnik</item>
      <item>Dragan Tomić, 92,Čara</item>
      <item>Vladi Pešutić-Pisac, Riječka 6 (kod Darije Pešutić),21000 Split</item>
      <item>DRŽAVNA AGENCIJA ZA OSIGURANJE ŠTEDNIH ULOGA I SANACIJU BANAKA, OIB 94819327944, Jurišićeva 1,10000 Zagreb</item>
      <item>Ivo Staničić</item>
      <item>PRVI FAKTOR društvo s ograničenom odgovornošću za factoring, OIB 63278028623, Hektorovića 2,10000 Zagreb</item>
      <item>GRAD KORČULA</item>
      <item>Dragan Tomić, Čara</item>
      <item>Dragan Tvrdeić, Zatišje 21,10000 Zagreb</item>
      <item>KORKYRA SHIPPING d.o.o. za pomorstvo i putnička agencija, OIB 82322801160, Šetalište Frana Kršinića 4, ACI marina,20260 Korčula</item>
      <item>Marijo Kaznačić, 20000 Dubrovnik</item>
      <item>Vlado Commerce d.o.o., Ul 61 br.17,20260 Korčula</item>
      <item>POREZNA UPRAVA - Ispostava Korčula, Trg A. i S. Radića 1,20260 Korčula</item>
      <item>OPĆINSKI SUD U KORČULI  - ZK Odjel, Put Sv. Nikole bb,20260 Korčula</item>
      <item>Odvjetničko društvo Leko i partneri društvo s ograničenom odgovornošću, OIB 35913314365, Domagojeva 18,10000 Zagreb</item>
      <item>NARODNE NOVINE, dioničko društvo za izdavanje i tiskanje Službenog lista Republike Hrvatske, službenih i drugih obrazaca te , OIB 64546066176, Savski Gaj XIII. put 6,10000 Zagreb</item>
      <item>Cirkveni i partneri, odvjetničko društvo - u likvidaciji, OIB 30453279445, Radićeva 27,10000 Zagreb</item>
      <item>Odvjetničko društvo Čačić i partneri, 10000 Zagreb</item>
      <item>SINDIKAT POMORACA HRVATSKE, Krešimirova 4/II,51000 Rijeka</item>
      <item>LUČKA KAPETANIJA DUBROVNIK, Obala Pape Ivana Pavla II/1,20000 Dubrovnik</item>
      <item>HRVATSKA GOSPODARSKA KOMORA DNŽ, Pera Čingrije 6,20000 Dubrovnik</item>
      <item>Nora Matulić Sumić, OIB 87156716180, Lička 4a,21000 Split</item>
      <item>MILKA BATISTIĆ, OIB 96327157126, LUMBARDA,20260 Lumbarda</item>
      <item>ANTE BAŽDARIĆ, OIB 67111026640, ISMAELI 2,20260 Korčula</item>
      <item>VINKO BONGUARDO, OIB 96788950490, KOVAČKI PROLAZ 19,20260 Korčula</item>
      <item>ANDREJ BOTICA, OIB 57473628153, ZAGRADAC 39,20260 Korčula</item>
      <item>ANDRIJA BOTICA, OIB 36933727189, KNEŽ 358,20264 Račišće</item>
      <item>ANTE JOZO BOTICA, OIB 34640391396, RAČIŠĆE 353,20264 Račišće</item>
      <item>ANTE ZORAN BOTICA, OIB 99466390562, RAČIŠĆE 17,20264 Račišće</item>
      <item>IVANKA BOTICA, OIB 91899933724, LUMBARDSKA CESTA 57,20260 Korčula</item>
      <item>Nikša Botica, OIB 08234759170, Petrova 77 A,10000 Zagreb</item>
      <item>Sanja Botica, OIB 07624767779, Bana J. Jelačića 57,20250 Orebić</item>
      <item>Ivan Grbin, OIB 08268777673, Žrnovo 226,20275 Žrnovo</item>
      <item>Nikola Gugić, OIB 46338894567, Zagradac 19,20260 Korčula</item>
      <item>Nikola Jurišić, OIB 95867565998, Račišće 52,20264 Račišće</item>
      <item>Žarko Jurjević, OIB 59552252857, LUMBARDA 642 A (ranije: LUMBARDA, LUMBARDA, 638),20260 Lumbarda</item>
      <item>Baro Kriletić, OIB 96151801964, LUMBARDA 579 (ranije: LUMBARDA, LUMBARDA, 69),20260 Lumbarda</item>
      <item>Boženko Kriletić, OIB 77970118017, LUMBARDA 659 (ranije: LUMBARDA, LUMBARDA, 12),20260 Lumbarda</item>
      <item>Frano Leleković, OIB 24773832657, Račišće 0,20264 Račišće</item>
      <item>Nada Lipanović, OIB 15912876674, Josipa Jurja Strossmayera 49,31000 Osijek</item>
      <item>Ivica Marelić, OIB 11953930881, Čara 85,20273 Čara</item>
      <item>Petar Matić, OIB 19246887048, Račišće 108,20264 Račišće</item>
      <item>Jozo Milović, OIB 51499380427, Žrnovo 556,20275 Žrnovo</item>
      <item>Irena Rončević, OIB 06986943423, Ferenščica Vi. 18,10000 Zagreb</item>
      <item>Matko Silić, OIB 39315711280, Račišće 62,20264 Račišće</item>
      <item>Antun Stanišić, OIB 74452833880, Zagradac 69,20260 Korčula</item>
      <item>Milena Šunjo, OIB 96908773850, Račišće 7,20264 Račišće</item>
      <item>Tonči Unković, OIB 47399062208, Račišće 245,20264 Račišće</item>
      <item>Agencija za osiguranje radničkih potraživanja u slučaju stečaja poslodavca, OIB 04323472109, Frankopanska 11,10000 Zagreb</item>
      <item>Jakica Tomašić, OIB 18056103897, Smokvica 245,20271 Smokvica</item>
      <item>Ivanka Sušić, OIB 74811324266, Gornji Kono 56,20000 Dubrovnik</item>
      <item>odv. Mile Mabić</item>
      <item>Rausion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izvorni_sadrzaj>
    <derivirana_varijabla naziv="DomainObject.Predmet.SudioniciListNazivOIB_1">
      <item>, OIB 24773832657</item>
      <item>, OIB null</item>
      <item>, OIB null</item>
      <item>, OIB null</item>
      <item>, OIB null</item>
      <item>, OIB null</item>
      <item>, OIB null</item>
      <item>, OIB null</item>
      <item>, OIB null</item>
      <item>, OIB 02535697732</item>
      <item>, OIB null</item>
      <item>, OIB 15413473504</item>
      <item>, OIB null</item>
      <item>, OIB 90015801532</item>
      <item>, OIB null</item>
      <item>, OIB 46830600751</item>
      <item>, OIB null</item>
      <item>, OIB 11940092232</item>
      <item>, OIB null</item>
      <item>, OIB null</item>
      <item>, OIB null</item>
      <item>, OIB null</item>
      <item>, OIB 94819327944</item>
      <item>, OIB null</item>
      <item>, OIB 63278028623</item>
      <item>, OIB null</item>
      <item>, OIB null</item>
      <item>, OIB null</item>
      <item>, OIB 82322801160</item>
      <item>, OIB null</item>
      <item>, OIB null</item>
      <item>, OIB null</item>
      <item>, OIB null</item>
      <item>, OIB 35913314365</item>
      <item>, OIB 64546066176</item>
      <item>, OIB 30453279445</item>
      <item>, OIB null</item>
      <item>, OIB null</item>
      <item>, OIB null</item>
      <item>, OIB null</item>
      <item>, OIB 87156716180</item>
      <item>, OIB 96327157126</item>
      <item>, OIB 67111026640</item>
      <item>, OIB 96788950490</item>
      <item>, OIB 57473628153</item>
      <item>, OIB 36933727189</item>
      <item>, OIB 34640391396</item>
      <item>, OIB 99466390562</item>
      <item>, OIB 91899933724</item>
      <item>, OIB 08234759170</item>
      <item>, OIB 07624767779</item>
      <item>, OIB 08268777673</item>
      <item>, OIB 46338894567</item>
      <item>, OIB 95867565998</item>
      <item>, OIB 59552252857</item>
      <item>, OIB 96151801964</item>
      <item>, OIB 77970118017</item>
      <item>, OIB 24773832657</item>
      <item>, OIB 15912876674</item>
      <item>, OIB 11953930881</item>
      <item>, OIB 19246887048</item>
      <item>, OIB 51499380427</item>
      <item>, OIB 06986943423</item>
      <item>, OIB 39315711280</item>
      <item>, OIB 74452833880</item>
      <item>, OIB 96908773850</item>
      <item>, OIB 47399062208</item>
      <item>, OIB 04323472109</item>
      <item>, OIB 18056103897</item>
      <item>, OIB 74811324266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345</properties:Words>
  <properties:Characters>1723</properties:Characters>
  <properties:Lines>62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2088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2017-01-27T09:32:00Z</dcterms:created>
  <dc:creator>Ante Kačić</dc:creator>
  <cp:lastModifiedBy>Srđan Gavranić</cp:lastModifiedBy>
  <cp:lastPrinted>2017-01-27T09:52:00Z</cp:lastPrinted>
  <dcterms:modified xmlns:xsi="http://www.w3.org/2001/XMLSchema-instance" xsi:type="dcterms:W3CDTF">2017-01-27T10:21:00Z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