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4f2b" w14:paraId="9c74f2b" w:rsidRDefault="00400844" w:rsidP="00400844" w:rsidR="00400844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00844" w:rsidP="00400844" w:rsidR="00400844">
      <w:pPr>
        <w:tabs>
          <w:tab w:pos="7020" w:val="left"/>
        </w:tabs>
      </w:pPr>
      <w:r>
        <w:t xml:space="preserve">REPUBLIKA HRVATSKA </w:t>
      </w:r>
    </w:p>
    <w:p w:rsidRDefault="00400844" w:rsidP="00400844" w:rsidR="00400844">
      <w:r>
        <w:t xml:space="preserve">  Trgovački sud u Zagrebu</w:t>
      </w:r>
    </w:p>
    <w:p w:rsidRDefault="00400844" w:rsidP="00400844" w:rsidR="00400844">
      <w:r>
        <w:t xml:space="preserve">   Zagreb, Amruševa 2/II</w:t>
      </w:r>
    </w:p>
    <w:p w:rsidRDefault="00400844" w:rsidP="00400844" w:rsidR="00400844"/>
    <w:p w:rsidRDefault="00400844" w:rsidP="00400844" w:rsidR="00400844"/>
    <w:p w:rsidRDefault="00400844" w:rsidP="00400844" w:rsidR="0040084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54F72">
        <w:t>6019</w:t>
      </w:r>
      <w:r>
        <w:t xml:space="preserve">/15, temeljem odredbe članka 430. Stečajnog zakona (N.N. br. 71/15.), dana </w:t>
      </w:r>
      <w:r w:rsidR="006A346C">
        <w:t>29. prosinca</w:t>
      </w:r>
      <w:r>
        <w:t xml:space="preserve"> 2015. godine, objavljuje:</w:t>
      </w:r>
    </w:p>
    <w:p w:rsidRDefault="00400844" w:rsidP="00400844" w:rsidR="00400844">
      <w:pPr>
        <w:jc w:val="center"/>
        <w:rPr>
          <w:b/>
        </w:rPr>
      </w:pPr>
    </w:p>
    <w:p w:rsidRDefault="00400844" w:rsidP="00400844" w:rsidR="00400844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400844" w:rsidP="00400844" w:rsidR="00400844" w:rsidRPr="001F6933">
      <w:pPr>
        <w:rPr>
          <w:b/>
        </w:rPr>
      </w:pPr>
    </w:p>
    <w:p w:rsidRDefault="00400844" w:rsidP="00400844" w:rsidR="00400844">
      <w:pPr>
        <w:pStyle w:val="Odlomakpopisa"/>
        <w:numPr>
          <w:ilvl w:val="0"/>
          <w:numId w:val="2"/>
        </w:numPr>
      </w:pPr>
      <w:r>
        <w:t xml:space="preserve">Za dužnika  </w:t>
      </w:r>
      <w:r w:rsidR="00554F72">
        <w:t>PROVENTUS TRANSMISIJE d.o.o. OIB:15968068670, Zagreb, Gundulićeva 45.</w:t>
      </w:r>
    </w:p>
    <w:p w:rsidRDefault="00554F72" w:rsidP="00554F72" w:rsidR="00554F72">
      <w:pPr>
        <w:pStyle w:val="Odlomakpopisa"/>
        <w:ind w:left="1428"/>
      </w:pPr>
    </w:p>
    <w:p w:rsidRDefault="00400844" w:rsidP="00554F72" w:rsidR="00400844">
      <w:pPr>
        <w:pStyle w:val="Odlomakpopisa"/>
        <w:numPr>
          <w:ilvl w:val="0"/>
          <w:numId w:val="2"/>
        </w:numPr>
      </w:pPr>
      <w:r>
        <w:t xml:space="preserve">Iznos duga evidentiran na temelju neizvršenih osnova za plaćanje je </w:t>
      </w:r>
      <w:r w:rsidR="00554F72">
        <w:t>324.240,95</w:t>
      </w:r>
      <w:r>
        <w:t xml:space="preserve"> kuna.</w:t>
      </w:r>
    </w:p>
    <w:p w:rsidRDefault="00400844" w:rsidP="00400844" w:rsidR="00400844">
      <w:pPr>
        <w:ind w:left="360"/>
      </w:pPr>
      <w:r>
        <w:t xml:space="preserve"> </w:t>
      </w:r>
    </w:p>
    <w:p w:rsidRDefault="00400844" w:rsidP="00400844" w:rsidR="00400844">
      <w:pPr>
        <w:pStyle w:val="Odlomakpopisa"/>
        <w:numPr>
          <w:ilvl w:val="0"/>
          <w:numId w:val="2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400844" w:rsidP="00400844" w:rsidR="00400844">
      <w:pPr>
        <w:ind w:firstLine="720"/>
        <w:jc w:val="both"/>
      </w:pPr>
    </w:p>
    <w:p w:rsidRDefault="00400844" w:rsidP="00400844" w:rsidR="00400844">
      <w:pPr>
        <w:pStyle w:val="Odlomakpopisa"/>
        <w:numPr>
          <w:ilvl w:val="0"/>
          <w:numId w:val="2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00844" w:rsidP="00400844" w:rsidR="00400844">
      <w:pPr>
        <w:pStyle w:val="Odlomakpopisa"/>
      </w:pPr>
    </w:p>
    <w:p w:rsidRDefault="00400844" w:rsidP="00400844" w:rsidR="00400844">
      <w:pPr>
        <w:pStyle w:val="Odlomakpopisa"/>
        <w:numPr>
          <w:ilvl w:val="0"/>
          <w:numId w:val="2"/>
        </w:numPr>
        <w:jc w:val="both"/>
      </w:pPr>
      <w:r>
        <w:t>UPOZORENJE:</w:t>
      </w:r>
    </w:p>
    <w:p w:rsidRDefault="00400844" w:rsidP="00400844" w:rsidR="0040084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400844" w:rsidP="00400844" w:rsidR="0040084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400844" w:rsidP="00400844" w:rsidR="00400844">
      <w:pPr>
        <w:jc w:val="center"/>
      </w:pPr>
    </w:p>
    <w:p w:rsidRDefault="00400844" w:rsidP="00400844" w:rsidR="00400844">
      <w:pPr>
        <w:jc w:val="center"/>
      </w:pPr>
      <w:r>
        <w:t xml:space="preserve">Zagreb, </w:t>
      </w:r>
      <w:r w:rsidR="006A346C">
        <w:t>29. prosinca</w:t>
      </w:r>
      <w:r>
        <w:t xml:space="preserve"> 2015. godine</w:t>
      </w:r>
    </w:p>
    <w:p w:rsidRDefault="00400844" w:rsidP="00400844" w:rsidR="00400844"/>
    <w:p w:rsidRDefault="00400844" w:rsidP="00400844" w:rsidR="00400844">
      <w:pPr>
        <w:jc w:val="right"/>
      </w:pPr>
      <w:r>
        <w:t xml:space="preserve">        Sudac:</w:t>
      </w:r>
    </w:p>
    <w:p w:rsidRDefault="00400844" w:rsidP="00400844" w:rsidR="00400844">
      <w:pPr>
        <w:jc w:val="right"/>
      </w:pPr>
      <w:r>
        <w:t xml:space="preserve">          Ljiljana Tomić </w:t>
      </w:r>
    </w:p>
    <w:p w:rsidRDefault="00400844" w:rsidP="00400844" w:rsidR="00400844">
      <w:pPr>
        <w:jc w:val="right"/>
      </w:pPr>
    </w:p>
    <w:p w:rsidRDefault="00400844" w:rsidP="00400844" w:rsidR="00400844">
      <w:pPr>
        <w:jc w:val="right"/>
      </w:pPr>
    </w:p>
    <w:p w:rsidRDefault="00400844" w:rsidP="00400844" w:rsidR="00400844">
      <w:pPr>
        <w:jc w:val="right"/>
      </w:pPr>
    </w:p>
    <w:p w:rsidRDefault="00400844" w:rsidP="00400844" w:rsidR="00400844">
      <w:pPr>
        <w:jc w:val="right"/>
      </w:pPr>
    </w:p>
    <w:p w:rsidRDefault="00400844" w:rsidP="00400844" w:rsidR="00400844"/>
    <w:p w:rsidRDefault="00400844" w:rsidP="00400844" w:rsidR="00400844"/>
    <w:p w:rsidRDefault="00400844" w:rsidP="00400844" w:rsidR="00400844">
      <w:r>
        <w:t>DNA:</w:t>
      </w:r>
    </w:p>
    <w:p w:rsidRDefault="00400844" w:rsidP="00400844" w:rsidR="00400844">
      <w:pPr>
        <w:pStyle w:val="Odlomakpopisa"/>
        <w:numPr>
          <w:ilvl w:val="0"/>
          <w:numId w:val="3"/>
        </w:numPr>
      </w:pPr>
      <w:r>
        <w:t xml:space="preserve">e- oglasna ploča – dužnik – za javnost </w:t>
      </w:r>
    </w:p>
    <w:p w:rsidRDefault="00400844" w:rsidP="00400844" w:rsidR="00400844">
      <w:pPr>
        <w:pStyle w:val="Odlomakpopisa"/>
        <w:numPr>
          <w:ilvl w:val="0"/>
          <w:numId w:val="3"/>
        </w:numPr>
      </w:pPr>
      <w:r>
        <w:t>kal</w:t>
      </w:r>
    </w:p>
    <w:p w:rsidRDefault="007E4ACB" w:rsidP="00400844" w:rsidR="007E4ACB" w:rsidRPr="00400844"/>
    <w:sectPr w:rsidSect="00CD7BC8" w:rsidR="007E4ACB" w:rsidRPr="0040084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F4ED0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3F4ED0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D692E"/>
    <w:rsid w:val="003E3507"/>
    <w:rsid w:val="003F4ED0"/>
    <w:rsid w:val="00400844"/>
    <w:rsid w:val="005173B7"/>
    <w:rsid w:val="00554F72"/>
    <w:rsid w:val="00561DA9"/>
    <w:rsid w:val="005C2E2A"/>
    <w:rsid w:val="0063095E"/>
    <w:rsid w:val="006A346C"/>
    <w:rsid w:val="006B148C"/>
    <w:rsid w:val="006B426D"/>
    <w:rsid w:val="007A63EF"/>
    <w:rsid w:val="007E4ACB"/>
    <w:rsid w:val="0086520E"/>
    <w:rsid w:val="00865717"/>
    <w:rsid w:val="008763CB"/>
    <w:rsid w:val="009B33D2"/>
    <w:rsid w:val="009E407C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4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4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6019</izvorni_sadrzaj>
    <derivirana_varijabla naziv="DomainObject.Predmet.Broj_1">6019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St-6019/2015</izvorni_sadrzaj>
    <derivirana_varijabla naziv="DomainObject.Predmet.OznakaBroj_1">St-6019/2015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PROVENTUS TRANSMISIJE d.o.o. zastupanog po punomoćniku TOMISLAV RADOŠ</izvorni_sadrzaj>
    <derivirana_varijabla naziv="DomainObject.Predmet.ProtustrankaFormated_1">  PROVENTUS TRANSMISIJE d.o.o. zastupanog po punomoćniku TOMISLAV RADOŠ</derivirana_varijabla>
  </DomainObject.Predmet.ProtustrankaFormated>
  <DomainObject.Predmet.ProtustrankaFormatedOIB>
    <izvorni_sadrzaj>  PROVENTUS TRANSMISIJE d.o.o., OIB 15968068670 zastupanog po punomoćniku TOMISLAV RADOŠ</izvorni_sadrzaj>
    <derivirana_varijabla naziv="DomainObject.Predmet.ProtustrankaFormatedOIB_1">  PROVENTUS TRANSMISIJE d.o.o., OIB 15968068670 zastupanog po punomoćniku TOMISLAV RADOŠ</derivirana_varijabla>
  </DomainObject.Predmet.ProtustrankaFormatedOIB>
  <DomainObject.Predmet.ProtustrankaFormatedWithAdress>
    <izvorni_sadrzaj> PROVENTUS TRANSMISIJE d.o.o., Gundulićeva 45, 10000 Zagreb zastupanog po punomoćniku TOMISLAV RADOŠ</izvorni_sadrzaj>
    <derivirana_varijabla naziv="DomainObject.Predmet.ProtustrankaFormatedWithAdress_1"> PROVENTUS TRANSMISIJE d.o.o., Gundulićeva 45, 10000 Zagreb zastupanog po punomoćniku TOMISLAV RADOŠ</derivirana_varijabla>
  </DomainObject.Predmet.ProtustrankaFormatedWithAdress>
  <DomainObject.Predmet.ProtustrankaFormatedWithAdressOIB>
    <izvorni_sadrzaj> PROVENTUS TRANSMISIJE d.o.o., OIB 15968068670, Gundulićeva 45, 10000 Zagreb zastupanog po punomoćniku TOMISLAV RADOŠ</izvorni_sadrzaj>
    <derivirana_varijabla naziv="DomainObject.Predmet.ProtustrankaFormatedWithAdressOIB_1"> PROVENTUS TRANSMISIJE d.o.o., OIB 15968068670, Gundulićeva 45, 10000 Zagreb zastupanog po punomoćniku TOMISLAV RADOŠ</derivirana_varijabla>
  </DomainObject.Predmet.ProtustrankaFormatedWithAdressOIB>
  <DomainObject.Predmet.ProtustrankaWithAdress>
    <izvorni_sadrzaj>PROVENTUS TRANSMISIJE d.o.o. Gundulićeva 45, 10000 Zagreb</izvorni_sadrzaj>
    <derivirana_varijabla naziv="DomainObject.Predmet.ProtustrankaWithAdress_1">PROVENTUS TRANSMISIJE d.o.o. Gundulićeva 45, 10000 Zagreb</derivirana_varijabla>
  </DomainObject.Predmet.ProtustrankaWithAdress>
  <DomainObject.Predmet.ProtustrankaWithAdressOIB>
    <izvorni_sadrzaj>PROVENTUS TRANSMISIJE d.o.o., OIB 15968068670, Gundulićeva 45, 10000 Zagreb</izvorni_sadrzaj>
    <derivirana_varijabla naziv="DomainObject.Predmet.ProtustrankaWithAdressOIB_1">PROVENTUS TRANSMISIJE d.o.o., OIB 15968068670, Gundulićeva 45, 10000 Zagreb</derivirana_varijabla>
  </DomainObject.Predmet.ProtustrankaWithAdressOIB>
  <DomainObject.Predmet.ProtustrankaNazivFormated>
    <izvorni_sadrzaj>PROVENTUS TRANSMISIJE d.o.o.</izvorni_sadrzaj>
    <derivirana_varijabla naziv="DomainObject.Predmet.ProtustrankaNazivFormated_1">PROVENTUS TRANSMISIJE d.o.o.</derivirana_varijabla>
  </DomainObject.Predmet.ProtustrankaNazivFormated>
  <DomainObject.Predmet.ProtustrankaNazivFormatedOIB>
    <izvorni_sadrzaj>PROVENTUS TRANSMISIJE d.o.o., OIB 15968068670</izvorni_sadrzaj>
    <derivirana_varijabla naziv="DomainObject.Predmet.ProtustrankaNazivFormatedOIB_1">PROVENTUS TRANSMISIJE d.o.o., OIB 15968068670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PROVENTUS TRANSMISIJE d.o.o. zastupanog po punomoćniku TOMISLAV RADOŠ</item>
    </izvorni_sadrzaj>
    <derivirana_varijabla naziv="DomainObject.Predmet.ProtuStrankaListFormated_1">
      <item>PROVENTUS TRANSMISIJE d.o.o. zastupanog po punomoćniku TOMISLAV RADOŠ</item>
    </derivirana_varijabla>
  </DomainObject.Predmet.ProtuStrankaListFormated>
  <DomainObject.Predmet.ProtuStrankaListFormatedOIB>
    <izvorni_sadrzaj>
      <item>PROVENTUS TRANSMISIJE d.o.o., OIB 15968068670 zastupanog po punomoćniku TOMISLAV RADOŠ</item>
    </izvorni_sadrzaj>
    <derivirana_varijabla naziv="DomainObject.Predmet.ProtuStrankaListFormatedOIB_1">
      <item>PROVENTUS TRANSMISIJE d.o.o., OIB 15968068670 zastupanog po punomoćniku TOMISLAV RADOŠ</item>
    </derivirana_varijabla>
  </DomainObject.Predmet.ProtuStrankaListFormatedOIB>
  <DomainObject.Predmet.ProtuStrankaListFormatedWithAdress>
    <izvorni_sadrzaj>
      <item>PROVENTUS TRANSMISIJE d.o.o., Gundulićeva 45, 10000 Zagreb zastupanog po punomoćniku TOMISLAV RADOŠ</item>
    </izvorni_sadrzaj>
    <derivirana_varijabla naziv="DomainObject.Predmet.ProtuStrankaListFormatedWithAdress_1">
      <item>PROVENTUS TRANSMISIJE d.o.o., Gundulićeva 45, 10000 Zagreb zastupanog po punomoćniku TOMISLAV RADOŠ</item>
    </derivirana_varijabla>
  </DomainObject.Predmet.ProtuStrankaListFormatedWithAdress>
  <DomainObject.Predmet.ProtuStrankaListFormatedWithAdressOIB>
    <izvorni_sadrzaj>
      <item>PROVENTUS TRANSMISIJE d.o.o., OIB 15968068670, Gundulićeva 45, 10000 Zagreb zastupanog po punomoćniku TOMISLAV RADOŠ</item>
    </izvorni_sadrzaj>
    <derivirana_varijabla naziv="DomainObject.Predmet.ProtuStrankaListFormatedWithAdressOIB_1">
      <item>PROVENTUS TRANSMISIJE d.o.o., OIB 15968068670, Gundulićeva 45, 10000 Zagreb zastupanog po punomoćniku TOMISLAV RADOŠ</item>
    </derivirana_varijabla>
  </DomainObject.Predmet.ProtuStrankaListFormatedWithAdressOIB>
  <DomainObject.Predmet.ProtuStrankaListNazivFormated>
    <izvorni_sadrzaj>
      <item>PROVENTUS TRANSMISIJE d.o.o.</item>
    </izvorni_sadrzaj>
    <derivirana_varijabla naziv="DomainObject.Predmet.ProtuStrankaListNazivFormated_1">
      <item>PROVENTUS TRANSMISIJE d.o.o.</item>
    </derivirana_varijabla>
  </DomainObject.Predmet.ProtuStrankaListNazivFormated>
  <DomainObject.Predmet.ProtuStrankaListNazivFormatedOIB>
    <izvorni_sadrzaj>
      <item>PROVENTUS TRANSMISIJE d.o.o., OIB 15968068670</item>
    </izvorni_sadrzaj>
    <derivirana_varijabla naziv="DomainObject.Predmet.ProtuStrankaListNazivFormatedOIB_1">
      <item>PROVENTUS TRANSMISIJE d.o.o., OIB 15968068670</item>
    </derivirana_varijabla>
  </DomainObject.Predmet.ProtuStrankaListNazivFormatedOIB>
  <DomainObject.Predmet.OstaliListFormated>
    <izvorni_sadrzaj>
      <item>TOMISLAV RADOŠ punomoćnik sudionika u postupku PROVENTUS TRANSMISIJE d.o.o.</item>
    </izvorni_sadrzaj>
    <derivirana_varijabla naziv="DomainObject.Predmet.OstaliListFormated_1">
      <item>TOMISLAV RADOŠ punomoćnik sudionika u postupku PROVENTUS TRANSMISIJE d.o.o.</item>
    </derivirana_varijabla>
  </DomainObject.Predmet.OstaliListFormated>
  <DomainObject.Predmet.OstaliListFormatedOIB>
    <izvorni_sadrzaj>
      <item>TOMISLAV RADOŠ, OIB 96118819751 punomoćnik sudionika u postupku PROVENTUS TRANSMISIJE d.o.o.</item>
    </izvorni_sadrzaj>
    <derivirana_varijabla naziv="DomainObject.Predmet.OstaliListFormatedOIB_1">
      <item>TOMISLAV RADOŠ, OIB 96118819751 punomoćnik sudionika u postupku PROVENTUS TRANSMISIJE d.o.o.</item>
    </derivirana_varijabla>
  </DomainObject.Predmet.OstaliListFormatedOIB>
  <DomainObject.Predmet.OstaliListFormatedWithAdress>
    <izvorni_sadrzaj>
      <item>TOMISLAV RADOŠ, GRAČANSKI MIHALJEVAC 2D, 10000 Zagreb punomoćnik sudionika u postupku PROVENTUS TRANSMISIJE d.o.o.</item>
    </izvorni_sadrzaj>
    <derivirana_varijabla naziv="DomainObject.Predmet.OstaliListFormatedWithAdress_1">
      <item>TOMISLAV RADOŠ, GRAČANSKI MIHALJEVAC 2D, 10000 Zagreb punomoćnik sudionika u postupku PROVENTUS TRANSMISIJE d.o.o.</item>
    </derivirana_varijabla>
  </DomainObject.Predmet.OstaliListFormatedWithAdress>
  <DomainObject.Predmet.OstaliListFormatedWithAdressOIB>
    <izvorni_sadrzaj>
      <item>TOMISLAV RADOŠ, OIB 96118819751, GRAČANSKI MIHALJEVAC 2D, 10000 Zagreb punomoćnik sudionika u postupku PROVENTUS TRANSMISIJE d.o.o.</item>
    </izvorni_sadrzaj>
    <derivirana_varijabla naziv="DomainObject.Predmet.OstaliListFormatedWithAdressOIB_1">
      <item>TOMISLAV RADOŠ, OIB 96118819751, GRAČANSKI MIHALJEVAC 2D, 10000 Zagreb punomoćnik sudionika u postupku PROVENTUS TRANSMISIJE d.o.o.</item>
    </derivirana_varijabla>
  </DomainObject.Predmet.OstaliListFormatedWithAdressOIB>
  <DomainObject.Predmet.OstaliListNazivFormated>
    <izvorni_sadrzaj>
      <item>TOMISLAV RADOŠ</item>
    </izvorni_sadrzaj>
    <derivirana_varijabla naziv="DomainObject.Predmet.OstaliListNazivFormated_1">
      <item>TOMISLAV RADOŠ</item>
    </derivirana_varijabla>
  </DomainObject.Predmet.OstaliListNazivFormated>
  <DomainObject.Predmet.OstaliListNazivFormatedOIB>
    <izvorni_sadrzaj>
      <item>TOMISLAV RADOŠ, OIB 96118819751</item>
    </izvorni_sadrzaj>
    <derivirana_varijabla naziv="DomainObject.Predmet.OstaliListNazivFormatedOIB_1">
      <item>TOMISLAV RADOŠ, OIB 96118819751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PROVENTUS TRANSMISIJE d.o.o.</izvorni_sadrzaj>
    <derivirana_varijabla naziv="DomainObject.Predmet.ProtustrankaIDrugi_1">PROVENTUS TRANSMISIJE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PROVENTUS TRANSMISIJE d.o.o., OIB 15968068670, Gundulićeva 45, 10000 Zagreb</izvorni_sadrzaj>
    <derivirana_varijabla naziv="DomainObject.Predmet.ProtustrankaIDrugiAdressOIB_1">PROVENTUS TRANSMISIJE d.o.o., OIB 15968068670,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PROVENTUS TRANSMISIJE d.o.o.</item>
      <item>FINA Regionalni centar Zagreb</item>
      <item>TOMISLAV RADOŠ</item>
    </izvorni_sadrzaj>
    <derivirana_varijabla naziv="DomainObject.Predmet.SudioniciListNaziv_1">
      <item>PROVENTUS TRANSMISIJE d.o.o.</item>
      <item>FINA Regionalni centar Zagreb</item>
      <item>TOMISLAV RADOŠ</item>
    </derivirana_varijabla>
  </DomainObject.Predmet.SudioniciListNaziv>
  <DomainObject.Predmet.SudioniciListAdressOIB>
    <izvorni_sadrzaj>
      <item>PROVENTUS TRANSMISIJE d.o.o., OIB 15968068670, Gundulićeva 45,10000 Zagreb</item>
      <item>FINA Regionalni centar Zagreb, OIB 85821130368, Trg svibanjskih žrtava 1995. 1,10000 Zagreb</item>
      <item>TOMISLAV RADOŠ, OIB 96118819751, GRAČANSKI MIHALJEVAC 2D,10000 Zagreb</item>
    </izvorni_sadrzaj>
    <derivirana_varijabla naziv="DomainObject.Predmet.SudioniciListAdressOIB_1">
      <item>PROVENTUS TRANSMISIJE d.o.o., OIB 15968068670, Gundulićeva 45,10000 Zagreb</item>
      <item>FINA Regionalni centar Zagreb, OIB 85821130368, Trg svibanjskih žrtava 1995. 1,10000 Zagreb</item>
      <item>TOMISLAV RADOŠ, OIB 96118819751, GRAČANSKI MIHALJEVAC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15968068670</item>
      <item>, OIB 85821130368</item>
      <item>, OIB 96118819751</item>
    </izvorni_sadrzaj>
    <derivirana_varijabla naziv="DomainObject.Predmet.SudioniciListNazivOIB_1">
      <item>, OIB 15968068670</item>
      <item>, OIB 85821130368</item>
      <item>, OIB 96118819751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1332</properties:Characters>
  <properties:Lines>50</properties:Lines>
  <properties:Paragraphs>18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dcterms:modified xmlns:xsi="http://www.w3.org/2001/XMLSchema-instance" xsi:type="dcterms:W3CDTF">2015-12-29T10:46:00Z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