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54e3" w14:paraId="ce654e3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381463">
        <w:t>TACOMA</w:t>
      </w:r>
      <w:r w:rsidR="00176D97">
        <w:t xml:space="preserve"> </w:t>
      </w:r>
      <w:r w:rsidR="00507036">
        <w:t>d</w:t>
      </w:r>
      <w:r w:rsidR="00524059">
        <w:t>.o.o.</w:t>
      </w:r>
      <w:r w:rsidR="00176D97">
        <w:t xml:space="preserve"> za </w:t>
      </w:r>
      <w:r w:rsidR="00381463">
        <w:t>ulov, uzgoj, preradu, promet ribom i ugostiteljstvo</w:t>
      </w:r>
      <w:r w:rsidR="006444A6">
        <w:t>,</w:t>
      </w:r>
      <w:r w:rsidR="00395D66">
        <w:t xml:space="preserve"> </w:t>
      </w:r>
      <w:r w:rsidR="00CA4FE1">
        <w:t>Zadar</w:t>
      </w:r>
      <w:r w:rsidR="006444A6">
        <w:t xml:space="preserve">, </w:t>
      </w:r>
      <w:r w:rsidR="00381463">
        <w:t>Rapska ulica 21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381463">
        <w:t>23723008594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672C9C">
        <w:t>21</w:t>
      </w:r>
      <w:r>
        <w:t>.</w:t>
      </w:r>
      <w:r w:rsidR="00B51EA5">
        <w:t xml:space="preserve"> </w:t>
      </w:r>
      <w:r w:rsidR="00CA4FE1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E626FA">
        <w:t>22</w:t>
      </w:r>
      <w:r>
        <w:t xml:space="preserve">. </w:t>
      </w:r>
      <w:r w:rsidR="00E626FA">
        <w:t>kolovoza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381463" w:rsidRPr="00381463">
        <w:t>TACOMA d.o.o. za ulov, uzgoj, preradu, promet ribom i ugostiteljstvo, Zadar, Rapska ulica 21, OIB: 2372300859</w:t>
      </w:r>
      <w:r w:rsidR="00990573">
        <w:t xml:space="preserve">, </w:t>
      </w:r>
      <w:r>
        <w:t xml:space="preserve">na temelju neizvršenih osnova za plaćanje iznosi </w:t>
      </w:r>
      <w:r w:rsidR="00381463">
        <w:t>6</w:t>
      </w:r>
      <w:r w:rsidR="00990573">
        <w:t>.</w:t>
      </w:r>
      <w:r w:rsidR="00381463">
        <w:t>746</w:t>
      </w:r>
      <w:r w:rsidR="00990573">
        <w:t>,</w:t>
      </w:r>
      <w:r w:rsidR="00381463">
        <w:t>60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381463">
        <w:t>Perica Kolega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E626FA">
        <w:t>22</w:t>
      </w:r>
      <w:r w:rsidR="00814E35">
        <w:t xml:space="preserve">. </w:t>
      </w:r>
      <w:r w:rsidR="00E626FA">
        <w:t>kolovoza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1B5E7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381463">
      <w:t>326</w:t>
    </w:r>
    <w:r w:rsidR="00CA4FE1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381463">
      <w:t>326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028FB"/>
    <w:rsid w:val="001660B0"/>
    <w:rsid w:val="00176D97"/>
    <w:rsid w:val="0019042D"/>
    <w:rsid w:val="001B5E75"/>
    <w:rsid w:val="00284EA7"/>
    <w:rsid w:val="002D6E29"/>
    <w:rsid w:val="002F1F17"/>
    <w:rsid w:val="002F6CBF"/>
    <w:rsid w:val="00325DFC"/>
    <w:rsid w:val="00381463"/>
    <w:rsid w:val="00395D66"/>
    <w:rsid w:val="003D6394"/>
    <w:rsid w:val="00415D3C"/>
    <w:rsid w:val="00447958"/>
    <w:rsid w:val="004635D5"/>
    <w:rsid w:val="0046367D"/>
    <w:rsid w:val="004642E8"/>
    <w:rsid w:val="00474991"/>
    <w:rsid w:val="004979F6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D6212"/>
    <w:rsid w:val="005F67DA"/>
    <w:rsid w:val="00611283"/>
    <w:rsid w:val="0063348D"/>
    <w:rsid w:val="006444A6"/>
    <w:rsid w:val="00672C9C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4643"/>
    <w:rsid w:val="00814E35"/>
    <w:rsid w:val="00820B19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E04441"/>
    <w:rsid w:val="00E321A6"/>
    <w:rsid w:val="00E626FA"/>
    <w:rsid w:val="00E6461B"/>
    <w:rsid w:val="00E73553"/>
    <w:rsid w:val="00EA057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E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E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E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E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E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E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E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St-326/2017</izvorni_sadrzaj>
    <derivirana_varijabla naziv="DomainObject.Predmet.OznakaBroj_1">St-326/2017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TACOMA d.o.o. za ulov, uzgoj, preradu, promet ribom i ugostiteljstvo</izvorni_sadrzaj>
    <derivirana_varijabla naziv="DomainObject.Predmet.ProtustrankaFormated_1">  TACOMA d.o.o. za ulov, uzgoj, preradu, promet ribom i ugostiteljstvo</derivirana_varijabla>
  </DomainObject.Predmet.ProtustrankaFormated>
  <DomainObject.Predmet.ProtustrankaFormatedOIB>
    <izvorni_sadrzaj>  TACOMA d.o.o. za ulov, uzgoj, preradu, promet ribom i ugostiteljstvo, OIB 23723008594</izvorni_sadrzaj>
    <derivirana_varijabla naziv="DomainObject.Predmet.ProtustrankaFormatedOIB_1">  TACOMA d.o.o. za ulov, uzgoj, preradu, promet ribom i ugostiteljstvo, OIB 23723008594</derivirana_varijabla>
  </DomainObject.Predmet.ProtustrankaFormatedOIB>
  <DomainObject.Predmet.ProtustrankaFormatedWithAdress>
    <izvorni_sadrzaj> TACOMA d.o.o. za ulov, uzgoj, preradu, promet ribom i ugostiteljstvo, Rapska Ulica 21, 23000 Zadar</izvorni_sadrzaj>
    <derivirana_varijabla naziv="DomainObject.Predmet.ProtustrankaFormatedWithAdress_1"> TACOMA d.o.o. za ulov, uzgoj, preradu, promet ribom i ugostiteljstvo, Rapska Ulica 21, 23000 Zadar</derivirana_varijabla>
  </DomainObject.Predmet.ProtustrankaFormatedWithAdress>
  <DomainObject.Predmet.ProtustrankaFormatedWithAdressOIB>
    <izvorni_sadrzaj> TACOMA d.o.o. za ulov, uzgoj, preradu, promet ribom i ugostiteljstvo, OIB 23723008594, Rapska Ulica 21, 23000 Zadar</izvorni_sadrzaj>
    <derivirana_varijabla naziv="DomainObject.Predmet.ProtustrankaFormatedWithAdressOIB_1"> TACOMA d.o.o. za ulov, uzgoj, preradu, promet ribom i ugostiteljstvo, OIB 23723008594, Rapska Ulica 21, 23000 Zadar</derivirana_varijabla>
  </DomainObject.Predmet.ProtustrankaFormatedWithAdressOIB>
  <DomainObject.Predmet.ProtustrankaWithAdress>
    <izvorni_sadrzaj>TACOMA d.o.o. za ulov, uzgoj, preradu, promet ribom i ugostiteljstvo Rapska Ulica 21, 23000 Zadar</izvorni_sadrzaj>
    <derivirana_varijabla naziv="DomainObject.Predmet.ProtustrankaWithAdress_1">TACOMA d.o.o. za ulov, uzgoj, preradu, promet ribom i ugostiteljstvo Rapska Ulica 21, 23000 Zadar</derivirana_varijabla>
  </DomainObject.Predmet.ProtustrankaWithAdress>
  <DomainObject.Predmet.ProtustrankaWithAdressOIB>
    <izvorni_sadrzaj>TACOMA d.o.o. za ulov, uzgoj, preradu, promet ribom i ugostiteljstvo, OIB 23723008594, Rapska Ulica 21, 23000 Zadar</izvorni_sadrzaj>
    <derivirana_varijabla naziv="DomainObject.Predmet.ProtustrankaWithAdressOIB_1">TACOMA d.o.o. za ulov, uzgoj, preradu, promet ribom i ugostiteljstvo, OIB 23723008594, Rapska Ulica 21, 23000 Zadar</derivirana_varijabla>
  </DomainObject.Predmet.ProtustrankaWithAdressOIB>
  <DomainObject.Predmet.ProtustrankaNazivFormated>
    <izvorni_sadrzaj>TACOMA d.o.o. za ulov, uzgoj, preradu, promet ribom i ugostiteljstvo</izvorni_sadrzaj>
    <derivirana_varijabla naziv="DomainObject.Predmet.ProtustrankaNazivFormated_1">TACOMA d.o.o. za ulov, uzgoj, preradu, promet ribom i ugostiteljstvo</derivirana_varijabla>
  </DomainObject.Predmet.ProtustrankaNazivFormated>
  <DomainObject.Predmet.ProtustrankaNazivFormatedOIB>
    <izvorni_sadrzaj>TACOMA d.o.o. za ulov, uzgoj, preradu, promet ribom i ugostiteljstvo, OIB 23723008594</izvorni_sadrzaj>
    <derivirana_varijabla naziv="DomainObject.Predmet.ProtustrankaNazivFormatedOIB_1">TACOMA d.o.o. za ulov, uzgoj, preradu, promet ribom i ugostiteljstvo, OIB 23723008594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6746.60</izvorni_sadrzaj>
    <derivirana_varijabla naziv="DomainObject.Predmet.TrenutnaVrijednost_1">6746.60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TACOMA d.o.o. za ulov, uzgoj, preradu, promet ribom i ugostiteljstvo</item>
    </izvorni_sadrzaj>
    <derivirana_varijabla naziv="DomainObject.Predmet.ProtuStrankaListFormated_1">
      <item>TACOMA d.o.o. za ulov, uzgoj, preradu, promet ribom i ugostiteljstvo</item>
    </derivirana_varijabla>
  </DomainObject.Predmet.ProtuStrankaListFormated>
  <DomainObject.Predmet.ProtuStrankaListFormatedOIB>
    <izvorni_sadrzaj>
      <item>TACOMA d.o.o. za ulov, uzgoj, preradu, promet ribom i ugostiteljstvo, OIB 23723008594</item>
    </izvorni_sadrzaj>
    <derivirana_varijabla naziv="DomainObject.Predmet.ProtuStrankaListFormatedOIB_1">
      <item>TACOMA d.o.o. za ulov, uzgoj, preradu, promet ribom i ugostiteljstvo, OIB 23723008594</item>
    </derivirana_varijabla>
  </DomainObject.Predmet.ProtuStrankaListFormatedOIB>
  <DomainObject.Predmet.ProtuStrankaListFormatedWithAdress>
    <izvorni_sadrzaj>
      <item>TACOMA d.o.o. za ulov, uzgoj, preradu, promet ribom i ugostiteljstvo, Rapska Ulica 21, 23000 Zadar</item>
    </izvorni_sadrzaj>
    <derivirana_varijabla naziv="DomainObject.Predmet.ProtuStrankaListFormatedWithAdress_1">
      <item>TACOMA d.o.o. za ulov, uzgoj, preradu, promet ribom i ugostiteljstvo, Rapska Ulica 21, 23000 Zadar</item>
    </derivirana_varijabla>
  </DomainObject.Predmet.ProtuStrankaListFormatedWithAdress>
  <DomainObject.Predmet.ProtuStrankaListFormatedWithAdressOIB>
    <izvorni_sadrzaj>
      <item>TACOMA d.o.o. za ulov, uzgoj, preradu, promet ribom i ugostiteljstvo, OIB 23723008594, Rapska Ulica 21, 23000 Zadar</item>
    </izvorni_sadrzaj>
    <derivirana_varijabla naziv="DomainObject.Predmet.ProtuStrankaListFormatedWithAdressOIB_1">
      <item>TACOMA d.o.o. za ulov, uzgoj, preradu, promet ribom i ugostiteljstvo, OIB 23723008594, Rapska Ulica 21, 23000 Zadar</item>
    </derivirana_varijabla>
  </DomainObject.Predmet.ProtuStrankaListFormatedWithAdressOIB>
  <DomainObject.Predmet.ProtuStrankaListNazivFormated>
    <izvorni_sadrzaj>
      <item>TACOMA d.o.o. za ulov, uzgoj, preradu, promet ribom i ugostiteljstvo</item>
    </izvorni_sadrzaj>
    <derivirana_varijabla naziv="DomainObject.Predmet.ProtuStrankaListNazivFormated_1">
      <item>TACOMA d.o.o. za ulov, uzgoj, preradu, promet ribom i ugostiteljstvo</item>
    </derivirana_varijabla>
  </DomainObject.Predmet.ProtuStrankaListNazivFormated>
  <DomainObject.Predmet.ProtuStrankaListNazivFormatedOIB>
    <izvorni_sadrzaj>
      <item>TACOMA d.o.o. za ulov, uzgoj, preradu, promet ribom i ugostiteljstvo, OIB 23723008594</item>
    </izvorni_sadrzaj>
    <derivirana_varijabla naziv="DomainObject.Predmet.ProtuStrankaListNazivFormatedOIB_1">
      <item>TACOMA d.o.o. za ulov, uzgoj, preradu, promet ribom i ugostiteljstvo, OIB 23723008594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TACOMA d.o.o. za ulov, uzgoj, preradu, promet ribom i ugostiteljstvo</izvorni_sadrzaj>
    <derivirana_varijabla naziv="DomainObject.Predmet.ProtustrankaIDrugi_1">TACOMA d.o.o. za ulov, uzgoj, preradu, promet ribom i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TACOMA d.o.o. za ulov, uzgoj, preradu, promet ribom i ugostiteljstvo, OIB 23723008594, Rapska Ulica 21, 23000 Zadar</izvorni_sadrzaj>
    <derivirana_varijabla naziv="DomainObject.Predmet.ProtustrankaIDrugiAdressOIB_1">TACOMA d.o.o. za ulov, uzgoj, preradu, promet ribom i ugostiteljstvo, OIB 23723008594, Rapska Ulica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TACOMA d.o.o. za ulov, uzgoj, preradu, promet ribom i ugostiteljstvo</item>
    </izvorni_sadrzaj>
    <derivirana_varijabla naziv="DomainObject.Predmet.SudioniciListNaziv_1">
      <item>Financijska agencija</item>
      <item>TACOMA d.o.o. za ulov, uzgoj, preradu, promet ribom i ugostiteljstvo</item>
    </derivirana_varijabla>
  </DomainObject.Predmet.SudioniciListNaziv>
  <DomainObject.Predmet.SudioniciListAdressOIB>
    <izvorni_sadrzaj>
      <item>Financijska agencija, OIB 85821130368</item>
      <item>TACOMA d.o.o. za ulov, uzgoj, preradu, promet ribom i ugostiteljstvo, OIB 23723008594, Rapska Ulica 21,23000 Zadar</item>
    </izvorni_sadrzaj>
    <derivirana_varijabla naziv="DomainObject.Predmet.SudioniciListAdressOIB_1">
      <item>Financijska agencija, OIB 85821130368</item>
      <item>TACOMA d.o.o. za ulov, uzgoj, preradu, promet ribom i ugostiteljstvo, OIB 23723008594, Rapska Ulica 21,23000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23723008594</item>
    </izvorni_sadrzaj>
    <derivirana_varijabla naziv="DomainObject.Predmet.SudioniciListNazivOIB_1">
      <item>, OIB 85821130368</item>
      <item>, OIB 23723008594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F1F48-3B6A-4C34-B965-96237DC9A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2053</properties:Characters>
  <properties:Lines>63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2017-07-24T12:34:00Z</dcterms:created>
  <dc:creator>Tina Grgas</dc:creator>
  <cp:lastModifiedBy>wsadmin</cp:lastModifiedBy>
  <cp:lastPrinted>2017-08-22T05:50:00Z</cp:lastPrinted>
  <dcterms:modified xmlns:xsi="http://www.w3.org/2001/XMLSchema-instance" xsi:type="dcterms:W3CDTF">2017-08-22T05:52:00Z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