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008e" w14:paraId="e79008e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19301D">
        <w:t>8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19301D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770000">
        <w:t>22</w:t>
      </w:r>
      <w:r w:rsidR="000E039A">
        <w:t xml:space="preserve">. </w:t>
      </w:r>
      <w:r w:rsidR="00770000">
        <w:t>veljače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19301D">
        <w:t>EURO KAPITAL d.o.o., Zadar, Ulica Maka Dizdara 40, OIB: 75069555159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70000">
        <w:t>08</w:t>
      </w:r>
      <w:r w:rsidR="00076762">
        <w:t>,</w:t>
      </w:r>
      <w:r w:rsidR="00BE4610">
        <w:t>59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  <w:r w:rsidR="00432E44">
        <w:t>zastupnik</w:t>
      </w:r>
      <w:r w:rsidR="005F2483">
        <w:t xml:space="preserve"> po zakonu </w:t>
      </w:r>
      <w:r w:rsidR="0019301D">
        <w:t>Goranu Martiću</w:t>
      </w:r>
      <w:r w:rsidR="00E84861">
        <w:t>, 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BE4610">
        <w:t>Svetlana Barešić, zamjenica ŽDO-a</w:t>
      </w:r>
      <w:r w:rsidR="00E84861">
        <w:t xml:space="preserve"> 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19301D">
        <w:t>EURO KAPITAL d.o.o., Zadar</w:t>
      </w:r>
    </w:p>
    <w:p w:rsidRDefault="00E84861" w:rsidP="00E84861" w:rsidR="00E84861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E84861" w:rsidP="00E84861" w:rsidR="00E84861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 w:rsidRPr="002C241F">
        <w:t xml:space="preserve">Upoznaje ukratko prisutne sa sadržajem prijedloga za otvaranje stečajnog postupka.  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84861" w:rsidP="00E84861" w:rsidR="00E84861" w:rsidRPr="002C241F">
      <w:pPr>
        <w:jc w:val="both"/>
      </w:pPr>
    </w:p>
    <w:p w:rsidRDefault="00AD789B" w:rsidP="00E84861" w:rsidR="00E84861" w:rsidRPr="002C241F">
      <w:pPr>
        <w:jc w:val="both"/>
      </w:pPr>
      <w:r>
        <w:t>Zastupn</w:t>
      </w:r>
      <w:r w:rsidR="00432E44">
        <w:t>ik</w:t>
      </w:r>
      <w:r w:rsidR="00E84861">
        <w:t xml:space="preserve"> po zakonu</w:t>
      </w:r>
      <w:r w:rsidR="00E84861" w:rsidRPr="002C241F">
        <w:t xml:space="preserve"> stečajnog dužnika navod</w:t>
      </w:r>
      <w:r w:rsidR="00E84861">
        <w:t>i</w:t>
      </w:r>
      <w:r w:rsidR="00E84861" w:rsidRPr="002C241F">
        <w:t xml:space="preserve"> da je kod </w:t>
      </w:r>
      <w:r w:rsidR="00BE4610">
        <w:t>OTP</w:t>
      </w:r>
      <w:r w:rsidR="00D2053D">
        <w:t xml:space="preserve"> banke d.d.</w:t>
      </w:r>
      <w:r w:rsidR="00E84861">
        <w:t xml:space="preserve"> otvoren žiro račun.</w:t>
      </w: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>
      <w:pPr>
        <w:jc w:val="both"/>
      </w:pPr>
      <w:r>
        <w:t>Z</w:t>
      </w:r>
      <w:r w:rsidR="00432E44">
        <w:t>astupnik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 w:rsidR="00432E44">
        <w:t xml:space="preserve"> </w:t>
      </w:r>
      <w:r w:rsidR="00BE4610">
        <w:t>bila trgovina i građevina</w:t>
      </w:r>
      <w:r w:rsidR="005F2483">
        <w:t>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Dužnik navodi da </w:t>
      </w:r>
      <w:r w:rsidR="00BE4610">
        <w:t xml:space="preserve">ne </w:t>
      </w:r>
      <w:r>
        <w:t>posluje</w:t>
      </w:r>
      <w:r w:rsidR="00BE4610">
        <w:t>, te nikada nije ni poslovala</w:t>
      </w:r>
      <w:r>
        <w:t xml:space="preserve"> i da </w:t>
      </w:r>
      <w:r w:rsidR="00BE4610">
        <w:t xml:space="preserve">nema </w:t>
      </w:r>
      <w:r>
        <w:t xml:space="preserve">zaposlenika. </w:t>
      </w:r>
    </w:p>
    <w:p w:rsidRDefault="00E84861" w:rsidP="00E84861" w:rsidR="00E84861" w:rsidRPr="002C241F">
      <w:pPr>
        <w:jc w:val="both"/>
      </w:pPr>
    </w:p>
    <w:p w:rsidRDefault="00E84861" w:rsidP="00E84861" w:rsidR="00D2053D">
      <w:pPr>
        <w:jc w:val="both"/>
      </w:pPr>
      <w:r w:rsidRPr="002C241F">
        <w:t>Što se tiče imovine</w:t>
      </w:r>
      <w:r>
        <w:t xml:space="preserve"> navodi da od imovine</w:t>
      </w:r>
      <w:r w:rsidR="00BE4610">
        <w:t xml:space="preserve"> nema ništa.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>
        <w:t>Žiro račun je u blokadi</w:t>
      </w:r>
      <w:r w:rsidR="00D2053D">
        <w:t xml:space="preserve"> </w:t>
      </w:r>
      <w:r w:rsidR="00BE4610">
        <w:t>za ne zna koliko</w:t>
      </w:r>
      <w:r w:rsidR="00D2053D">
        <w:t xml:space="preserve"> kuna. 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5F2483">
        <w:t>1</w:t>
      </w:r>
      <w:r>
        <w:t xml:space="preserve"> </w:t>
      </w:r>
      <w:r w:rsidRPr="002C241F">
        <w:t>pečat</w:t>
      </w:r>
      <w:r>
        <w:t xml:space="preserve"> sa otiskom društva. </w:t>
      </w:r>
    </w:p>
    <w:p w:rsidRDefault="00C965F5" w:rsidP="00E84861" w:rsidR="00C965F5">
      <w:pPr>
        <w:jc w:val="both"/>
      </w:pPr>
    </w:p>
    <w:p w:rsidRDefault="0019301D" w:rsidP="00C965F5" w:rsidR="00C965F5">
      <w:pPr>
        <w:jc w:val="both"/>
      </w:pPr>
      <w:r>
        <w:lastRenderedPageBreak/>
        <w:t>Goran Martić</w:t>
      </w:r>
      <w:r w:rsidR="00C965F5">
        <w:t xml:space="preserve"> navodi da je </w:t>
      </w:r>
      <w:r>
        <w:t>njegov</w:t>
      </w:r>
      <w:r w:rsidR="00C965F5">
        <w:t xml:space="preserve"> broj mobitela: </w:t>
      </w:r>
      <w:r w:rsidR="00BE4610">
        <w:t>098/273-649</w:t>
      </w:r>
    </w:p>
    <w:p w:rsidRDefault="00C965F5" w:rsidP="00E84861" w:rsidR="00C965F5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BE4610">
      <w:pPr>
        <w:jc w:val="both"/>
      </w:pPr>
      <w:r>
        <w:t>Knjigovodstv</w:t>
      </w:r>
      <w:r w:rsidR="005F2483">
        <w:t>o se vodilo u servisu</w:t>
      </w:r>
      <w:r w:rsidR="00BE4610">
        <w:t xml:space="preserve"> REVICONU</w:t>
      </w:r>
      <w:r w:rsidR="00D2053D">
        <w:t xml:space="preserve">, </w:t>
      </w:r>
      <w:r>
        <w:t xml:space="preserve">a dokumentacija se nalazi </w:t>
      </w:r>
      <w:r w:rsidR="00BE4610">
        <w:t>kod njih.</w:t>
      </w:r>
    </w:p>
    <w:p w:rsidRDefault="00BE4610" w:rsidP="00E84861" w:rsidR="00BE4610">
      <w:pPr>
        <w:jc w:val="both"/>
      </w:pP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Sudac donosi 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center"/>
      </w:pPr>
      <w:r>
        <w:t xml:space="preserve">r j e š e nj e </w:t>
      </w:r>
    </w:p>
    <w:p w:rsidRDefault="00E84861" w:rsidP="00E84861" w:rsidR="00E84861" w:rsidRPr="000124EC">
      <w:pPr>
        <w:jc w:val="both"/>
        <w:rPr>
          <w:b/>
        </w:rPr>
      </w:pPr>
    </w:p>
    <w:p w:rsidRDefault="00E84861" w:rsidP="00E84861" w:rsidR="00E84861" w:rsidRPr="007A3E16">
      <w:pPr>
        <w:jc w:val="both"/>
      </w:pPr>
      <w:r w:rsidRPr="007A3E16">
        <w:t>Odluka će biti donesena u zakonskom roku.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BE4610">
        <w:t>09</w:t>
      </w:r>
      <w:r w:rsidR="000E039A">
        <w:t>,</w:t>
      </w:r>
      <w:r w:rsidR="008A198B">
        <w:t>0</w:t>
      </w:r>
      <w:r w:rsidR="00BE4610">
        <w:t>3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27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9301D">
      <w:t>8</w:t>
    </w:r>
    <w:r w:rsidR="00B80BDA">
      <w:t>/</w:t>
    </w:r>
    <w:r w:rsidR="00E84861">
      <w:t>20</w:t>
    </w:r>
    <w:r w:rsidR="0019301D">
      <w:t>18</w:t>
    </w:r>
    <w:r w:rsidR="0074759D">
      <w:t>-</w:t>
    </w:r>
    <w:r w:rsidR="0019301D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C2785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2C55"/>
    <w:rsid w:val="008A198B"/>
    <w:rsid w:val="008A632E"/>
    <w:rsid w:val="008A6A8E"/>
    <w:rsid w:val="008D5FBF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66CC4"/>
    <w:rsid w:val="00A722BE"/>
    <w:rsid w:val="00A7523A"/>
    <w:rsid w:val="00A771E7"/>
    <w:rsid w:val="00A803E9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4610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EE6"/>
    <w:rsid w:val="00E2749B"/>
    <w:rsid w:val="00E30638"/>
    <w:rsid w:val="00E60681"/>
    <w:rsid w:val="00E84861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C27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7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7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7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7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C27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7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7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7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7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veljače 2018.</izvorni_sadrzaj>
    <derivirana_varijabla naziv="DomainObject.PlaniraniZavrsetakDatum_1">22. veljače 2018.</derivirana_varijabla>
  </DomainObject.PlaniraniZavrsetakDatum>
  <DomainObject.PlaniraniPocetakDatum>
    <izvorni_sadrzaj>22. veljače 2018.</izvorni_sadrzaj>
    <derivirana_varijabla naziv="DomainObject.PlaniraniPocetakDatum_1">22.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08:50</izvorni_sadrzaj>
    <derivirana_varijabla naziv="DomainObject.PlaniraniZavrsetakVrijeme_1">08:50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veljače 2018.</izvorni_sadrzaj>
    <derivirana_varijabla naziv="DomainObject.Zapisnik.DatumKreiranja_1">22.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St-8/2018-8</izvorni_sadrzaj>
    <derivirana_varijabla naziv="DomainObject.Zapisnik.Oznaka_1">St-8/2018-8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St-8/2018</izvorni_sadrzaj>
    <derivirana_varijabla naziv="DomainObject.Predmet.OznakaBroj_1">St-8/2018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VTS-u.
Spis kal. 20.02.18.
u ref. 20.02.18.</izvorni_sadrzaj>
    <derivirana_varijabla naziv="DomainObject.Predmet.PrimjedbaSuca_1">Kopija spisa na VTS-u.
Spis kal. 20.02.18.
u ref. 20.02.18.</derivirana_varijabla>
  </DomainObject.Predmet.PrimjedbaSuca>
  <DomainObject.Predmet.ProtustrankaFormated>
    <izvorni_sadrzaj>  EURO KAPITAL d.o.o. za nekretnine i trgovinu</izvorni_sadrzaj>
    <derivirana_varijabla naziv="DomainObject.Predmet.ProtustrankaFormated_1">  EURO KAPITAL d.o.o. za nekretnine i trgovinu</derivirana_varijabla>
  </DomainObject.Predmet.ProtustrankaFormated>
  <DomainObject.Predmet.ProtustrankaFormatedOIB>
    <izvorni_sadrzaj>  EURO KAPITAL d.o.o. za nekretnine i trgovinu, OIB 75069555159</izvorni_sadrzaj>
    <derivirana_varijabla naziv="DomainObject.Predmet.ProtustrankaFormatedOIB_1">  EURO KAPITAL d.o.o. za nekretnine i trgovinu, OIB 75069555159</derivirana_varijabla>
  </DomainObject.Predmet.ProtustrankaFormatedOIB>
  <DomainObject.Predmet.ProtustrankaFormatedWithAdress>
    <izvorni_sadrzaj> EURO KAPITAL d.o.o. za nekretnine i trgovinu, Ulica Mak Dizdara 40/E, 23000 Zadar</izvorni_sadrzaj>
    <derivirana_varijabla naziv="DomainObject.Predmet.ProtustrankaFormatedWithAdress_1"> EURO KAPITAL d.o.o. za nekretnine i trgovinu, Ulica Mak Dizdara 40/E, 23000 Zadar</derivirana_varijabla>
  </DomainObject.Predmet.ProtustrankaFormatedWithAdress>
  <DomainObject.Predmet.ProtustrankaFormatedWithAdressOIB>
    <izvorni_sadrzaj> EURO KAPITAL d.o.o. za nekretnine i trgovinu, OIB 75069555159, Ulica Mak Dizdara 40/E, 23000 Zadar</izvorni_sadrzaj>
    <derivirana_varijabla naziv="DomainObject.Predmet.ProtustrankaFormatedWithAdressOIB_1"> EURO KAPITAL d.o.o. za nekretnine i trgovinu, OIB 75069555159, Ulica Mak Dizdara 40/E, 23000 Zadar</derivirana_varijabla>
  </DomainObject.Predmet.ProtustrankaFormatedWithAdressOIB>
  <DomainObject.Predmet.ProtustrankaWithAdress>
    <izvorni_sadrzaj>EURO KAPITAL d.o.o. za nekretnine i trgovinu Ulica Mak Dizdara 40/E, 23000 Zadar</izvorni_sadrzaj>
    <derivirana_varijabla naziv="DomainObject.Predmet.ProtustrankaWithAdress_1">EURO KAPITAL d.o.o. za nekretnine i trgovinu Ulica Mak Dizdara 40/E, 23000 Zadar</derivirana_varijabla>
  </DomainObject.Predmet.ProtustrankaWithAdress>
  <DomainObject.Predmet.ProtustrankaWithAdressOIB>
    <izvorni_sadrzaj>EURO KAPITAL d.o.o. za nekretnine i trgovinu, OIB 75069555159, Ulica Mak Dizdara 40/E, 23000 Zadar</izvorni_sadrzaj>
    <derivirana_varijabla naziv="DomainObject.Predmet.ProtustrankaWithAdressOIB_1">EURO KAPITAL d.o.o. za nekretnine i trgovinu, OIB 75069555159, Ulica Mak Dizdara 40/E, 23000 Zadar</derivirana_varijabla>
  </DomainObject.Predmet.ProtustrankaWithAdressOIB>
  <DomainObject.Predmet.ProtustrankaNazivFormated>
    <izvorni_sadrzaj>EURO KAPITAL d.o.o. za nekretnine i trgovinu</izvorni_sadrzaj>
    <derivirana_varijabla naziv="DomainObject.Predmet.ProtustrankaNazivFormated_1">EURO KAPITAL d.o.o. za nekretnine i trgovinu</derivirana_varijabla>
  </DomainObject.Predmet.ProtustrankaNazivFormated>
  <DomainObject.Predmet.ProtustrankaNazivFormatedOIB>
    <izvorni_sadrzaj>EURO KAPITAL d.o.o. za nekretnine i trgovinu, OIB 75069555159</izvorni_sadrzaj>
    <derivirana_varijabla naziv="DomainObject.Predmet.ProtustrankaNazivFormatedOIB_1">EURO KAPITAL d.o.o. za nekretnine i trgovinu, OIB 75069555159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veljače 2018.</izvorni_sadrzaj>
    <derivirana_varijabla naziv="DomainObject.Predmet.SpisIzvanSuda.DatumIzlazaSpisa_1">19.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Goran Martić</izvorni_sadrzaj>
    <derivirana_varijabla naziv="DomainObject.Predmet.StrankaFormated_1">  FINA; Goran Martić</derivirana_varijabla>
  </DomainObject.Predmet.StrankaFormated>
  <DomainObject.Predmet.StrankaFormatedOIB>
    <izvorni_sadrzaj>  FINA, OIB 85821130368; Goran Martić, OIB 97586538519</izvorni_sadrzaj>
    <derivirana_varijabla naziv="DomainObject.Predmet.StrankaFormatedOIB_1">  FINA, OIB 85821130368; Goran Martić, OIB 97586538519</derivirana_varijabla>
  </DomainObject.Predmet.StrankaFormatedOIB>
  <DomainObject.Predmet.StrankaFormatedWithAdress>
    <izvorni_sadrzaj> FINA; Goran Martić, Mak Dizdara 40e, 23000 Zadar</izvorni_sadrzaj>
    <derivirana_varijabla naziv="DomainObject.Predmet.StrankaFormatedWithAdress_1"> FINA; Goran Martić, Mak Dizdara 40e, 23000 Zadar</derivirana_varijabla>
  </DomainObject.Predmet.StrankaFormatedWithAdress>
  <DomainObject.Predmet.StrankaFormatedWithAdressOIB>
    <izvorni_sadrzaj> FINA, OIB 85821130368; Goran Martić, OIB 97586538519, Mak Dizdara 40e, 23000 Zadar</izvorni_sadrzaj>
    <derivirana_varijabla naziv="DomainObject.Predmet.StrankaFormatedWithAdressOIB_1"> FINA, OIB 85821130368; Goran Martić, OIB 97586538519, Mak Dizdara 40e, 23000 Zadar</derivirana_varijabla>
  </DomainObject.Predmet.StrankaFormatedWithAdressOIB>
  <DomainObject.Predmet.StrankaWithAdress>
    <izvorni_sadrzaj>FINA ,Goran Martić Mak Dizdara 40e,23000 Zadar</izvorni_sadrzaj>
    <derivirana_varijabla naziv="DomainObject.Predmet.StrankaWithAdress_1">FINA ,Goran Martić Mak Dizdara 40e,23000 Zadar</derivirana_varijabla>
  </DomainObject.Predmet.StrankaWithAdress>
  <DomainObject.Predmet.StrankaWithAdressOIB>
    <izvorni_sadrzaj>FINA, OIB 85821130368,Goran Martić, OIB 97586538519, Mak Dizdara 40e,23000 Zadar</izvorni_sadrzaj>
    <derivirana_varijabla naziv="DomainObject.Predmet.StrankaWithAdressOIB_1">FINA, OIB 85821130368,Goran Martić, OIB 97586538519, Mak Dizdara 40e,23000 Zadar</derivirana_varijabla>
  </DomainObject.Predmet.StrankaWithAdressOIB>
  <DomainObject.Predmet.StrankaNazivFormated>
    <izvorni_sadrzaj>FINA,Goran Martić</izvorni_sadrzaj>
    <derivirana_varijabla naziv="DomainObject.Predmet.StrankaNazivFormated_1">FINA,Goran Martić</derivirana_varijabla>
  </DomainObject.Predmet.StrankaNazivFormated>
  <DomainObject.Predmet.StrankaNazivFormatedOIB>
    <izvorni_sadrzaj>FINA, OIB 85821130368,Goran Martić, OIB 97586538519</izvorni_sadrzaj>
    <derivirana_varijabla naziv="DomainObject.Predmet.StrankaNazivFormatedOIB_1">FINA, OIB 85821130368,Goran Martić, OIB 97586538519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Goran Martić</item>
    </izvorni_sadrzaj>
    <derivirana_varijabla naziv="DomainObject.Predmet.StrankaListFormated_1">
      <item>FINA</item>
      <item>Goran Martić</item>
    </derivirana_varijabla>
  </DomainObject.Predmet.StrankaListFormated>
  <DomainObject.Predmet.StrankaListFormatedOIB>
    <izvorni_sadrzaj>
      <item>FINA, OIB 85821130368</item>
      <item>Goran Martić, OIB 97586538519</item>
    </izvorni_sadrzaj>
    <derivirana_varijabla naziv="DomainObject.Predmet.StrankaListFormatedOIB_1">
      <item>FINA, OIB 85821130368</item>
      <item>Goran Martić, OIB 97586538519</item>
    </derivirana_varijabla>
  </DomainObject.Predmet.StrankaListFormatedOIB>
  <DomainObject.Predmet.StrankaListFormatedWithAdress>
    <izvorni_sadrzaj>
      <item>FINA</item>
      <item>Goran Martić, Mak Dizdara 40e, 23000 Zadar</item>
    </izvorni_sadrzaj>
    <derivirana_varijabla naziv="DomainObject.Predmet.StrankaListFormatedWithAdress_1">
      <item>FINA</item>
      <item>Goran Martić, Mak Dizdara 40e, 23000 Zadar</item>
    </derivirana_varijabla>
  </DomainObject.Predmet.StrankaListFormatedWithAdress>
  <DomainObject.Predmet.StrankaListFormatedWithAdressOIB>
    <izvorni_sadrzaj>
      <item>FINA, OIB 85821130368</item>
      <item>Goran Martić, OIB 97586538519, Mak Dizdara 40e, 23000 Zadar</item>
    </izvorni_sadrzaj>
    <derivirana_varijabla naziv="DomainObject.Predmet.StrankaListFormatedWithAdressOIB_1">
      <item>FINA, OIB 85821130368</item>
      <item>Goran Martić, OIB 97586538519, Mak Dizdara 40e, 23000 Zadar</item>
    </derivirana_varijabla>
  </DomainObject.Predmet.StrankaListFormatedWithAdressOIB>
  <DomainObject.Predmet.StrankaListNazivFormated>
    <izvorni_sadrzaj>
      <item>FINA</item>
      <item>Goran Martić</item>
    </izvorni_sadrzaj>
    <derivirana_varijabla naziv="DomainObject.Predmet.StrankaListNazivFormated_1">
      <item>FINA</item>
      <item>Goran Martić</item>
    </derivirana_varijabla>
  </DomainObject.Predmet.StrankaListNazivFormated>
  <DomainObject.Predmet.StrankaListNazivFormatedOIB>
    <izvorni_sadrzaj>
      <item>FINA, OIB 85821130368</item>
      <item>Goran Martić, OIB 97586538519</item>
    </izvorni_sadrzaj>
    <derivirana_varijabla naziv="DomainObject.Predmet.StrankaListNazivFormatedOIB_1">
      <item>FINA, OIB 85821130368</item>
      <item>Goran Martić, OIB 97586538519</item>
    </derivirana_varijabla>
  </DomainObject.Predmet.StrankaListNazivFormatedOIB>
  <DomainObject.Predmet.ProtuStrankaListFormated>
    <izvorni_sadrzaj>
      <item>EURO KAPITAL d.o.o. za nekretnine i trgovinu</item>
    </izvorni_sadrzaj>
    <derivirana_varijabla naziv="DomainObject.Predmet.ProtuStrankaListFormated_1">
      <item>EURO KAPITAL d.o.o. za nekretnine i trgovinu</item>
    </derivirana_varijabla>
  </DomainObject.Predmet.ProtuStrankaListFormated>
  <DomainObject.Predmet.ProtuStrankaListFormatedOIB>
    <izvorni_sadrzaj>
      <item>EURO KAPITAL d.o.o. za nekretnine i trgovinu, OIB 75069555159</item>
    </izvorni_sadrzaj>
    <derivirana_varijabla naziv="DomainObject.Predmet.ProtuStrankaListFormatedOIB_1">
      <item>EURO KAPITAL d.o.o. za nekretnine i trgovinu, OIB 75069555159</item>
    </derivirana_varijabla>
  </DomainObject.Predmet.ProtuStrankaListFormatedOIB>
  <DomainObject.Predmet.ProtuStrankaListFormatedWithAdress>
    <izvorni_sadrzaj>
      <item>EURO KAPITAL d.o.o. za nekretnine i trgovinu, Ulica Mak Dizdara 40/E, 23000 Zadar</item>
    </izvorni_sadrzaj>
    <derivirana_varijabla naziv="DomainObject.Predmet.ProtuStrankaListFormatedWithAdress_1">
      <item>EURO KAPITAL d.o.o. za nekretnine i trgovinu, Ulica Mak Dizdara 40/E, 23000 Zadar</item>
    </derivirana_varijabla>
  </DomainObject.Predmet.ProtuStrankaListFormatedWithAdress>
  <DomainObject.Predmet.ProtuStrankaListFormatedWithAdressOIB>
    <izvorni_sadrzaj>
      <item>EURO KAPITAL d.o.o. za nekretnine i trgovinu, OIB 75069555159, Ulica Mak Dizdara 40/E, 23000 Zadar</item>
    </izvorni_sadrzaj>
    <derivirana_varijabla naziv="DomainObject.Predmet.ProtuStrankaListFormatedWithAdressOIB_1">
      <item>EURO KAPITAL d.o.o. za nekretnine i trgovinu, OIB 75069555159, Ulica Mak Dizdara 40/E, 23000 Zadar</item>
    </derivirana_varijabla>
  </DomainObject.Predmet.ProtuStrankaListFormatedWithAdressOIB>
  <DomainObject.Predmet.ProtuStrankaListNazivFormated>
    <izvorni_sadrzaj>
      <item>EURO KAPITAL d.o.o. za nekretnine i trgovinu</item>
    </izvorni_sadrzaj>
    <derivirana_varijabla naziv="DomainObject.Predmet.ProtuStrankaListNazivFormated_1">
      <item>EURO KAPITAL d.o.o. za nekretnine i trgovinu</item>
    </derivirana_varijabla>
  </DomainObject.Predmet.ProtuStrankaListNazivFormated>
  <DomainObject.Predmet.ProtuStrankaListNazivFormatedOIB>
    <izvorni_sadrzaj>
      <item>EURO KAPITAL d.o.o. za nekretnine i trgovinu, OIB 75069555159</item>
    </izvorni_sadrzaj>
    <derivirana_varijabla naziv="DomainObject.Predmet.ProtuStrankaListNazivFormatedOIB_1">
      <item>EURO KAPITAL d.o.o. za nekretnine i trgovinu, OIB 75069555159</item>
    </derivirana_varijabla>
  </DomainObject.Predmet.ProtuStrankaListNazivFormatedOIB>
  <DomainObject.Predmet.OstaliListFormated>
    <izvorni_sadrzaj>
      <item>Goran Martić</item>
    </izvorni_sadrzaj>
    <derivirana_varijabla naziv="DomainObject.Predmet.OstaliListFormated_1">
      <item>Goran Martić</item>
    </derivirana_varijabla>
  </DomainObject.Predmet.OstaliListFormated>
  <DomainObject.Predmet.OstaliListFormatedOIB>
    <izvorni_sadrzaj>
      <item>Goran Martić, OIB 97586538519</item>
    </izvorni_sadrzaj>
    <derivirana_varijabla naziv="DomainObject.Predmet.OstaliListFormatedOIB_1">
      <item>Goran Martić, OIB 97586538519</item>
    </derivirana_varijabla>
  </DomainObject.Predmet.OstaliListFormatedOIB>
  <DomainObject.Predmet.OstaliListFormatedWithAdress>
    <izvorni_sadrzaj>
      <item>Goran Martić, Ulica Mak Dizdara 40 E, 23000 Zadar</item>
    </izvorni_sadrzaj>
    <derivirana_varijabla naziv="DomainObject.Predmet.OstaliListFormatedWithAdress_1">
      <item>Goran Martić, Ulica Mak Dizdara 40 E, 23000 Zadar</item>
    </derivirana_varijabla>
  </DomainObject.Predmet.OstaliListFormatedWithAdress>
  <DomainObject.Predmet.OstaliListFormatedWithAdressOIB>
    <izvorni_sadrzaj>
      <item>Goran Martić, OIB 97586538519, Ulica Mak Dizdara 40 E, 23000 Zadar</item>
    </izvorni_sadrzaj>
    <derivirana_varijabla naziv="DomainObject.Predmet.OstaliListFormatedWithAdressOIB_1">
      <item>Goran Martić, OIB 97586538519, Ulica Mak Dizdara 40 E, 23000 Zadar</item>
    </derivirana_varijabla>
  </DomainObject.Predmet.OstaliListFormatedWithAdressOIB>
  <DomainObject.Predmet.OstaliListNazivFormated>
    <izvorni_sadrzaj>
      <item>Goran Martić</item>
    </izvorni_sadrzaj>
    <derivirana_varijabla naziv="DomainObject.Predmet.OstaliListNazivFormated_1">
      <item>Goran Martić</item>
    </derivirana_varijabla>
  </DomainObject.Predmet.OstaliListNazivFormated>
  <DomainObject.Predmet.OstaliListNazivFormatedOIB>
    <izvorni_sadrzaj>
      <item>Goran Martić, OIB 97586538519</item>
    </izvorni_sadrzaj>
    <derivirana_varijabla naziv="DomainObject.Predmet.OstaliListNazivFormatedOIB_1">
      <item>Goran Martić, OIB 97586538519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St-8/2018-8</izvorni_sadrzaj>
    <derivirana_varijabla naziv="DomainObject.PoslovniBrojDokumenta_1">St-8/2018-8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EURO KAPITAL d.o.o. za nekretnine i trgovinu</izvorni_sadrzaj>
    <derivirana_varijabla naziv="DomainObject.Predmet.ProtustrankaIDrugi_1">EURO KAPITAL d.o.o. za nekretnine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EURO KAPITAL d.o.o. za nekretnine i trgovinu, OIB 75069555159, Ulica Mak Dizdara 40/E, 23000 Zadar</izvorni_sadrzaj>
    <derivirana_varijabla naziv="DomainObject.Predmet.ProtustrankaIDrugiAdressOIB_1">EURO KAPITAL d.o.o. za nekretnine i trgovinu, OIB 75069555159, Ulica Mak Dizdara 40/E,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EURO KAPITAL d.o.o. za nekretnine i trgovinu</item>
      <item>Goran Martić</item>
      <item>Goran Martić</item>
    </izvorni_sadrzaj>
    <derivirana_varijabla naziv="DomainObject.Predmet.SudioniciListNaziv_1">
      <item>FINA</item>
      <item>EURO KAPITAL d.o.o. za nekretnine i trgovinu</item>
      <item>Goran Martić</item>
      <item>Goran Martić</item>
    </derivirana_varijabla>
  </DomainObject.Predmet.SudioniciListNaziv>
  <DomainObject.Predmet.SudioniciListAdressOIB>
    <izvorni_sadrzaj>
      <item>FINA, OIB 85821130368</item>
      <item>EURO KAPITAL d.o.o. za nekretnine i trgovinu, OIB 75069555159, Ulica Mak Dizdara 40/E,23000 Zadar</item>
      <item>Goran Martić, OIB 97586538519, Ulica Mak Dizdara 40 E,23000 Zadar</item>
      <item>Goran Martić, OIB 97586538519, Mak Dizdara 40e,23000 Zadar</item>
    </izvorni_sadrzaj>
    <derivirana_varijabla naziv="DomainObject.Predmet.SudioniciListAdressOIB_1">
      <item>FINA, OIB 85821130368</item>
      <item>EURO KAPITAL d.o.o. za nekretnine i trgovinu, OIB 75069555159, Ulica Mak Dizdara 40/E,23000 Zadar</item>
      <item>Goran Martić, OIB 97586538519, Ulica Mak Dizdara 40 E,23000 Zadar</item>
      <item>Goran Martić, OIB 97586538519, Mak Dizdara 40e,23000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75069555159</item>
      <item>, OIB 97586538519</item>
      <item>, OIB 97586538519</item>
    </izvorni_sadrzaj>
    <derivirana_varijabla naziv="DomainObject.Predmet.SudioniciListNazivOIB_1">
      <item>, OIB 85821130368</item>
      <item>, OIB 75069555159</item>
      <item>, OIB 97586538519</item>
      <item>, OIB 97586538519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315</properties:Words>
  <properties:Characters>1702</properties:Characters>
  <properties:Lines>78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2018-02-21T12:20:00Z</dcterms:created>
  <dc:creator>Ardena Bajlo</dc:creator>
  <cp:lastModifiedBy>wsadmin</cp:lastModifiedBy>
  <cp:lastPrinted>2017-04-04T07:22:00Z</cp:lastPrinted>
  <dcterms:modified xmlns:xsi="http://www.w3.org/2001/XMLSchema-instance" xsi:type="dcterms:W3CDTF">2018-02-22T09:01:00Z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 St-8-2018-povodom prijedloga za otvaranje stečaja-22.2.2018.- po novom.docx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