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a6e6" w14:paraId="e83a6e6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9177E4">
        <w:t xml:space="preserve">RADIOKOMUNIKACIJE d.o.o. Split, Put </w:t>
      </w:r>
      <w:proofErr w:type="spellStart"/>
      <w:r w:rsidR="009177E4">
        <w:t>Skalica</w:t>
      </w:r>
      <w:proofErr w:type="spellEnd"/>
      <w:r w:rsidR="009177E4">
        <w:t xml:space="preserve"> 49, OIB: 27051517154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1D49C4">
        <w:rPr>
          <w:szCs w:val="24"/>
          <w:lang w:val="hr-HR"/>
        </w:rPr>
        <w:t>18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EA6C8A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9177E4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0443AB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9177E4">
        <w:rPr>
          <w:rFonts w:cs="Times New Roman" w:eastAsia="Times New Roman"/>
          <w:szCs w:val="24"/>
          <w:lang w:eastAsia="hr-HR"/>
        </w:rPr>
        <w:t xml:space="preserve">Srđan Kolundžić iz Splita, Put </w:t>
      </w:r>
      <w:proofErr w:type="spellStart"/>
      <w:r w:rsidR="009177E4">
        <w:rPr>
          <w:rFonts w:cs="Times New Roman" w:eastAsia="Times New Roman"/>
          <w:szCs w:val="24"/>
          <w:lang w:eastAsia="hr-HR"/>
        </w:rPr>
        <w:t>Skalica</w:t>
      </w:r>
      <w:proofErr w:type="spellEnd"/>
      <w:r w:rsidR="009177E4">
        <w:rPr>
          <w:rFonts w:cs="Times New Roman" w:eastAsia="Times New Roman"/>
          <w:szCs w:val="24"/>
          <w:lang w:eastAsia="hr-HR"/>
        </w:rPr>
        <w:t xml:space="preserve"> 49</w:t>
      </w:r>
    </w:p>
    <w:p w:rsidRDefault="009177E4" w:rsidP="006953FE" w:rsidR="009177E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privremeni stečajni upravitelj Stjepan </w:t>
      </w:r>
      <w:proofErr w:type="spellStart"/>
      <w:r>
        <w:rPr>
          <w:rFonts w:cs="Times New Roman" w:eastAsia="Times New Roman"/>
          <w:szCs w:val="24"/>
          <w:lang w:eastAsia="hr-HR"/>
        </w:rPr>
        <w:t>Kugler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dipl. ekonomist iz </w:t>
      </w:r>
      <w:proofErr w:type="spellStart"/>
      <w:r>
        <w:rPr>
          <w:rFonts w:cs="Times New Roman" w:eastAsia="Times New Roman"/>
          <w:szCs w:val="24"/>
          <w:lang w:eastAsia="hr-HR"/>
        </w:rPr>
        <w:t>Milne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Milna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739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1D49C4">
        <w:rPr>
          <w:szCs w:val="24"/>
        </w:rPr>
        <w:t>18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9177E4" w:rsidP="006953FE" w:rsidR="009177E4">
      <w:r>
        <w:t xml:space="preserve">- privremenom stečajnom upravitelju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916" w:rsidP="00EA6C8A" w:rsidR="00CA0916">
      <w:r>
        <w:separator/>
      </w:r>
    </w:p>
  </w:endnote>
  <w:endnote w:id="0" w:type="continuationSeparator">
    <w:p w:rsidRDefault="00CA0916" w:rsidP="00EA6C8A" w:rsidR="00CA0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916" w:rsidP="00EA6C8A" w:rsidR="00CA0916">
      <w:r>
        <w:separator/>
      </w:r>
    </w:p>
  </w:footnote>
  <w:footnote w:id="0" w:type="continuationSeparator">
    <w:p w:rsidRDefault="00CA0916" w:rsidP="00EA6C8A" w:rsidR="00CA09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9177E4">
      <w:t>1219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443AB"/>
    <w:rsid w:val="00066650"/>
    <w:rsid w:val="00085E7C"/>
    <w:rsid w:val="000B4D96"/>
    <w:rsid w:val="000D5416"/>
    <w:rsid w:val="000E6D83"/>
    <w:rsid w:val="001422DE"/>
    <w:rsid w:val="00195453"/>
    <w:rsid w:val="001D49C4"/>
    <w:rsid w:val="00243961"/>
    <w:rsid w:val="002547CA"/>
    <w:rsid w:val="003744DB"/>
    <w:rsid w:val="003C2F22"/>
    <w:rsid w:val="00405739"/>
    <w:rsid w:val="00417EA6"/>
    <w:rsid w:val="00463D65"/>
    <w:rsid w:val="00686823"/>
    <w:rsid w:val="006953FE"/>
    <w:rsid w:val="006E5840"/>
    <w:rsid w:val="0071519E"/>
    <w:rsid w:val="007673CD"/>
    <w:rsid w:val="007737FF"/>
    <w:rsid w:val="007F4A85"/>
    <w:rsid w:val="007F7A84"/>
    <w:rsid w:val="00814EDB"/>
    <w:rsid w:val="00815142"/>
    <w:rsid w:val="00853B3E"/>
    <w:rsid w:val="008F0F45"/>
    <w:rsid w:val="00915F73"/>
    <w:rsid w:val="009177E4"/>
    <w:rsid w:val="0095402B"/>
    <w:rsid w:val="00981D37"/>
    <w:rsid w:val="00A51DE9"/>
    <w:rsid w:val="00AC0141"/>
    <w:rsid w:val="00AF6A13"/>
    <w:rsid w:val="00B7506F"/>
    <w:rsid w:val="00C40974"/>
    <w:rsid w:val="00C61268"/>
    <w:rsid w:val="00CA0916"/>
    <w:rsid w:val="00D52930"/>
    <w:rsid w:val="00D8632A"/>
    <w:rsid w:val="00DD0D50"/>
    <w:rsid w:val="00E55744"/>
    <w:rsid w:val="00EA6C8A"/>
    <w:rsid w:val="00EB6A52"/>
    <w:rsid w:val="00F2599E"/>
    <w:rsid w:val="00F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915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F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F7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F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F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915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F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F7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F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F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65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RADIOKOMUNIKACIJE d.o.o. za proizvodnju, servis i trgovinu</izvorni_sadrzaj>
    <derivirana_varijabla naziv="DomainObject.Predmet.ProtustrankaFormated_1">  RADIOKOMUNIKACIJE d.o.o. za proizvodnju, servis i trgovinu</derivirana_varijabla>
  </DomainObject.Predmet.ProtustrankaFormated>
  <DomainObject.Predmet.ProtustrankaFormatedOIB>
    <izvorni_sadrzaj>  RADIOKOMUNIKACIJE d.o.o. za proizvodnju, servis i trgovinu, OIB 27051517154</izvorni_sadrzaj>
    <derivirana_varijabla naziv="DomainObject.Predmet.ProtustrankaFormatedOIB_1">  RADIOKOMUNIKACIJE d.o.o. za proizvodnju, servis i trgovinu, OIB 27051517154</derivirana_varijabla>
  </DomainObject.Predmet.ProtustrankaFormatedOIB>
  <DomainObject.Predmet.ProtustrankaFormatedWithAdress>
    <izvorni_sadrzaj> RADIOKOMUNIKACIJE d.o.o. za proizvodnju, servis i trgovinu, Put Skalica 49, 21000 Split</izvorni_sadrzaj>
    <derivirana_varijabla naziv="DomainObject.Predmet.ProtustrankaFormatedWithAdress_1"> RADIOKOMUNIKACIJE d.o.o. za proizvodnju, servis i trgovinu, Put Skalica 49, 21000 Split</derivirana_varijabla>
  </DomainObject.Predmet.ProtustrankaFormatedWithAdress>
  <DomainObject.Predmet.ProtustrankaFormatedWithAdressOIB>
    <izvorni_sadrzaj> RADIOKOMUNIKACIJE d.o.o. za proizvodnju, servis i trgovinu, OIB 27051517154, Put Skalica 49, 21000 Split</izvorni_sadrzaj>
    <derivirana_varijabla naziv="DomainObject.Predmet.ProtustrankaFormatedWithAdressOIB_1"> RADIOKOMUNIKACIJE d.o.o. za proizvodnju, servis i trgovinu, OIB 27051517154, Put Skalica 49, 21000 Split</derivirana_varijabla>
  </DomainObject.Predmet.ProtustrankaFormatedWithAdressOIB>
  <DomainObject.Predmet.ProtustrankaWithAdress>
    <izvorni_sadrzaj>RADIOKOMUNIKACIJE d.o.o. za proizvodnju, servis i trgovinu Put Skalica 49, 21000 Split</izvorni_sadrzaj>
    <derivirana_varijabla naziv="DomainObject.Predmet.ProtustrankaWithAdress_1">RADIOKOMUNIKACIJE d.o.o. za proizvodnju, servis i trgovinu Put Skalica 49, 21000 Split</derivirana_varijabla>
  </DomainObject.Predmet.ProtustrankaWithAdress>
  <DomainObject.Predmet.ProtustrankaWithAdressOIB>
    <izvorni_sadrzaj>RADIOKOMUNIKACIJE d.o.o. za proizvodnju, servis i trgovinu, OIB 27051517154, Put Skalica 49, 21000 Split</izvorni_sadrzaj>
    <derivirana_varijabla naziv="DomainObject.Predmet.ProtustrankaWithAdressOIB_1">RADIOKOMUNIKACIJE d.o.o. za proizvodnju, servis i trgovinu, OIB 27051517154, Put Skalica 49, 21000 Split</derivirana_varijabla>
  </DomainObject.Predmet.ProtustrankaWithAdressOIB>
  <DomainObject.Predmet.ProtustrankaNazivFormated>
    <izvorni_sadrzaj>RADIOKOMUNIKACIJE d.o.o. za proizvodnju, servis i trgovinu</izvorni_sadrzaj>
    <derivirana_varijabla naziv="DomainObject.Predmet.ProtustrankaNazivFormated_1">RADIOKOMUNIKACIJE d.o.o. za proizvodnju, servis i trgovinu</derivirana_varijabla>
  </DomainObject.Predmet.ProtustrankaNazivFormated>
  <DomainObject.Predmet.ProtustrankaNazivFormatedOIB>
    <izvorni_sadrzaj>RADIOKOMUNIKACIJE d.o.o. za proizvodnju, servis i trgovinu, OIB 27051517154</izvorni_sadrzaj>
    <derivirana_varijabla naziv="DomainObject.Predmet.ProtustrankaNazivFormatedOIB_1">RADIOKOMUNIKACIJE d.o.o. za proizvodnju, servis i trgovinu,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</item>
    </izvorni_sadrzaj>
    <derivirana_varijabla naziv="DomainObject.Predmet.ProtuStrankaListFormated_1">
      <item>RADIOKOMUNIKACIJE d.o.o. za proizvodnju, servis i trgovinu</item>
    </derivirana_varijabla>
  </DomainObject.Predmet.ProtuStrankaListFormated>
  <DomainObject.Predmet.ProtuStrankaListFormatedOIB>
    <izvorni_sadrzaj>
      <item>RADIOKOMUNIKACIJE d.o.o. za proizvodnju, servis i trgovinu, OIB 27051517154</item>
    </izvorni_sadrzaj>
    <derivirana_varijabla naziv="DomainObject.Predmet.ProtuStrankaListFormatedOIB_1">
      <item>RADIOKOMUNIKACIJE d.o.o. za proizvodnju, servis i trgovinu, OIB 27051517154</item>
    </derivirana_varijabla>
  </DomainObject.Predmet.ProtuStrankaListFormatedOIB>
  <DomainObject.Predmet.ProtuStrankaListFormatedWithAdress>
    <izvorni_sadrzaj>
      <item>RADIOKOMUNIKACIJE d.o.o. za proizvodnju, servis i trgovinu, Put Skalica 49, 21000 Split</item>
    </izvorni_sadrzaj>
    <derivirana_varijabla naziv="DomainObject.Predmet.ProtuStrankaListFormatedWithAdress_1">
      <item>RADIOKOMUNIKACIJE d.o.o. za proizvodnju, servis i trgovinu,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trgovinu, OIB 27051517154, Put Skalica 49, 21000 Split</item>
    </izvorni_sadrzaj>
    <derivirana_varijabla naziv="DomainObject.Predmet.ProtuStrankaListFormatedWithAdressOIB_1">
      <item>RADIOKOMUNIKACIJE d.o.o. za proizvodnju, servis i trgovinu,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</item>
    </izvorni_sadrzaj>
    <derivirana_varijabla naziv="DomainObject.Predmet.ProtuStrankaListNazivFormated_1">
      <item>RADIOKOMUNIKACIJE d.o.o. za proizvodnju, servis i trgovinu</item>
    </derivirana_varijabla>
  </DomainObject.Predmet.ProtuStrankaListNazivFormated>
  <DomainObject.Predmet.ProtuStrankaListNazivFormatedOIB>
    <izvorni_sadrzaj>
      <item>RADIOKOMUNIKACIJE d.o.o. za proizvodnju, servis i trgovinu, OIB 27051517154</item>
    </izvorni_sadrzaj>
    <derivirana_varijabla naziv="DomainObject.Predmet.ProtuStrankaListNazivFormatedOIB_1">
      <item>RADIOKOMUNIKACIJE d.o.o. za proizvodnju, servis i trgovinu,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</izvorni_sadrzaj>
    <derivirana_varijabla naziv="DomainObject.Predmet.ProtustrankaIDrugi_1">RADIOKOMUNIKACIJE d.o.o. za proizvodnju, servis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trgovinu, OIB 27051517154, Put Skalica 49, 21000 Split</izvorni_sadrzaj>
    <derivirana_varijabla naziv="DomainObject.Predmet.ProtustrankaIDrugiAdressOIB_1">RADIOKOMUNIKACIJE d.o.o. za proizvodnju, servis i trgovinu,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</item>
      <item>FINANCIJSKA AGENCIJA, RC SPLIT</item>
      <item>Srđan Kolundžić</item>
    </izvorni_sadrzaj>
    <derivirana_varijabla naziv="DomainObject.Predmet.SudioniciListNaziv_1">
      <item>RADIOKOMUNIKACIJE d.o.o. za proizvodnju, servis i trgovinu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1245</properties:Characters>
  <properties:Lines>37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2017-10-18T11:28:00Z</dcterms:created>
  <dc:creator>Katarina Mikulić</dc:creator>
  <cp:lastModifiedBy>Katarina Mikulić</cp:lastModifiedBy>
  <cp:lastPrinted>2017-10-18T11:30:00Z</cp:lastPrinted>
  <dcterms:modified xmlns:xsi="http://www.w3.org/2001/XMLSchema-instance" xsi:type="dcterms:W3CDTF">2017-10-18T12:54:00Z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