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a83d" w14:paraId="3d4a83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36F8A" w:rsidP="00536F8A" w:rsidR="00536F8A" w:rsidRPr="00536F8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36F8A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536F8A">
        <w:rPr>
          <w:rFonts w:cs="Times New Roman" w:eastAsia="Times New Roman"/>
          <w:lang w:eastAsia="hr-HR"/>
        </w:rPr>
        <w:t>Broj: 14. St-1466/2016.</w:t>
      </w:r>
    </w:p>
    <w:p w:rsidRDefault="00536F8A" w:rsidP="00536F8A" w:rsidR="00536F8A" w:rsidRPr="00536F8A">
      <w:pPr>
        <w:spacing w:after="0"/>
        <w:rPr>
          <w:rFonts w:cs="Times New Roman" w:eastAsia="Times New Roman"/>
          <w:lang w:eastAsia="hr-HR"/>
        </w:rPr>
      </w:pPr>
      <w:r w:rsidRPr="00536F8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36F8A" w:rsidP="00536F8A" w:rsidR="00536F8A" w:rsidRPr="00536F8A">
      <w:pPr>
        <w:spacing w:after="0"/>
        <w:rPr>
          <w:rFonts w:cs="Times New Roman" w:eastAsia="Times New Roman"/>
          <w:b/>
          <w:lang w:eastAsia="hr-HR"/>
        </w:rPr>
      </w:pPr>
      <w:r w:rsidRPr="00536F8A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F8A" w:rsidP="00536F8A" w:rsidR="00536F8A" w:rsidRPr="00536F8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36F8A">
        <w:rPr>
          <w:rFonts w:cs="Times New Roman" w:eastAsia="Times New Roman"/>
          <w:b/>
          <w:lang w:eastAsia="hr-HR"/>
        </w:rPr>
        <w:t>O G L A S</w:t>
      </w: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  <w:r w:rsidRPr="00536F8A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536F8A">
        <w:rPr>
          <w:rFonts w:cs="Times New Roman" w:eastAsia="Times New Roman"/>
          <w:lang w:eastAsia="hr-HR"/>
        </w:rPr>
        <w:t xml:space="preserve">nad stečajnim Dužnikom: NATURA DOMESTICA za trgovinu i usluge društvo s ograničenom odgovornošću, Grab 120., Grab, (Grad Trilj), OIB: 36798450900., MBS: 060242332., </w:t>
      </w:r>
      <w:r w:rsidRPr="00536F8A">
        <w:rPr>
          <w:rFonts w:cs="Times New Roman" w:eastAsia="Times New Roman"/>
          <w:lang w:eastAsia="hr-HR" w:val="en-US"/>
        </w:rPr>
        <w:t xml:space="preserve">a </w:t>
      </w:r>
      <w:r w:rsidRPr="00536F8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36F8A">
        <w:rPr>
          <w:rFonts w:cs="Times New Roman" w:eastAsia="Times New Roman"/>
          <w:lang w:eastAsia="hr-HR" w:val="en-US"/>
        </w:rPr>
        <w:t xml:space="preserve"> </w:t>
      </w:r>
      <w:r w:rsidRPr="00536F8A">
        <w:rPr>
          <w:rFonts w:cs="Times New Roman" w:eastAsia="Times New Roman"/>
          <w:lang w:eastAsia="hr-HR"/>
        </w:rPr>
        <w:t>temeljem članaka 428. – 434. Stečajnog zakona („Narodne novine“, broj: 71/15., dalje: SZ/15.), dana 30. rujna 2016. godine, objavljuje slijedeći</w:t>
      </w: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F8A" w:rsidP="00536F8A" w:rsidR="00536F8A" w:rsidRPr="00536F8A">
      <w:pPr>
        <w:spacing w:after="0"/>
        <w:jc w:val="center"/>
        <w:rPr>
          <w:rFonts w:cs="Times New Roman" w:eastAsia="Times New Roman"/>
          <w:lang w:eastAsia="hr-HR"/>
        </w:rPr>
      </w:pPr>
      <w:r w:rsidRPr="00536F8A">
        <w:rPr>
          <w:rFonts w:cs="Times New Roman" w:eastAsia="Times New Roman"/>
          <w:lang w:eastAsia="hr-HR"/>
        </w:rPr>
        <w:t>o g l a s</w:t>
      </w:r>
    </w:p>
    <w:p w:rsidRDefault="00536F8A" w:rsidP="00536F8A" w:rsidR="00536F8A" w:rsidRPr="00536F8A">
      <w:pPr>
        <w:spacing w:after="0"/>
        <w:jc w:val="both"/>
        <w:rPr>
          <w:rFonts w:cs="Times New Roman" w:eastAsia="Calibri"/>
        </w:rPr>
      </w:pPr>
    </w:p>
    <w:p w:rsidRDefault="00536F8A" w:rsidP="00536F8A" w:rsidR="00536F8A" w:rsidRPr="00536F8A">
      <w:pPr>
        <w:spacing w:after="0"/>
        <w:ind w:firstLine="708"/>
        <w:jc w:val="both"/>
        <w:rPr>
          <w:rFonts w:cs="Times New Roman" w:eastAsia="Calibri"/>
        </w:rPr>
      </w:pPr>
      <w:r w:rsidRPr="00536F8A">
        <w:rPr>
          <w:rFonts w:cs="Times New Roman" w:eastAsia="Calibri"/>
          <w:b/>
        </w:rPr>
        <w:t>1)</w:t>
      </w:r>
      <w:r w:rsidRPr="00536F8A">
        <w:rPr>
          <w:rFonts w:cs="Times New Roman" w:eastAsia="Calibri"/>
        </w:rPr>
        <w:t xml:space="preserve">  Dužnik: NATURA DOMESTICA za trgovinu i usluge društvo s ograničenom odgovornošću, Grab 120., Grab, (Grad Trilj),  OIB: 36798450900., MBS: 060242332., na dan stupanja na snagu SZ/15.: 01. rujna 2015. godine, u Očevidniku redoslijeda osnova za plaćanje ima evidentirane neizvršene osnove za plaćanje u neprekinutom razdoblju od 603. dana u ukupnom iznosu od: 38.588,42 kune a u koji iznos je uračunata kamata i naknada FINA-e za provedbu ovrhe na novčanim sredstvima.  </w:t>
      </w:r>
    </w:p>
    <w:p w:rsidRDefault="00536F8A" w:rsidP="00536F8A" w:rsidR="00536F8A" w:rsidRPr="00536F8A">
      <w:pPr>
        <w:spacing w:after="0"/>
        <w:ind w:firstLine="708"/>
        <w:jc w:val="both"/>
        <w:rPr>
          <w:rFonts w:cs="Times New Roman" w:eastAsia="Calibri"/>
        </w:rPr>
      </w:pPr>
      <w:r w:rsidRPr="00536F8A">
        <w:rPr>
          <w:rFonts w:cs="Times New Roman" w:eastAsia="Calibri"/>
          <w:b/>
        </w:rPr>
        <w:t>2)</w:t>
      </w:r>
      <w:r w:rsidRPr="00536F8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36F8A" w:rsidP="00536F8A" w:rsidR="00536F8A" w:rsidRPr="00536F8A">
      <w:pPr>
        <w:spacing w:after="0"/>
        <w:ind w:firstLine="708"/>
        <w:jc w:val="both"/>
        <w:rPr>
          <w:rFonts w:cs="Times New Roman" w:eastAsia="Calibri"/>
        </w:rPr>
      </w:pPr>
      <w:r w:rsidRPr="00536F8A">
        <w:rPr>
          <w:rFonts w:cs="Times New Roman" w:eastAsia="Calibri"/>
          <w:b/>
        </w:rPr>
        <w:t>3)</w:t>
      </w:r>
      <w:r w:rsidRPr="00536F8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36F8A" w:rsidP="00536F8A" w:rsidR="00536F8A" w:rsidRPr="00536F8A">
      <w:pPr>
        <w:spacing w:after="0"/>
        <w:ind w:firstLine="708"/>
        <w:jc w:val="both"/>
        <w:rPr>
          <w:rFonts w:cs="Times New Roman" w:eastAsia="Calibri"/>
        </w:rPr>
      </w:pPr>
      <w:r w:rsidRPr="00536F8A">
        <w:rPr>
          <w:rFonts w:cs="Times New Roman" w:eastAsia="Calibri"/>
          <w:b/>
        </w:rPr>
        <w:t>4)</w:t>
      </w:r>
      <w:r w:rsidRPr="00536F8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36F8A" w:rsidP="00536F8A" w:rsidR="00536F8A" w:rsidRPr="00536F8A">
      <w:pPr>
        <w:spacing w:after="0"/>
        <w:ind w:firstLine="708"/>
        <w:jc w:val="both"/>
        <w:rPr>
          <w:rFonts w:cs="Times New Roman" w:eastAsia="Calibri"/>
        </w:rPr>
      </w:pPr>
      <w:r w:rsidRPr="00536F8A">
        <w:rPr>
          <w:rFonts w:cs="Times New Roman" w:eastAsia="Calibri"/>
          <w:b/>
        </w:rPr>
        <w:t>5)</w:t>
      </w:r>
      <w:r w:rsidRPr="00536F8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36F8A" w:rsidP="00536F8A" w:rsidR="00536F8A" w:rsidRPr="00536F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6F8A" w:rsidP="00536F8A" w:rsidR="00536F8A" w:rsidRPr="00536F8A">
      <w:pPr>
        <w:spacing w:after="0"/>
        <w:jc w:val="center"/>
        <w:rPr>
          <w:rFonts w:cs="Times New Roman" w:eastAsia="Times New Roman"/>
          <w:lang w:eastAsia="hr-HR"/>
        </w:rPr>
      </w:pPr>
      <w:r w:rsidRPr="00536F8A">
        <w:rPr>
          <w:rFonts w:cs="Times New Roman" w:eastAsia="Times New Roman"/>
          <w:lang w:eastAsia="hr-HR"/>
        </w:rPr>
        <w:t>(Oglas broj: 14. St-1466/2016., od 30. rujna 2016. godine.).</w:t>
      </w: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  <w:r w:rsidRPr="00536F8A">
        <w:rPr>
          <w:rFonts w:cs="Times New Roman" w:eastAsia="Times New Roman"/>
          <w:lang w:eastAsia="hr-HR"/>
        </w:rPr>
        <w:t xml:space="preserve">DNA:  </w:t>
      </w:r>
      <w:r w:rsidRPr="00536F8A">
        <w:rPr>
          <w:rFonts w:cs="Times New Roman" w:eastAsia="Times New Roman"/>
          <w:b/>
          <w:lang w:eastAsia="hr-HR"/>
        </w:rPr>
        <w:t>1)</w:t>
      </w:r>
      <w:r w:rsidRPr="00536F8A">
        <w:rPr>
          <w:rFonts w:cs="Times New Roman" w:eastAsia="Times New Roman"/>
          <w:lang w:eastAsia="hr-HR"/>
        </w:rPr>
        <w:t xml:space="preserve">  Dužnika</w:t>
      </w: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  <w:r w:rsidRPr="00536F8A">
        <w:rPr>
          <w:rFonts w:cs="Times New Roman" w:eastAsia="Times New Roman"/>
          <w:lang w:eastAsia="hr-HR"/>
        </w:rPr>
        <w:t xml:space="preserve">            </w:t>
      </w:r>
      <w:r w:rsidRPr="00536F8A">
        <w:rPr>
          <w:rFonts w:cs="Times New Roman" w:eastAsia="Times New Roman"/>
          <w:b/>
          <w:lang w:eastAsia="hr-HR"/>
        </w:rPr>
        <w:t>2</w:t>
      </w:r>
      <w:r w:rsidRPr="00536F8A">
        <w:rPr>
          <w:rFonts w:cs="Times New Roman" w:eastAsia="Times New Roman"/>
          <w:lang w:eastAsia="hr-HR"/>
        </w:rPr>
        <w:t>) Oglasna ploča Suda – rok 55. dana,</w:t>
      </w: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  <w:r w:rsidRPr="00536F8A">
        <w:rPr>
          <w:rFonts w:cs="Times New Roman" w:eastAsia="Times New Roman"/>
          <w:lang w:eastAsia="hr-HR"/>
        </w:rPr>
        <w:t xml:space="preserve">            </w:t>
      </w:r>
      <w:r w:rsidRPr="00536F8A">
        <w:rPr>
          <w:rFonts w:cs="Times New Roman" w:eastAsia="Times New Roman"/>
          <w:b/>
          <w:lang w:eastAsia="hr-HR"/>
        </w:rPr>
        <w:t>3)</w:t>
      </w:r>
      <w:r w:rsidRPr="00536F8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  <w:r w:rsidRPr="00536F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6F8A" w:rsidP="00536F8A" w:rsidR="00536F8A" w:rsidRPr="00536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6F8A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72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St-1466/2016-4</izvorni_sadrzaj>
    <derivirana_varijabla naziv="DomainObject.Oznaka_1">St-1466/2016-4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St-1466/2016</izvorni_sadrzaj>
    <derivirana_varijabla naziv="DomainObject.Predmet.OznakaBroj_1">St-1466/2016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DOMESTICA za trgovinu i usluge društvo s ograničenom odgovornošću u stečaju</izvorni_sadrzaj>
    <derivirana_varijabla naziv="DomainObject.Predmet.ProtustrankaFormated_1">  NATURA DOMESTICA za trgovinu i usluge društvo s ograničenom odgovornošću u stečaju</derivirana_varijabla>
  </DomainObject.Predmet.ProtustrankaFormated>
  <DomainObject.Predmet.ProtustrankaFormatedOIB>
    <izvorni_sadrzaj>  NATURA DOMESTICA za trgovinu i usluge društvo s ograničenom odgovornošću u stečaju, OIB 36798450900</izvorni_sadrzaj>
    <derivirana_varijabla naziv="DomainObject.Predmet.ProtustrankaFormatedOIB_1">  NATURA DOMESTICA za trgovinu i usluge društvo s ograničenom odgovornošću u stečaju, OIB 36798450900</derivirana_varijabla>
  </DomainObject.Predmet.ProtustrankaFormatedOIB>
  <DomainObject.Predmet.ProtustrankaFormatedWithAdress>
    <izvorni_sadrzaj> NATURA DOMESTICA za trgovinu i usluge društvo s ograničenom odgovornošću u stečaju, Grab 210, 21238 Grab</izvorni_sadrzaj>
    <derivirana_varijabla naziv="DomainObject.Predmet.ProtustrankaFormatedWithAdress_1"> NATURA DOMESTICA za trgovinu i usluge društvo s ograničenom odgovornošću u stečaju, Grab 210, 21238 Grab</derivirana_varijabla>
  </DomainObject.Predmet.ProtustrankaFormatedWithAdress>
  <DomainObject.Predmet.ProtustrankaFormatedWithAdressOIB>
    <izvorni_sadrzaj> NATURA DOMESTICA za trgovinu i usluge društvo s ograničenom odgovornošću u stečaju, OIB 36798450900, Grab 210, 21238 Grab</izvorni_sadrzaj>
    <derivirana_varijabla naziv="DomainObject.Predmet.ProtustrankaFormatedWithAdressOIB_1"> NATURA DOMESTICA za trgovinu i usluge društvo s ograničenom odgovornošću u stečaju, OIB 36798450900, Grab 210, 21238 Grab</derivirana_varijabla>
  </DomainObject.Predmet.ProtustrankaFormatedWithAdressOIB>
  <DomainObject.Predmet.ProtustrankaWithAdress>
    <izvorni_sadrzaj>NATURA DOMESTICA za trgovinu i usluge društvo s ograničenom odgovornošću u stečaju Grab 210, 21238 Grab</izvorni_sadrzaj>
    <derivirana_varijabla naziv="DomainObject.Predmet.ProtustrankaWithAdress_1">NATURA DOMESTICA za trgovinu i usluge društvo s ograničenom odgovornošću u stečaju Grab 210, 21238 Grab</derivirana_varijabla>
  </DomainObject.Predmet.ProtustrankaWithAdress>
  <DomainObject.Predmet.ProtustrankaWithAdressOIB>
    <izvorni_sadrzaj>NATURA DOMESTICA za trgovinu i usluge društvo s ograničenom odgovornošću u stečaju, OIB 36798450900, Grab 210, 21238 Grab</izvorni_sadrzaj>
    <derivirana_varijabla naziv="DomainObject.Predmet.ProtustrankaWithAdressOIB_1">NATURA DOMESTICA za trgovinu i usluge društvo s ograničenom odgovornošću u stečaju, OIB 36798450900, Grab 210, 21238 Grab</derivirana_varijabla>
  </DomainObject.Predmet.ProtustrankaWithAdressOIB>
  <DomainObject.Predmet.ProtustrankaNazivFormated>
    <izvorni_sadrzaj>NATURA DOMESTICA za trgovinu i usluge društvo s ograničenom odgovornošću u stečaju</izvorni_sadrzaj>
    <derivirana_varijabla naziv="DomainObject.Predmet.ProtustrankaNazivFormated_1">NATURA DOMESTICA za trgovinu i usluge društvo s ograničenom odgovornošću u stečaju</derivirana_varijabla>
  </DomainObject.Predmet.ProtustrankaNazivFormated>
  <DomainObject.Predmet.ProtustrankaNazivFormatedOIB>
    <izvorni_sadrzaj>NATURA DOMESTICA za trgovinu i usluge društvo s ograničenom odgovornošću u stečaju, OIB 36798450900</izvorni_sadrzaj>
    <derivirana_varijabla naziv="DomainObject.Predmet.ProtustrankaNazivFormatedOIB_1">NATURA DOMESTICA za trgovinu i usluge društvo s ograničenom odgovornošću u stečaju, OIB 36798450900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38588.42</izvorni_sadrzaj>
    <derivirana_varijabla naziv="DomainObject.Predmet.TrenutnaVrijednost_1">38588.42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 DOMESTICA za trgovinu i usluge društvo s ograničenom odgovornošću u stečaju</item>
    </izvorni_sadrzaj>
    <derivirana_varijabla naziv="DomainObject.Predmet.ProtuStrankaListFormated_1">
      <item>NATURA DOMESTICA za trgovinu i usluge društvo s ograničenom odgovornošću u stečaju</item>
    </derivirana_varijabla>
  </DomainObject.Predmet.ProtuStrankaListFormated>
  <DomainObject.Predmet.ProtuStrankaListFormatedOIB>
    <izvorni_sadrzaj>
      <item>NATURA DOMESTICA za trgovinu i usluge društvo s ograničenom odgovornošću u stečaju, OIB 36798450900</item>
    </izvorni_sadrzaj>
    <derivirana_varijabla naziv="DomainObject.Predmet.ProtuStrankaListFormatedOIB_1">
      <item>NATURA DOMESTICA za trgovinu i usluge društvo s ograničenom odgovornošću u stečaju, OIB 36798450900</item>
    </derivirana_varijabla>
  </DomainObject.Predmet.ProtuStrankaListFormatedOIB>
  <DomainObject.Predmet.ProtuStrankaListFormatedWithAdress>
    <izvorni_sadrzaj>
      <item>NATURA DOMESTICA za trgovinu i usluge društvo s ograničenom odgovornošću u stečaju, Grab 210, 21238 Grab</item>
    </izvorni_sadrzaj>
    <derivirana_varijabla naziv="DomainObject.Predmet.ProtuStrankaListFormatedWithAdress_1">
      <item>NATURA DOMESTICA za trgovinu i usluge društvo s ograničenom odgovornošću u stečaju, Grab 210, 21238 Grab</item>
    </derivirana_varijabla>
  </DomainObject.Predmet.ProtuStrankaListFormatedWithAdress>
  <DomainObject.Predmet.ProtuStrankaListFormatedWithAdressOIB>
    <izvorni_sadrzaj>
      <item>NATURA DOMESTICA za trgovinu i usluge društvo s ograničenom odgovornošću u stečaju, OIB 36798450900, Grab 210, 21238 Grab</item>
    </izvorni_sadrzaj>
    <derivirana_varijabla naziv="DomainObject.Predmet.ProtuStrankaListFormatedWithAdressOIB_1">
      <item>NATURA DOMESTICA za trgovinu i usluge društvo s ograničenom odgovornošću u stečaju, OIB 36798450900, Grab 210, 21238 Grab</item>
    </derivirana_varijabla>
  </DomainObject.Predmet.ProtuStrankaListFormatedWithAdressOIB>
  <DomainObject.Predmet.ProtuStrankaListNazivFormated>
    <izvorni_sadrzaj>
      <item>NATURA DOMESTICA za trgovinu i usluge društvo s ograničenom odgovornošću u stečaju</item>
    </izvorni_sadrzaj>
    <derivirana_varijabla naziv="DomainObject.Predmet.ProtuStrankaListNazivFormated_1">
      <item>NATURA DOMESTICA za trgovinu i usluge društvo s ograničenom odgovornošću u stečaju</item>
    </derivirana_varijabla>
  </DomainObject.Predmet.ProtuStrankaListNazivFormated>
  <DomainObject.Predmet.ProtuStrankaListNazivFormatedOIB>
    <izvorni_sadrzaj>
      <item>NATURA DOMESTICA za trgovinu i usluge društvo s ograničenom odgovornošću u stečaju, OIB 36798450900</item>
    </izvorni_sadrzaj>
    <derivirana_varijabla naziv="DomainObject.Predmet.ProtuStrankaListNazivFormatedOIB_1">
      <item>NATURA DOMESTICA za trgovinu i usluge društvo s ograničenom odgovornošću u stečaju, OIB 36798450900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St-1466/2016-4</izvorni_sadrzaj>
    <derivirana_varijabla naziv="DomainObject.PoslovniBrojDokumenta_1">St-1466/2016-4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 DOMESTICA za trgovinu i usluge društvo s ograničenom odgovornošću u stečaju</izvorni_sadrzaj>
    <derivirana_varijabla naziv="DomainObject.Predmet.ProtustrankaIDrugi_1">NATURA DOMESTICA za trgovinu i usluge društvo s ograničenom odgovornošću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 DOMESTICA za trgovinu i usluge društvo s ograničenom odgovornošću u stečaju, OIB 36798450900, Grab 210, 21238 Grab</izvorni_sadrzaj>
    <derivirana_varijabla naziv="DomainObject.Predmet.ProtustrankaIDrugiAdressOIB_1">NATURA DOMESTICA za trgovinu i usluge društvo s ograničenom odgovornošću u stečaju, OIB 36798450900, Grab 210, 21238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DOMESTICA za trgovinu i usluge društvo s ograničenom odgovornošću u stečaju</item>
      <item>FINA</item>
    </izvorni_sadrzaj>
    <derivirana_varijabla naziv="DomainObject.Predmet.SudioniciListNaziv_1">
      <item>NATURA DOMESTICA za trgovinu i usluge društvo s ograničenom odgovornošću u stečaju</item>
      <item>FINA</item>
    </derivirana_varijabla>
  </DomainObject.Predmet.SudioniciListNaziv>
  <DomainObject.Predmet.SudioniciListAdressOIB>
    <izvorni_sadrzaj>
      <item>NATURA DOMESTICA za trgovinu i usluge društvo s ograničenom odgovornošću u stečaju, OIB 36798450900, Grab 210,21238 Grab</item>
      <item>FINA, OIB 85821130368</item>
    </izvorni_sadrzaj>
    <derivirana_varijabla naziv="DomainObject.Predmet.SudioniciListAdressOIB_1">
      <item>NATURA DOMESTICA za trgovinu i usluge društvo s ograničenom odgovornošću u stečaju, OIB 36798450900, Grab 210,21238 Grab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92DD8-2F50-4FE4-823B-1705A2596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2283</properties:Characters>
  <properties:Lines>54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2016-09-30T08:30:00Z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St-1466/2016-4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