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4C4" w:rsidP="00EB22C2" w:rsidRDefault="00EB22C2" w14:paraId="83389b3" w14:textId="83389b3">
      <w:pPr>
        <w:jc w:val="right"/>
        <w15:collapsed w:val="false"/>
      </w:pPr>
      <w:bookmarkStart w:name="_GoBack" w:id="0"/>
      <w:bookmarkEnd w:id="0"/>
      <w:r>
        <w:t xml:space="preserve">36. </w:t>
      </w:r>
      <w:r w:rsidR="00353268">
        <w:t>Sp</w:t>
      </w:r>
      <w:r>
        <w:t>-</w:t>
      </w:r>
      <w:r w:rsidR="000327E3">
        <w:t>5414</w:t>
      </w:r>
      <w:r w:rsidR="000449A6">
        <w:t>/19-</w:t>
      </w:r>
      <w:r w:rsidR="000327E3">
        <w:t>3</w:t>
      </w:r>
    </w:p>
    <w:p w:rsidR="00F629B2" w:rsidP="00A44AC8" w:rsidRDefault="00F629B2">
      <w:pPr>
        <w:tabs>
          <w:tab w:val="left" w:pos="8339"/>
        </w:tabs>
        <w:rPr>
          <w:sz w:val="22"/>
          <w:szCs w:val="22"/>
        </w:rPr>
      </w:pPr>
    </w:p>
    <w:p w:rsidR="00F629B2" w:rsidP="00A44AC8" w:rsidRDefault="001D24E8">
      <w:pPr>
        <w:tabs>
          <w:tab w:val="left" w:pos="8339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768350" cy="1024255"/>
            <wp:effectExtent l="0" t="0" r="0" b="444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29B2" w:rsidP="00A44AC8" w:rsidRDefault="00F629B2">
      <w:pPr>
        <w:tabs>
          <w:tab w:val="left" w:pos="8339"/>
        </w:tabs>
        <w:rPr>
          <w:sz w:val="22"/>
          <w:szCs w:val="22"/>
        </w:rPr>
      </w:pPr>
    </w:p>
    <w:p w:rsidRPr="00A374D8" w:rsidR="003E0128" w:rsidP="00A44AC8" w:rsidRDefault="00111AA3">
      <w:pPr>
        <w:tabs>
          <w:tab w:val="left" w:pos="8339"/>
        </w:tabs>
        <w:rPr>
          <w:sz w:val="22"/>
          <w:szCs w:val="22"/>
        </w:rPr>
      </w:pPr>
      <w:r w:rsidRPr="00A374D8">
        <w:rPr>
          <w:sz w:val="22"/>
          <w:szCs w:val="22"/>
        </w:rPr>
        <w:t xml:space="preserve"> </w:t>
      </w:r>
      <w:r w:rsidR="00F2124E">
        <w:rPr>
          <w:sz w:val="22"/>
          <w:szCs w:val="22"/>
        </w:rPr>
        <w:t>Republika Hrvatska</w:t>
      </w:r>
      <w:r w:rsidRPr="00A374D8">
        <w:rPr>
          <w:sz w:val="22"/>
          <w:szCs w:val="22"/>
        </w:rPr>
        <w:t xml:space="preserve">                                                                                       </w:t>
      </w:r>
    </w:p>
    <w:p w:rsidRPr="00F2124E" w:rsidR="006C1577" w:rsidP="008F7288" w:rsidRDefault="003E0128">
      <w:r w:rsidRPr="00F2124E">
        <w:rPr>
          <w:sz w:val="22"/>
          <w:szCs w:val="22"/>
        </w:rPr>
        <w:t xml:space="preserve"> </w:t>
      </w:r>
      <w:r w:rsidRPr="00F2124E" w:rsidR="00F2124E">
        <w:rPr>
          <w:sz w:val="22"/>
          <w:szCs w:val="22"/>
        </w:rPr>
        <w:t>Općinski sud u Osijeku</w:t>
      </w:r>
    </w:p>
    <w:p w:rsidRPr="00A44AC8" w:rsidR="006C1577" w:rsidP="008F7288" w:rsidRDefault="003E0128">
      <w:r w:rsidRPr="00A44AC8">
        <w:t xml:space="preserve"> </w:t>
      </w:r>
      <w:r w:rsidRPr="00A44AC8" w:rsidR="005F1D54">
        <w:t>Europska avenija</w:t>
      </w:r>
      <w:r w:rsidRPr="00A44AC8" w:rsidR="006C1577">
        <w:t xml:space="preserve"> 7</w:t>
      </w:r>
    </w:p>
    <w:p w:rsidR="00D03E75" w:rsidP="00D03E75" w:rsidRDefault="003E0128">
      <w:pPr>
        <w:tabs>
          <w:tab w:val="left" w:pos="8339"/>
        </w:tabs>
      </w:pPr>
      <w:r w:rsidRPr="00A44AC8">
        <w:t xml:space="preserve"> </w:t>
      </w:r>
      <w:r w:rsidRPr="00A44AC8" w:rsidR="006C1577">
        <w:t xml:space="preserve">31000 </w:t>
      </w:r>
      <w:r w:rsidR="00EB22C2">
        <w:t>Osijek</w:t>
      </w:r>
    </w:p>
    <w:p w:rsidR="00D03E75" w:rsidP="00D03E75" w:rsidRDefault="00D03E75">
      <w:pPr>
        <w:tabs>
          <w:tab w:val="left" w:pos="8339"/>
        </w:tabs>
      </w:pPr>
    </w:p>
    <w:p w:rsidR="00D03E75" w:rsidP="00D03E75" w:rsidRDefault="00D03E75">
      <w:pPr>
        <w:tabs>
          <w:tab w:val="left" w:pos="8339"/>
        </w:tabs>
      </w:pPr>
    </w:p>
    <w:p w:rsidR="008B0F0B" w:rsidP="008B0F0B" w:rsidRDefault="00353268">
      <w:pPr>
        <w:tabs>
          <w:tab w:val="left" w:pos="8339"/>
        </w:tabs>
        <w:jc w:val="center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center"/>
      </w:pPr>
    </w:p>
    <w:p w:rsidR="008B0F0B" w:rsidP="008B0F0B" w:rsidRDefault="00353268">
      <w:pPr>
        <w:tabs>
          <w:tab w:val="left" w:pos="8339"/>
        </w:tabs>
        <w:jc w:val="right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right"/>
      </w:pPr>
    </w:p>
    <w:p w:rsidR="008B0F0B" w:rsidP="00353268" w:rsidRDefault="008B0F0B">
      <w:pPr>
        <w:jc w:val="both"/>
      </w:pPr>
      <w:r>
        <w:tab/>
      </w:r>
      <w:r w:rsidR="00353268">
        <w:t>Općinski sud u Osijeku, po sudskom savjetniku Marijanu Šakoti, u jednostavnom postupku stečaja nad imovinom potrošača</w:t>
      </w:r>
      <w:r w:rsidR="00FB13EF">
        <w:t xml:space="preserve"> </w:t>
      </w:r>
      <w:r w:rsidR="000327E3">
        <w:t>Ivana Hnačuka iz Osijeka, Vukovarska cesta 114C, OIB: 13191000573</w:t>
      </w:r>
      <w:r w:rsidR="000449A6">
        <w:t>,</w:t>
      </w:r>
      <w:r w:rsidR="00353268">
        <w:t xml:space="preserve"> odlučujući o prijedlogu </w:t>
      </w:r>
      <w:r w:rsidR="000449A6">
        <w:t>Financijske agencije (FINA)</w:t>
      </w:r>
      <w:r w:rsidR="00353268">
        <w:t xml:space="preserve"> za provedbu jednostavnog postupka stečaja nad imovinom potrošača,  objavljuje</w:t>
      </w:r>
    </w:p>
    <w:p w:rsidR="00353268" w:rsidP="00353268" w:rsidRDefault="00353268">
      <w:pPr>
        <w:jc w:val="both"/>
      </w:pPr>
    </w:p>
    <w:p w:rsidR="008B0F0B" w:rsidP="008B0F0B" w:rsidRDefault="008B0F0B">
      <w:pPr>
        <w:jc w:val="both"/>
      </w:pPr>
    </w:p>
    <w:p w:rsidR="008B0F0B" w:rsidP="008B0F0B" w:rsidRDefault="008B0F0B">
      <w:pPr>
        <w:jc w:val="center"/>
      </w:pPr>
      <w:r>
        <w:t>O G L A S</w:t>
      </w:r>
    </w:p>
    <w:p w:rsidR="00F629B2" w:rsidP="008B0F0B" w:rsidRDefault="00F629B2">
      <w:pPr>
        <w:jc w:val="center"/>
      </w:pPr>
    </w:p>
    <w:p w:rsidR="008B0F0B" w:rsidP="008B0F0B" w:rsidRDefault="008B0F0B">
      <w:pPr>
        <w:jc w:val="center"/>
      </w:pPr>
    </w:p>
    <w:p w:rsidR="00353268" w:rsidP="000449A6" w:rsidRDefault="00353268">
      <w:pPr>
        <w:jc w:val="both"/>
      </w:pPr>
      <w:r>
        <w:t xml:space="preserve"> </w:t>
      </w:r>
      <w:r>
        <w:tab/>
        <w:t xml:space="preserve">1. Financijska agencija je </w:t>
      </w:r>
      <w:r w:rsidR="000327E3">
        <w:t>25</w:t>
      </w:r>
      <w:r w:rsidR="00FB13EF">
        <w:t xml:space="preserve">. </w:t>
      </w:r>
      <w:r w:rsidR="000327E3">
        <w:t xml:space="preserve">rujna </w:t>
      </w:r>
      <w:r w:rsidR="000449A6">
        <w:t>2019.</w:t>
      </w:r>
      <w:r>
        <w:t xml:space="preserve"> sudu podnijela prijedlog za provedbu jednostavnog postupka stečaja nad imovinom potrošača</w:t>
      </w:r>
      <w:r w:rsidRPr="000327E3" w:rsidR="000327E3">
        <w:t xml:space="preserve"> Ivana Hnačuka iz Osijeka, Vukovarska cesta 114C, OIB: 13191000573</w:t>
      </w:r>
      <w:r w:rsidR="000327E3">
        <w:t>.</w:t>
      </w:r>
      <w:r w:rsidRPr="00FB13EF" w:rsidR="00FB13EF">
        <w:t xml:space="preserve"> </w:t>
      </w:r>
      <w:r w:rsidR="000327E3">
        <w:t xml:space="preserve"> </w:t>
      </w:r>
    </w:p>
    <w:p w:rsidR="00353268" w:rsidP="008B0F0B" w:rsidRDefault="00353268"/>
    <w:p w:rsidR="00353268" w:rsidP="000449A6" w:rsidRDefault="00353268">
      <w:pPr>
        <w:jc w:val="both"/>
      </w:pPr>
      <w:r>
        <w:tab/>
        <w:t xml:space="preserve">2. Potrošač </w:t>
      </w:r>
      <w:r w:rsidRPr="000327E3" w:rsidR="000327E3">
        <w:t>Ivan Hnačuk iz Osijeka, Vukovarska cesta 114C, OIB: 13191000573</w:t>
      </w:r>
      <w:r w:rsidR="000327E3">
        <w:t xml:space="preserve">, </w:t>
      </w:r>
      <w:r w:rsidR="00B3009A">
        <w:t xml:space="preserve">je </w:t>
      </w:r>
      <w:r w:rsidR="006565CE">
        <w:t>izjavio da je suglasan s provedbom jednostavnog postupka stečaja potrošača, ali nije popisa</w:t>
      </w:r>
      <w:r w:rsidR="00F45064">
        <w:t>o</w:t>
      </w:r>
      <w:r w:rsidR="006565CE">
        <w:t xml:space="preserve"> imovinu te se smatra da je izjavi</w:t>
      </w:r>
      <w:r w:rsidR="00F45064">
        <w:t>o</w:t>
      </w:r>
      <w:r w:rsidR="006565CE">
        <w:t xml:space="preserve"> kako nema imovine iz koje se mogu namirivati nje</w:t>
      </w:r>
      <w:r w:rsidR="00F45064">
        <w:t>govi</w:t>
      </w:r>
      <w:r w:rsidR="006565CE">
        <w:t xml:space="preserve"> vjerovnici </w:t>
      </w:r>
      <w:r w:rsidR="00F45064">
        <w:t xml:space="preserve">sukladno </w:t>
      </w:r>
      <w:r w:rsidR="006565CE">
        <w:t>čl</w:t>
      </w:r>
      <w:r w:rsidR="00667962">
        <w:t>. 79. c st. 3.</w:t>
      </w:r>
      <w:r w:rsidR="006565CE">
        <w:t xml:space="preserve"> Zakona o stečaju potrošača (</w:t>
      </w:r>
      <w:r w:rsidRPr="006565CE" w:rsidR="006565CE">
        <w:t>NN 100/15</w:t>
      </w:r>
      <w:r w:rsidR="00F45064">
        <w:t>.</w:t>
      </w:r>
      <w:r w:rsidR="006565CE">
        <w:t xml:space="preserve"> i</w:t>
      </w:r>
      <w:r w:rsidRPr="006565CE" w:rsidR="006565CE">
        <w:t xml:space="preserve"> 67/18</w:t>
      </w:r>
      <w:r w:rsidR="00F45064">
        <w:t xml:space="preserve">). </w:t>
      </w:r>
    </w:p>
    <w:p w:rsidR="00353268" w:rsidP="008B0F0B" w:rsidRDefault="00353268"/>
    <w:p w:rsidR="008B0F0B" w:rsidP="000449A6" w:rsidRDefault="00353268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="00353268" w:rsidP="008B0F0B" w:rsidRDefault="00353268"/>
    <w:p w:rsidR="004D08B7" w:rsidP="004D08B7" w:rsidRDefault="004D08B7">
      <w:pPr>
        <w:tabs>
          <w:tab w:val="left" w:pos="8339"/>
        </w:tabs>
        <w:jc w:val="both"/>
      </w:pPr>
    </w:p>
    <w:p w:rsidR="004D08B7" w:rsidP="004D08B7" w:rsidRDefault="004D08B7">
      <w:pPr>
        <w:tabs>
          <w:tab w:val="left" w:pos="8339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0327E3">
        <w:t>1</w:t>
      </w:r>
      <w:r w:rsidR="00F45064">
        <w:t xml:space="preserve">. </w:t>
      </w:r>
      <w:r w:rsidR="000327E3">
        <w:t xml:space="preserve">listopada </w:t>
      </w:r>
      <w:r w:rsidR="00F45064">
        <w:t>2019.</w:t>
      </w:r>
    </w:p>
    <w:p w:rsidRPr="00F30678" w:rsidR="00F30678" w:rsidP="00F30678" w:rsidRDefault="00F30678"/>
    <w:p w:rsidR="00F30678" w:rsidP="00F30678" w:rsidRDefault="00353268">
      <w:pPr>
        <w:ind w:left="5672"/>
        <w:jc w:val="center"/>
      </w:pPr>
      <w:r>
        <w:t xml:space="preserve">       </w:t>
      </w:r>
      <w:r w:rsidR="00F30678">
        <w:t>SUDSKI SAVJETNIK</w:t>
      </w:r>
    </w:p>
    <w:p w:rsidR="00F30678" w:rsidP="00F30678" w:rsidRDefault="00F30678">
      <w:pPr>
        <w:ind w:left="5672"/>
        <w:jc w:val="center"/>
      </w:pPr>
      <w:r>
        <w:t xml:space="preserve">         MARIJAN ŠAKOTA</w:t>
      </w:r>
      <w:r w:rsidR="00353268">
        <w:t xml:space="preserve"> </w:t>
      </w:r>
    </w:p>
    <w:p w:rsidRPr="00136916" w:rsidR="00136916" w:rsidP="00136916" w:rsidRDefault="00353268">
      <w:pPr>
        <w:ind w:left="360"/>
        <w:rPr>
          <w:sz w:val="20"/>
          <w:szCs w:val="20"/>
        </w:rPr>
      </w:pPr>
      <w:r>
        <w:t xml:space="preserve"> </w:t>
      </w:r>
    </w:p>
    <w:p w:rsidR="00C50991" w:rsidRDefault="00C50991"/>
    <w:p w:rsidRPr="00A44AC8" w:rsidR="00DF03F9" w:rsidP="00C50991" w:rsidRDefault="004F7535">
      <w:pPr>
        <w:tabs>
          <w:tab w:val="left" w:pos="5400"/>
        </w:tabs>
        <w:ind w:left="720"/>
      </w:pPr>
      <w:r>
        <w:t xml:space="preserve"> </w:t>
      </w:r>
    </w:p>
    <w:p w:rsidRPr="00B75CE4" w:rsidR="00915A69" w:rsidP="00EB22C2" w:rsidRDefault="00136916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Pr="00B75CE4" w:rsidR="0091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27E3" w:rsidP="000327E3" w:rsidRDefault="000327E3">
      <w:r>
        <w:separator/>
      </w:r>
    </w:p>
  </w:endnote>
  <w:endnote w:type="continuationSeparator" w:id="0">
    <w:p w:rsidR="000327E3" w:rsidP="000327E3" w:rsidRDefault="000327E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27E3" w:rsidP="000327E3" w:rsidRDefault="000327E3">
      <w:r>
        <w:separator/>
      </w:r>
    </w:p>
  </w:footnote>
  <w:footnote w:type="continuationSeparator" w:id="0">
    <w:p w:rsidR="000327E3" w:rsidP="000327E3" w:rsidRDefault="000327E3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ilvl="0" w:tplc="2DE4FD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ilvl="0" w:tplc="C18EFD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2C434AE"/>
    <w:multiLevelType w:val="hybridMultilevel"/>
    <w:tmpl w:val="33CEB6A0"/>
    <w:lvl w:ilvl="0" w:tplc="89226D6C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CC5458"/>
    <w:multiLevelType w:val="hybridMultilevel"/>
    <w:tmpl w:val="8464884A"/>
    <w:lvl w:ilvl="0" w:tplc="E08CD7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735ABA3A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D2E40F84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286761E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BA84AC6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60E68CC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7DC169C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C27870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DDA5420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C9C45D4"/>
    <w:multiLevelType w:val="hybridMultilevel"/>
    <w:tmpl w:val="339A0C96"/>
    <w:lvl w:ilvl="0" w:tplc="D8945CC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D7C5FE1"/>
    <w:multiLevelType w:val="hybridMultilevel"/>
    <w:tmpl w:val="E1749ABE"/>
    <w:lvl w:ilvl="0" w:tplc="9CE8E3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AF94667C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20D04AF8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A4ACFAB6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CF0EF8A4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76122548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224687E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6E2D03C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920865C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>
    <w:nsid w:val="500F1D06"/>
    <w:multiLevelType w:val="hybridMultilevel"/>
    <w:tmpl w:val="3E885732"/>
    <w:lvl w:ilvl="0" w:tplc="EE18A0E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57046B77"/>
    <w:multiLevelType w:val="hybridMultilevel"/>
    <w:tmpl w:val="7D128462"/>
    <w:lvl w:ilvl="0" w:tplc="A15603AE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FF62CF7"/>
    <w:multiLevelType w:val="hybridMultilevel"/>
    <w:tmpl w:val="9514B170"/>
    <w:lvl w:ilvl="0" w:tplc="511E863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1F4795C"/>
    <w:multiLevelType w:val="hybridMultilevel"/>
    <w:tmpl w:val="58F0660A"/>
    <w:lvl w:ilvl="0" w:tplc="1D0CBF72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1A8815CC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70E459C4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848B10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7AF22E82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BAC6B636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C368018C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90CA119A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7EBC5C50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ilvl="0" w:tplc="78245DD0">
      <w:start w:val="36"/>
      <w:numFmt w:val="bullet"/>
      <w:lvlText w:val="-"/>
      <w:lvlJc w:val="left"/>
      <w:pPr>
        <w:ind w:left="87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94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01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108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115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123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130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37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4460" w:hanging="360"/>
      </w:pPr>
      <w:rPr>
        <w:rFonts w:hint="default" w:ascii="Wingdings" w:hAnsi="Wingdings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ilvl="0" w:tplc="0284F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E790E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6AD80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D81542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20D19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203F82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EBE7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8FB6C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B201FE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9B"/>
    <w:rsid w:val="00001FB2"/>
    <w:rsid w:val="00002424"/>
    <w:rsid w:val="0000250F"/>
    <w:rsid w:val="0000620A"/>
    <w:rsid w:val="0000687F"/>
    <w:rsid w:val="00014713"/>
    <w:rsid w:val="00016E3A"/>
    <w:rsid w:val="00022703"/>
    <w:rsid w:val="00024767"/>
    <w:rsid w:val="0002695D"/>
    <w:rsid w:val="00030746"/>
    <w:rsid w:val="000327E3"/>
    <w:rsid w:val="0003291C"/>
    <w:rsid w:val="0003553A"/>
    <w:rsid w:val="00036766"/>
    <w:rsid w:val="00041567"/>
    <w:rsid w:val="000449A6"/>
    <w:rsid w:val="00047C54"/>
    <w:rsid w:val="000516E9"/>
    <w:rsid w:val="00053B28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24E8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9EE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B1DEE"/>
    <w:rsid w:val="002C34A0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565C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48A7"/>
    <w:rsid w:val="00A44AC8"/>
    <w:rsid w:val="00A44EB8"/>
    <w:rsid w:val="00A614CF"/>
    <w:rsid w:val="00A67564"/>
    <w:rsid w:val="00A67CAD"/>
    <w:rsid w:val="00A70666"/>
    <w:rsid w:val="00A72BF3"/>
    <w:rsid w:val="00A73CAC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C42"/>
    <w:rsid w:val="00F13D58"/>
    <w:rsid w:val="00F16EB7"/>
    <w:rsid w:val="00F2124E"/>
    <w:rsid w:val="00F26B5F"/>
    <w:rsid w:val="00F30678"/>
    <w:rsid w:val="00F34BDE"/>
    <w:rsid w:val="00F421C1"/>
    <w:rsid w:val="00F45064"/>
    <w:rsid w:val="00F45E0F"/>
    <w:rsid w:val="00F46434"/>
    <w:rsid w:val="00F53CDD"/>
    <w:rsid w:val="00F5524E"/>
    <w:rsid w:val="00F60AAE"/>
    <w:rsid w:val="00F6168F"/>
    <w:rsid w:val="00F61E16"/>
    <w:rsid w:val="00F629B2"/>
    <w:rsid w:val="00F62B73"/>
    <w:rsid w:val="00F67DDF"/>
    <w:rsid w:val="00F7086E"/>
    <w:rsid w:val="00F71E6F"/>
    <w:rsid w:val="00F87FBD"/>
    <w:rsid w:val="00F95626"/>
    <w:rsid w:val="00FA17B7"/>
    <w:rsid w:val="00FB13EF"/>
    <w:rsid w:val="00FB156F"/>
    <w:rsid w:val="00FB3286"/>
    <w:rsid w:val="00FC1520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type="paragraph" w:styleId="Naslov5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3052E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3C2D"/>
    <w:pPr>
      <w:ind w:left="720"/>
      <w:contextualSpacing/>
    </w:pPr>
  </w:style>
  <w:style w:type="paragraph" w:styleId="Zaglavlje">
    <w:name w:val="header"/>
    <w:basedOn w:val="Normal"/>
    <w:link w:val="ZaglavljeChar"/>
    <w:rsid w:val="000327E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0327E3"/>
    <w:rPr>
      <w:sz w:val="24"/>
      <w:szCs w:val="24"/>
    </w:rPr>
  </w:style>
  <w:style w:type="paragraph" w:styleId="Podnoje">
    <w:name w:val="footer"/>
    <w:basedOn w:val="Normal"/>
    <w:link w:val="PodnojeChar"/>
    <w:rsid w:val="000327E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327E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629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29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29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29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29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Zaglavlje" w:type="paragraph">
    <w:name w:val="header"/>
    <w:basedOn w:val="Normal"/>
    <w:link w:val="ZaglavljeChar"/>
    <w:rsid w:val="000327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327E3"/>
    <w:rPr>
      <w:sz w:val="24"/>
      <w:szCs w:val="24"/>
    </w:rPr>
  </w:style>
  <w:style w:styleId="Podnoje" w:type="paragraph">
    <w:name w:val="footer"/>
    <w:basedOn w:val="Normal"/>
    <w:link w:val="PodnojeChar"/>
    <w:rsid w:val="000327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27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25. rujna 2019.</izvorni_sadrzaj>
    <derivirana_varijabla naziv="DomainObject.Predmet.DatumOsnivanja_1">25.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rujna 2019.</izvorni_sadrzaj>
    <derivirana_varijabla naziv="DomainObject.Predmet.DatumPrimitkaOptuznogAkta_1">25.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Sp-5414/2019</izvorni_sadrzaj>
    <derivirana_varijabla naziv="DomainObject.Predmet.OznakaBroj_1">Sp-5414/2019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HNAČUK</izvorni_sadrzaj>
    <derivirana_varijabla naziv="DomainObject.Predmet.ProtustrankaFormated_1">  IVAN HNAČUK</derivirana_varijabla>
  </DomainObject.Predmet.ProtustrankaFormated>
  <DomainObject.Predmet.ProtustrankaFormatedOIB>
    <izvorni_sadrzaj>  IVAN HNAČUK, OIB 13191000573</izvorni_sadrzaj>
    <derivirana_varijabla naziv="DomainObject.Predmet.ProtustrankaFormatedOIB_1">  IVAN HNAČUK, OIB 13191000573</derivirana_varijabla>
  </DomainObject.Predmet.ProtustrankaFormatedOIB>
  <DomainObject.Predmet.ProtustrankaFormatedWithAdress>
    <izvorni_sadrzaj> IVAN HNAČUK, VUKOVARSKA CESTA 114 C, 31000 Osijek</izvorni_sadrzaj>
    <derivirana_varijabla naziv="DomainObject.Predmet.ProtustrankaFormatedWithAdress_1"> IVAN HNAČUK, VUKOVARSKA CESTA 114 C, 31000 Osijek</derivirana_varijabla>
  </DomainObject.Predmet.ProtustrankaFormatedWithAdress>
  <DomainObject.Predmet.ProtustrankaFormatedWithAdressOIB>
    <izvorni_sadrzaj> IVAN HNAČUK, OIB 13191000573, VUKOVARSKA CESTA 114 C, 31000 Osijek</izvorni_sadrzaj>
    <derivirana_varijabla naziv="DomainObject.Predmet.ProtustrankaFormatedWithAdressOIB_1"> IVAN HNAČUK, OIB 13191000573, VUKOVARSKA CESTA 114 C, 31000 Osijek</derivirana_varijabla>
  </DomainObject.Predmet.ProtustrankaFormatedWithAdressOIB>
  <DomainObject.Predmet.ProtustrankaWithAdress>
    <izvorni_sadrzaj>IVAN HNAČUK VUKOVARSKA CESTA 114 C, 31000 Osijek</izvorni_sadrzaj>
    <derivirana_varijabla naziv="DomainObject.Predmet.ProtustrankaWithAdress_1">IVAN HNAČUK VUKOVARSKA CESTA 114 C, 31000 Osijek</derivirana_varijabla>
  </DomainObject.Predmet.ProtustrankaWithAdress>
  <DomainObject.Predmet.ProtustrankaWithAdressOIB>
    <izvorni_sadrzaj>IVAN HNAČUK, OIB 13191000573, VUKOVARSKA CESTA 114 C, 31000 Osijek</izvorni_sadrzaj>
    <derivirana_varijabla naziv="DomainObject.Predmet.ProtustrankaWithAdressOIB_1">IVAN HNAČUK, OIB 13191000573, VUKOVARSKA CESTA 114 C, 31000 Osijek</derivirana_varijabla>
  </DomainObject.Predmet.ProtustrankaWithAdressOIB>
  <DomainObject.Predmet.ProtustrankaNazivFormated>
    <izvorni_sadrzaj>IVAN HNAČUK</izvorni_sadrzaj>
    <derivirana_varijabla naziv="DomainObject.Predmet.ProtustrankaNazivFormated_1">IVAN HNAČUK</derivirana_varijabla>
  </DomainObject.Predmet.ProtustrankaNazivFormated>
  <DomainObject.Predmet.ProtustrankaNazivFormatedOIB>
    <izvorni_sadrzaj>IVAN HNAČUK, OIB 13191000573</izvorni_sadrzaj>
    <derivirana_varijabla naziv="DomainObject.Predmet.ProtustrankaNazivFormatedOIB_1">IVAN HNAČUK, OIB 13191000573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 HNAČUK</item>
    </izvorni_sadrzaj>
    <derivirana_varijabla naziv="DomainObject.Predmet.ProtuStrankaListFormated_1">
      <item>IVAN HNAČUK</item>
    </derivirana_varijabla>
  </DomainObject.Predmet.ProtuStrankaListFormated>
  <DomainObject.Predmet.ProtuStrankaListFormatedOIB>
    <izvorni_sadrzaj>
      <item>IVAN HNAČUK, OIB 13191000573</item>
    </izvorni_sadrzaj>
    <derivirana_varijabla naziv="DomainObject.Predmet.ProtuStrankaListFormatedOIB_1">
      <item>IVAN HNAČUK, OIB 13191000573</item>
    </derivirana_varijabla>
  </DomainObject.Predmet.ProtuStrankaListFormatedOIB>
  <DomainObject.Predmet.ProtuStrankaListFormatedWithAdress>
    <izvorni_sadrzaj>
      <item>IVAN HNAČUK, VUKOVARSKA CESTA 114 C, 31000 Osijek</item>
    </izvorni_sadrzaj>
    <derivirana_varijabla naziv="DomainObject.Predmet.ProtuStrankaListFormatedWithAdress_1">
      <item>IVAN HNAČUK, VUKOVARSKA CESTA 114 C, 31000 Osijek</item>
    </derivirana_varijabla>
  </DomainObject.Predmet.ProtuStrankaListFormatedWithAdress>
  <DomainObject.Predmet.ProtuStrankaListFormatedWithAdressOIB>
    <izvorni_sadrzaj>
      <item>IVAN HNAČUK, OIB 13191000573, VUKOVARSKA CESTA 114 C, 31000 Osijek</item>
    </izvorni_sadrzaj>
    <derivirana_varijabla naziv="DomainObject.Predmet.ProtuStrankaListFormatedWithAdressOIB_1">
      <item>IVAN HNAČUK, OIB 13191000573, VUKOVARSKA CESTA 114 C, 31000 Osijek</item>
    </derivirana_varijabla>
  </DomainObject.Predmet.ProtuStrankaListFormatedWithAdressOIB>
  <DomainObject.Predmet.ProtuStrankaListNazivFormated>
    <izvorni_sadrzaj>
      <item>IVAN HNAČUK</item>
    </izvorni_sadrzaj>
    <derivirana_varijabla naziv="DomainObject.Predmet.ProtuStrankaListNazivFormated_1">
      <item>IVAN HNAČUK</item>
    </derivirana_varijabla>
  </DomainObject.Predmet.ProtuStrankaListNazivFormated>
  <DomainObject.Predmet.ProtuStrankaListNazivFormatedOIB>
    <izvorni_sadrzaj>
      <item>IVAN HNAČUK, OIB 13191000573</item>
    </izvorni_sadrzaj>
    <derivirana_varijabla naziv="DomainObject.Predmet.ProtuStrankaListNazivFormatedOIB_1">
      <item>IVAN HNAČUK, OIB 13191000573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 HNAČUK</izvorni_sadrzaj>
    <derivirana_varijabla naziv="DomainObject.Predmet.ProtustrankaIDrugi_1">IVAN HNAČUK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 HNAČUK, OIB 13191000573, VUKOVARSKA CESTA 114 C, 31000 Osijek</izvorni_sadrzaj>
    <derivirana_varijabla naziv="DomainObject.Predmet.ProtustrankaIDrugiAdressOIB_1">IVAN HNAČUK, OIB 13191000573, VUKOVARSKA CESTA 114 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HNAČUK</item>
      <item>Financijska agencija</item>
    </izvorni_sadrzaj>
    <derivirana_varijabla naziv="DomainObject.Predmet.SudioniciListNaziv_1">
      <item>IVAN HNAČUK</item>
      <item>Financijska agencija</item>
    </derivirana_varijabla>
  </DomainObject.Predmet.SudioniciListNaziv>
  <DomainObject.Predmet.SudioniciListAdressOIB>
    <izvorni_sadrzaj>
      <item>IVAN HNAČUK, OIB 13191000573, VUKOVARSKA CESTA 114 C,31000 Osijek</item>
      <item>Financijska agencija, OIB 85821130368, Ulica grada Vukovara 70,10000 Zagreb</item>
    </izvorni_sadrzaj>
    <derivirana_varijabla naziv="DomainObject.Predmet.SudioniciListAdressOIB_1">
      <item>IVAN HNAČUK, OIB 13191000573, VUKOVARSKA CESTA 114 C,31000 Osijek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13191000573</item>
      <item>, OIB 85821130368</item>
    </izvorni_sadrzaj>
    <derivirana_varijabla naziv="DomainObject.Predmet.SudioniciListNazivOIB_1">
      <item>, OIB 13191000573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204</properties:Words>
  <properties:Characters>1147</properties:Characters>
  <properties:Lines>46</properties:Lines>
  <properties:Paragraphs>13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OSIJEKU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2019-05-22T12:05:00Z</dcterms:created>
  <dc:creator>Kovaćev Ivica</dc:creator>
  <cp:lastModifiedBy>Silvana Juroš</cp:lastModifiedBy>
  <cp:lastPrinted>2015-08-25T07:51:00Z</cp:lastPrinted>
  <dcterms:modified xmlns:xsi="http://www.w3.org/2001/XMLSchema-instance" xsi:type="dcterms:W3CDTF">2019-10-01T06:33:00Z</dcterms:modified>
  <cp:revision>6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(OGLAS_Sp_potrošač_JE_SUGLASAN_S_PROVEDBOM_POSTUPKA_STEČAJA_-_NEMA_IMOVINE_36._referada._referada)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