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85FED" w:rsidR="00A85FED">
        <w:tc>
          <w:tcPr>
            <w:tcW w:type="dxa" w:w="2985"/>
            <w:hideMark/>
          </w:tcPr>
          <w:p w:rsidRDefault="00A85FED" w:rsidR="00A85FED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3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5FED" w:rsidR="00A85FE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A85FED" w:rsidR="00A85FE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A85FED" w:rsidR="00A85FED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dff583" w14:paraId="bdff583" w:rsidRDefault="00A85FED" w:rsidP="00A85FED" w:rsidR="00A85FE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85FED" w:rsidR="00A85FED">
        <w:trPr>
          <w:jc w:val="right"/>
        </w:trPr>
        <w:tc>
          <w:tcPr>
            <w:tcW w:type="dxa" w:w="4320"/>
            <w:hideMark/>
          </w:tcPr>
          <w:p w:rsidRDefault="00A85FED" w:rsidP="00C82160" w:rsidR="00A85FED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</w:t>
            </w:r>
            <w:r>
              <w:rPr>
                <w:lang w:eastAsia="en-US" w:val="en-US"/>
              </w:rPr>
              <w:t xml:space="preserve">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St-491</w:t>
            </w:r>
            <w:r>
              <w:rPr>
                <w:lang w:eastAsia="en-US" w:val="en-US"/>
              </w:rPr>
              <w:t>/201</w:t>
            </w:r>
            <w:r>
              <w:rPr>
                <w:lang w:eastAsia="en-US" w:val="en-US"/>
              </w:rPr>
              <w:t>7</w:t>
            </w:r>
            <w:r>
              <w:rPr>
                <w:lang w:eastAsia="en-US" w:val="en-US"/>
              </w:rPr>
              <w:t>-1</w:t>
            </w:r>
            <w:r w:rsidR="00C82160">
              <w:rPr>
                <w:lang w:eastAsia="en-US" w:val="en-US"/>
              </w:rPr>
              <w:t>4</w:t>
            </w:r>
            <w:bookmarkStart w:name="_GoBack" w:id="0"/>
            <w:bookmarkEnd w:id="0"/>
          </w:p>
        </w:tc>
      </w:tr>
    </w:tbl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center"/>
      </w:pPr>
    </w:p>
    <w:p w:rsidRDefault="00712691" w:rsidP="00A85FED" w:rsidR="00712691">
      <w:pPr>
        <w:spacing w:after="0"/>
        <w:jc w:val="center"/>
      </w:pPr>
    </w:p>
    <w:p w:rsidRDefault="00A85FED" w:rsidP="00A85FED" w:rsidR="00A85FED">
      <w:pPr>
        <w:spacing w:after="0"/>
        <w:jc w:val="center"/>
      </w:pPr>
      <w:r>
        <w:t>R E P U B L I K A     H R V A T S K A</w:t>
      </w:r>
    </w:p>
    <w:p w:rsidRDefault="00A85FED" w:rsidP="00A85FED" w:rsidR="00A85FED">
      <w:pPr>
        <w:spacing w:after="0"/>
      </w:pPr>
    </w:p>
    <w:p w:rsidRDefault="00712691" w:rsidP="00A85FED" w:rsidR="00712691">
      <w:pPr>
        <w:spacing w:after="0"/>
      </w:pPr>
    </w:p>
    <w:p w:rsidRDefault="00A85FED" w:rsidP="00A85FED" w:rsidR="00A85FED">
      <w:pPr>
        <w:spacing w:after="0"/>
        <w:jc w:val="center"/>
      </w:pPr>
      <w:r>
        <w:t>R    J    E    Š    E    N    J    E</w:t>
      </w:r>
    </w:p>
    <w:p w:rsidRDefault="00A85FED" w:rsidP="00A85FED" w:rsidR="00A85FED">
      <w:pPr>
        <w:spacing w:after="0"/>
        <w:rPr>
          <w:sz w:val="28"/>
          <w:szCs w:val="28"/>
        </w:rPr>
      </w:pPr>
    </w:p>
    <w:p w:rsidRDefault="00712691" w:rsidP="00A85FED" w:rsidR="00712691">
      <w:pPr>
        <w:spacing w:after="0"/>
        <w:rPr>
          <w:sz w:val="28"/>
          <w:szCs w:val="28"/>
        </w:rPr>
      </w:pPr>
    </w:p>
    <w:p w:rsidRDefault="00A85FED" w:rsidP="00A85FED" w:rsidR="00A85FED">
      <w:pPr>
        <w:spacing w:after="0"/>
        <w:jc w:val="both"/>
      </w:pPr>
      <w:r>
        <w:rPr>
          <w:b/>
        </w:rPr>
        <w:t xml:space="preserve">     </w:t>
      </w:r>
      <w:r>
        <w:rPr>
          <w:b/>
        </w:rPr>
        <w:tab/>
        <w:t xml:space="preserve">  </w:t>
      </w:r>
      <w:r>
        <w:t>Trgovački su</w:t>
      </w:r>
      <w:r>
        <w:t>d u Varaždinu,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nad dužnikom </w:t>
      </w:r>
      <w:r>
        <w:t xml:space="preserve">MADOO d.o.o. iz </w:t>
      </w:r>
      <w:proofErr w:type="spellStart"/>
      <w:r>
        <w:t>Trnovca</w:t>
      </w:r>
      <w:proofErr w:type="spellEnd"/>
      <w:r>
        <w:t>, Gospodarska br. 1</w:t>
      </w:r>
      <w:r>
        <w:t xml:space="preserve">, OIB: </w:t>
      </w:r>
      <w:r>
        <w:t xml:space="preserve">49542832310, izvan ročišta 6. rujna </w:t>
      </w:r>
      <w:r>
        <w:t>201</w:t>
      </w:r>
      <w:r>
        <w:t>8</w:t>
      </w:r>
      <w:r>
        <w:t>.</w:t>
      </w:r>
    </w:p>
    <w:p w:rsidRDefault="00A85FED" w:rsidP="00A85FED" w:rsidR="00A85FED">
      <w:pPr>
        <w:spacing w:after="0"/>
        <w:jc w:val="both"/>
      </w:pPr>
    </w:p>
    <w:p w:rsidRDefault="00712691" w:rsidP="00A85FED" w:rsidR="00712691">
      <w:pPr>
        <w:spacing w:after="0"/>
        <w:jc w:val="both"/>
      </w:pPr>
    </w:p>
    <w:p w:rsidRDefault="00A85FED" w:rsidP="00A85FED" w:rsidR="00A85FED">
      <w:pPr>
        <w:spacing w:after="0"/>
        <w:jc w:val="center"/>
      </w:pPr>
      <w:r>
        <w:t>r   i   j   e   š   i   o              j   e</w:t>
      </w:r>
    </w:p>
    <w:p w:rsidRDefault="00A85FED" w:rsidP="00A85FED" w:rsidR="00A85FED">
      <w:pPr>
        <w:spacing w:after="0"/>
        <w:jc w:val="both"/>
      </w:pPr>
    </w:p>
    <w:p w:rsidRDefault="00712691" w:rsidP="00A85FED" w:rsidR="00712691">
      <w:pPr>
        <w:spacing w:after="0"/>
        <w:jc w:val="both"/>
      </w:pPr>
    </w:p>
    <w:p w:rsidRDefault="00A85FED" w:rsidP="00A85FED" w:rsidR="00A85FED">
      <w:pPr>
        <w:spacing w:after="0"/>
        <w:jc w:val="both"/>
      </w:pPr>
      <w:r>
        <w:tab/>
        <w:t xml:space="preserve"> 1) Određuje  se </w:t>
      </w:r>
      <w:r>
        <w:rPr>
          <w:b/>
        </w:rPr>
        <w:t xml:space="preserve"> </w:t>
      </w:r>
      <w:r>
        <w:t>ročište za glasovanje o planu restrukturiranja,</w:t>
      </w:r>
      <w:r>
        <w:rPr>
          <w:b/>
        </w:rPr>
        <w:t xml:space="preserve"> </w:t>
      </w:r>
      <w:r>
        <w:t xml:space="preserve">kod ovoga suda u Varaždinu, Braće Radić br. 2, soba broj </w:t>
      </w:r>
      <w:r>
        <w:rPr>
          <w:sz w:val="28"/>
          <w:szCs w:val="28"/>
        </w:rPr>
        <w:t>222,</w:t>
      </w:r>
      <w:r>
        <w:t xml:space="preserve"> drugi kat, za </w:t>
      </w:r>
    </w:p>
    <w:p w:rsidRDefault="00A85FED" w:rsidP="00A85FED" w:rsidR="00A85FED">
      <w:pPr>
        <w:spacing w:after="0"/>
        <w:jc w:val="both"/>
      </w:pPr>
    </w:p>
    <w:p w:rsidRDefault="00712691" w:rsidP="00A85FED" w:rsidR="00A85FED">
      <w:pPr>
        <w:spacing w:after="0"/>
        <w:jc w:val="center"/>
        <w:rPr>
          <w:u w:val="single"/>
        </w:rPr>
      </w:pPr>
      <w:r>
        <w:rPr>
          <w:u w:val="single"/>
        </w:rPr>
        <w:t>dan  27.  rujna  2018.  u 12</w:t>
      </w:r>
      <w:r w:rsidR="00A85FED">
        <w:rPr>
          <w:u w:val="single"/>
        </w:rPr>
        <w:t>,30  sati.</w:t>
      </w:r>
    </w:p>
    <w:p w:rsidRDefault="00712691" w:rsidP="00A85FED" w:rsidR="00712691">
      <w:pPr>
        <w:spacing w:after="0"/>
        <w:jc w:val="center"/>
        <w:rPr>
          <w:u w:val="single"/>
        </w:rPr>
      </w:pP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ind w:firstLine="708"/>
        <w:jc w:val="both"/>
      </w:pPr>
      <w:r>
        <w:t xml:space="preserve"> 2)  Na  ročište se, putem objave ovog rješenja na e-Oglasnoj ploči suda pozivaju :</w:t>
      </w: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both"/>
      </w:pPr>
      <w:r>
        <w:t>- dužnik,</w:t>
      </w:r>
    </w:p>
    <w:p w:rsidRDefault="00A85FED" w:rsidP="00A85FED" w:rsidR="00A85FED">
      <w:pPr>
        <w:spacing w:after="0"/>
        <w:jc w:val="both"/>
      </w:pPr>
      <w:r>
        <w:t xml:space="preserve">- povjerenik, </w:t>
      </w:r>
    </w:p>
    <w:p w:rsidRDefault="00A85FED" w:rsidP="00A85FED" w:rsidR="00A85FED">
      <w:pPr>
        <w:spacing w:after="0"/>
        <w:jc w:val="both"/>
      </w:pPr>
      <w:r>
        <w:t>- vjerovnici.</w:t>
      </w:r>
    </w:p>
    <w:p w:rsidRDefault="00712691" w:rsidP="00A85FED" w:rsidR="00712691">
      <w:pPr>
        <w:spacing w:after="0"/>
        <w:jc w:val="both"/>
      </w:pP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both"/>
      </w:pPr>
      <w:r>
        <w:tab/>
        <w:t xml:space="preserve"> 3) Na ročištu će dužnik izlagati plan restrukturiranja, nakon toga će se o planu očitovati povjerenik, a potom slijedi rasprava u kojoj imaju pravo sudjelovati vjerovnici, dužnik i povjerenik (čl. 55. st. 3. do st. 5. Stečajnog zakona – Narodne novine br. 71/15. i 104/17., dalje : SZ-a).</w:t>
      </w: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both"/>
      </w:pPr>
      <w:r>
        <w:tab/>
        <w:t>4) Vjerovnici odlučuju o planu restrukturiranja glasovanjem (čl. 55. st. 6. Stečajnog zakona).</w:t>
      </w:r>
    </w:p>
    <w:p w:rsidRDefault="00712691" w:rsidP="00A85FED" w:rsidR="00712691">
      <w:pPr>
        <w:spacing w:after="0"/>
        <w:jc w:val="both"/>
      </w:pPr>
    </w:p>
    <w:p w:rsidRDefault="00A85FED" w:rsidP="00A85FED" w:rsidR="00A85FED">
      <w:pPr>
        <w:spacing w:after="0"/>
        <w:jc w:val="both"/>
      </w:pPr>
      <w:r>
        <w:lastRenderedPageBreak/>
        <w:tab/>
        <w:t xml:space="preserve">       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A85FED" w:rsidP="00A85FED" w:rsidR="00A85FED">
      <w:pPr>
        <w:spacing w:after="0"/>
        <w:jc w:val="both"/>
      </w:pPr>
      <w:r>
        <w:tab/>
      </w:r>
    </w:p>
    <w:p w:rsidRDefault="00A85FED" w:rsidP="00A85FED" w:rsidR="00A85FED">
      <w:pPr>
        <w:spacing w:after="0"/>
        <w:jc w:val="both"/>
      </w:pPr>
    </w:p>
    <w:p w:rsidRDefault="00712691" w:rsidP="00A85FED" w:rsidR="00A85FED">
      <w:pPr>
        <w:spacing w:after="0"/>
        <w:jc w:val="center"/>
      </w:pPr>
      <w:r>
        <w:t>U Varaždinu 6. rujna</w:t>
      </w:r>
      <w:r w:rsidR="00A85FED">
        <w:t xml:space="preserve"> 201</w:t>
      </w:r>
      <w:r>
        <w:t>8</w:t>
      </w:r>
      <w:r w:rsidR="00A85FED">
        <w:t xml:space="preserve">. </w:t>
      </w:r>
    </w:p>
    <w:p w:rsidRDefault="00712691" w:rsidP="00A85FED" w:rsidR="00712691">
      <w:pPr>
        <w:spacing w:after="0"/>
        <w:jc w:val="center"/>
      </w:pPr>
    </w:p>
    <w:p w:rsidRDefault="00A85FED" w:rsidP="00A85FED" w:rsidR="00A85FED">
      <w:pPr>
        <w:spacing w:after="0"/>
        <w:jc w:val="both"/>
      </w:pPr>
      <w:r>
        <w:tab/>
      </w:r>
      <w:r>
        <w:tab/>
      </w:r>
    </w:p>
    <w:p w:rsidRDefault="00A85FED" w:rsidP="00A85FED" w:rsidR="00A85FED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Sudac :</w:t>
      </w:r>
    </w:p>
    <w:p w:rsidRDefault="00712691" w:rsidP="00A85FED" w:rsidR="00712691">
      <w:pPr>
        <w:spacing w:after="0"/>
        <w:jc w:val="both"/>
      </w:pPr>
    </w:p>
    <w:p w:rsidRDefault="00A85FED" w:rsidP="00A85FED" w:rsidR="0071269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 Wedemeyer, v.</w:t>
      </w:r>
      <w:r w:rsidR="00712691">
        <w:t xml:space="preserve"> </w:t>
      </w:r>
      <w:r>
        <w:t>r.</w:t>
      </w:r>
    </w:p>
    <w:p w:rsidRDefault="00A85FED" w:rsidP="00A85FED" w:rsidR="00712691">
      <w:pPr>
        <w:spacing w:after="0"/>
        <w:jc w:val="both"/>
      </w:pPr>
      <w:r>
        <w:tab/>
      </w:r>
    </w:p>
    <w:p w:rsidRDefault="00A85FED" w:rsidP="00A85FED" w:rsidR="00A85F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A85FED" w:rsidP="00A85FED" w:rsidR="00A85FED">
      <w:pPr>
        <w:spacing w:after="0"/>
        <w:jc w:val="both"/>
      </w:pPr>
      <w:r>
        <w:t xml:space="preserve">                                                                           </w:t>
      </w:r>
      <w:r w:rsidR="00712691">
        <w:t xml:space="preserve">       </w:t>
      </w:r>
      <w:r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A85FED" w:rsidP="00A85FED" w:rsidR="00A85FED">
      <w:pPr>
        <w:spacing w:after="0"/>
        <w:jc w:val="both"/>
      </w:pPr>
      <w:r>
        <w:tab/>
      </w:r>
      <w:r>
        <w:tab/>
      </w:r>
    </w:p>
    <w:p w:rsidRDefault="00A85FED" w:rsidP="00A85FED" w:rsidR="00A85FED">
      <w:pPr>
        <w:spacing w:after="0"/>
        <w:jc w:val="both"/>
      </w:pPr>
      <w:r>
        <w:t>DNA :</w:t>
      </w: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both"/>
      </w:pPr>
      <w:r>
        <w:t>e-Oglasna ploča ovoga suda,</w:t>
      </w: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spacing w:after="0"/>
        <w:jc w:val="both"/>
      </w:pPr>
    </w:p>
    <w:p w:rsidRDefault="00A85FED" w:rsidP="00A85FED" w:rsidR="00A85FED">
      <w:pPr>
        <w:pStyle w:val="Naslovdokumenta"/>
        <w:spacing w:after="0"/>
      </w:pPr>
    </w:p>
    <w:p w:rsidRDefault="00A85FED" w:rsidP="00A85FED" w:rsidR="00A85FED">
      <w:pPr>
        <w:pStyle w:val="Poetniodjeljak"/>
        <w:spacing w:after="0"/>
      </w:pPr>
    </w:p>
    <w:p w:rsidRDefault="00A85FED" w:rsidP="00A85FED" w:rsidR="00A85FED">
      <w:pPr>
        <w:pStyle w:val="NormaleSPIS"/>
        <w:rPr>
          <w:noProof/>
        </w:rPr>
      </w:pPr>
    </w:p>
    <w:p w:rsidRDefault="00A85FED" w:rsidP="00A85FED" w:rsidR="00A85FED">
      <w:pPr>
        <w:pStyle w:val="ZapisniarPotpis"/>
      </w:pPr>
    </w:p>
    <w:p w:rsidRDefault="00A85FED" w:rsidP="00A85FED" w:rsidR="00A85FED">
      <w:pPr>
        <w:pStyle w:val="Naslovdokumenta"/>
      </w:pPr>
    </w:p>
    <w:p w:rsidRDefault="00A85FED" w:rsidP="00A85FED" w:rsidR="00A85FED">
      <w:pPr>
        <w:pStyle w:val="Poetniodjeljak"/>
      </w:pPr>
    </w:p>
    <w:p w:rsidRDefault="00A85FED" w:rsidP="00A85FED" w:rsidR="00A85FED">
      <w:pPr>
        <w:pStyle w:val="NormaleSPIS"/>
        <w:rPr>
          <w:noProof/>
        </w:rPr>
      </w:pPr>
    </w:p>
    <w:p w:rsidRDefault="00A85FED" w:rsidP="00A85FED" w:rsidR="00A85FED">
      <w:pPr>
        <w:pStyle w:val="ZapisniarPotpis"/>
      </w:pPr>
    </w:p>
    <w:p w:rsidRDefault="00A85FED" w:rsidP="00A85FED" w:rsidR="00A85FED">
      <w:pPr>
        <w:pStyle w:val="NormaleSPIS"/>
      </w:pPr>
    </w:p>
    <w:p w:rsidRDefault="00A85FED" w:rsidP="00A85FED" w:rsidR="00A85FED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85FED" w:rsidP="00A85FED" w:rsidR="00A85FED">
      <w:pPr>
        <w:pStyle w:val="NormaleSPIS"/>
      </w:pPr>
    </w:p>
    <w:p w:rsidRDefault="00A85FED" w:rsidP="00A85FED" w:rsidR="00A85FED"/>
    <w:p w:rsidRDefault="00AE649C" w:rsidP="004F27AE" w:rsidR="00AE649C" w:rsidRPr="00B76F3C">
      <w:pPr>
        <w:pStyle w:val="NormaleSPIS"/>
      </w:pPr>
    </w:p>
    <w:sectPr w:rsidSect="00712691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BE4" w:rsidP="00537B78" w:rsidR="00431BE4">
      <w:r>
        <w:separator/>
      </w:r>
    </w:p>
  </w:endnote>
  <w:endnote w:id="0" w:type="continuationSeparator">
    <w:p w:rsidRDefault="00431BE4" w:rsidP="00537B78" w:rsidR="00431B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2978237"/>
      <w:docPartObj>
        <w:docPartGallery w:val="Page Numbers (Bottom of Page)"/>
        <w:docPartUnique/>
      </w:docPartObj>
    </w:sdtPr>
    <w:sdtContent>
      <w:p w:rsidRDefault="00A85FED" w:rsidR="00A85FE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160">
          <w:t>2</w:t>
        </w:r>
        <w:r>
          <w:fldChar w:fldCharType="end"/>
        </w:r>
      </w:p>
    </w:sdtContent>
  </w:sdt>
  <w:p w:rsidRDefault="00A85FED" w:rsidR="00A85F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BE4" w:rsidP="00537B78" w:rsidR="00431BE4">
      <w:r>
        <w:separator/>
      </w:r>
    </w:p>
  </w:footnote>
  <w:footnote w:id="0" w:type="continuationSeparator">
    <w:p w:rsidRDefault="00431BE4" w:rsidP="00537B78" w:rsidR="00431B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691" w:rsidR="008333A9">
    <w:pPr>
      <w:pStyle w:val="Zaglavlje"/>
    </w:pPr>
    <w:r>
      <w:rPr>
        <w:rStyle w:val="PozadinaSvijetloCrvena"/>
        <w:shd w:fill="auto" w:color="auto" w:val="clear"/>
      </w:rPr>
      <w:t>Poslovni broj : 6 St-491/2017-14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BE4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691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FED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2A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2160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85FE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85FED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85FE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85FED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0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St-491/2017-14</izvorni_sadrzaj>
    <derivirana_varijabla naziv="DomainObject.Oznaka_1">St-491/2017-14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TRAŽBINE u pisarnici do roč. 13.12.2017</izvorni_sadrzaj>
    <derivirana_varijabla naziv="DomainObject.Predmet.PrimjedbaSuca_1">PRIJAVE TRAŽBINE u pisarnici do roč. 13.12.2017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MADOO društvo s ograničenom odgovornošću za trgovinu i usluge, turistička agencija</izvorni_sadrzaj>
    <derivirana_varijabla naziv="DomainObject.Predmet.StrankaFormated_1">  MADOO društvo s ograničenom odgovornošću za trgovinu i usluge, turistička agencija</derivirana_varijabla>
  </DomainObject.Predmet.StrankaFormated>
  <DomainObject.Predmet.StrankaFormatedOIB>
    <izvorni_sadrzaj>  MADOO društvo s ograničenom odgovornošću za trgovinu i usluge, turistička agencija, OIB 49542832310</izvorni_sadrzaj>
    <derivirana_varijabla naziv="DomainObject.Predmet.StrankaFormatedOIB_1">  MADOO društvo s ograničenom odgovornošću za trgovinu i usluge, turistička agencija, OIB 49542832310</derivirana_varijabla>
  </DomainObject.Predmet.StrankaFormatedOIB>
  <DomainObject.Predmet.StrankaFormatedWithAdress>
    <izvorni_sadrzaj> MADOO društvo s ograničenom odgovornošću za trgovinu i usluge, turistička agencija, Gospodarska 1, 42202 Trnovec</izvorni_sadrzaj>
    <derivirana_varijabla naziv="DomainObject.Predmet.StrankaFormatedWithAdress_1"> MADOO društvo s ograničenom odgovornošću za trgovinu i usluge, turistička agencija, Gospodarska 1, 42202 Trnovec</derivirana_varijabla>
  </DomainObject.Predmet.StrankaFormatedWithAdress>
  <DomainObject.Predmet.StrankaFormatedWithAdressOIB>
    <izvorni_sadrzaj> MADOO društvo s ograničenom odgovornošću za trgovinu i usluge, turistička agencija, OIB 49542832310, Gospodarska 1, 42202 Trnovec</izvorni_sadrzaj>
    <derivirana_varijabla naziv="DomainObject.Predmet.StrankaFormatedWithAdressOIB_1"> MADOO društvo s ograničenom odgovornošću za trgovinu i usluge, turistička agencija, OIB 49542832310, Gospodarska 1, 42202 Trnovec</derivirana_varijabla>
  </DomainObject.Predmet.StrankaFormatedWithAdressOIB>
  <DomainObject.Predmet.StrankaWithAdress>
    <izvorni_sadrzaj>MADOO društvo s ograničenom odgovornošću za trgovinu i usluge, turistička agencija Gospodarska 1,42202 Trnovec</izvorni_sadrzaj>
    <derivirana_varijabla naziv="DomainObject.Predmet.StrankaWithAdress_1">MADOO društvo s ograničenom odgovornošću za trgovinu i usluge, turistička agencija Gospodarska 1,42202 Trnovec</derivirana_varijabla>
  </DomainObject.Predmet.StrankaWithAdress>
  <DomainObject.Predmet.StrankaWithAdressOIB>
    <izvorni_sadrzaj>MADOO društvo s ograničenom odgovornošću za trgovinu i usluge, turistička agencija, OIB 49542832310, Gospodarska 1,42202 Trnovec</izvorni_sadrzaj>
    <derivirana_varijabla naziv="DomainObject.Predmet.StrankaWithAdressOIB_1">MADOO društvo s ograničenom odgovornošću za trgovinu i usluge, turistička agencija, OIB 49542832310, Gospodarska 1,42202 Trnovec</derivirana_varijabla>
  </DomainObject.Predmet.StrankaWithAdressOIB>
  <DomainObject.Predmet.StrankaNazivFormated>
    <izvorni_sadrzaj>MADOO društvo s ograničenom odgovornošću za trgovinu i usluge, turistička agencija</izvorni_sadrzaj>
    <derivirana_varijabla naziv="DomainObject.Predmet.StrankaNazivFormated_1">MADOO društvo s ograničenom odgovornošću za trgovinu i usluge, turistička agencija</derivirana_varijabla>
  </DomainObject.Predmet.StrankaNazivFormated>
  <DomainObject.Predmet.StrankaNazivFormatedOIB>
    <izvorni_sadrzaj>MADOO društvo s ograničenom odgovornošću za trgovinu i usluge, turistička agencija, OIB 49542832310</izvorni_sadrzaj>
    <derivirana_varijabla naziv="DomainObject.Predmet.StrankaNazivFormatedOIB_1">MADOO društvo s ograničenom odgovornošću za trgovinu i usluge, turistička agencija, OIB 49542832310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23968269.27</izvorni_sadrzaj>
    <derivirana_varijabla naziv="DomainObject.Predmet.TrenutnaVrijednost_1">23968269.27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MADOO društvo s ograničenom odgovornošću za trgovinu i usluge, turistička agencija</item>
    </izvorni_sadrzaj>
    <derivirana_varijabla naziv="DomainObject.Predmet.StrankaListFormated_1">
      <item>MADOO društvo s ograničenom odgovornošću za trgovinu i usluge, turistička agencija</item>
    </derivirana_varijabla>
  </DomainObject.Predmet.StrankaListFormated>
  <DomainObject.Predmet.StrankaListFormatedOIB>
    <izvorni_sadrzaj>
      <item>MADOO društvo s ograničenom odgovornošću za trgovinu i usluge, turistička agencija, OIB 49542832310</item>
    </izvorni_sadrzaj>
    <derivirana_varijabla naziv="DomainObject.Predmet.StrankaListFormatedOIB_1">
      <item>MADOO društvo s ograničenom odgovornošću za trgovinu i usluge, turistička agencija, OIB 49542832310</item>
    </derivirana_varijabla>
  </DomainObject.Predmet.StrankaListFormatedOIB>
  <DomainObject.Predmet.StrankaListFormatedWithAdress>
    <izvorni_sadrzaj>
      <item>MADOO društvo s ograničenom odgovornošću za trgovinu i usluge, turistička agencija, Gospodarska 1, 42202 Trnovec</item>
    </izvorni_sadrzaj>
    <derivirana_varijabla naziv="DomainObject.Predmet.StrankaListFormatedWithAdress_1">
      <item>MADOO društvo s ograničenom odgovornošću za trgovinu i usluge, turistička agencija, Gospodarska 1, 42202 Trnovec</item>
    </derivirana_varijabla>
  </DomainObject.Predmet.StrankaListFormatedWithAdress>
  <DomainObject.Predmet.StrankaListFormatedWithAdressOIB>
    <izvorni_sadrzaj>
      <item>MADOO društvo s ograničenom odgovornošću za trgovinu i usluge, turistička agencija, OIB 49542832310, Gospodarska 1, 42202 Trnovec</item>
    </izvorni_sadrzaj>
    <derivirana_varijabla naziv="DomainObject.Predmet.StrankaListFormatedWithAdressOIB_1">
      <item>MADOO društvo s ograničenom odgovornošću za trgovinu i usluge, turistička agencija, OIB 49542832310, Gospodarska 1, 42202 Trnovec</item>
    </derivirana_varijabla>
  </DomainObject.Predmet.StrankaListFormatedWithAdressOIB>
  <DomainObject.Predmet.StrankaListNazivFormated>
    <izvorni_sadrzaj>
      <item>MADOO društvo s ograničenom odgovornošću za trgovinu i usluge, turistička agencija</item>
    </izvorni_sadrzaj>
    <derivirana_varijabla naziv="DomainObject.Predmet.StrankaListNazivFormated_1">
      <item>MADOO društvo s ograničenom odgovornošću za trgovinu i usluge, turistička agencija</item>
    </derivirana_varijabla>
  </DomainObject.Predmet.StrankaListNazivFormated>
  <DomainObject.Predmet.StrankaListNazivFormatedOIB>
    <izvorni_sadrzaj>
      <item>MADOO društvo s ograničenom odgovornošću za trgovinu i usluge, turistička agencija, OIB 49542832310</item>
    </izvorni_sadrzaj>
    <derivirana_varijabla naziv="DomainObject.Predmet.StrankaListNazivFormatedOIB_1">
      <item>MADOO društvo s ograničenom odgovornošću za trgovinu i usluge, turistička agencija, OIB 49542832310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_1"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>
  <DomainObject.Predmet.OstaliListFormatedOIB>
    <izvorni_sadrzaj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OIB_1"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OIB>
  <DomainObject.Predmet.OstaliListFormatedWithAdress>
    <izvorni_sadrzaj>
      <item>Financijska agencija, Ulica grada Vukovara 70, 10000 Zagreb</item>
      <item>e-Oglasna</item>
      <item>Sudski registar Trgovačkog suda u Varaždinu, B.Radića 2, 42000 Varaždin</item>
      <item>Nevenka Golubić, dipl. oec., povjerenik,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WithAdress_1">
      <item>Financijska agencija, Ulica grada Vukovara 70, 10000 Zagreb</item>
      <item>e-Oglasna</item>
      <item>Sudski registar Trgovačkog suda u Varaždinu, B.Radića 2, 42000 Varaždin</item>
      <item>Nevenka Golubić, dipl. oec., povjerenik,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WithAdress>
  <DomainObject.Predmet.OstaliListFormatedWithAdressOIB>
    <izvorni_sadrzaj>
      <item>Financijska agencija, OIB 85821130368, Ulica grada Vukovara 70, 10000 Zagreb</item>
      <item>e-Oglasna</item>
      <item>Sudski registar Trgovačkog suda u Varaždinu, B.Radića 2, 42000 Varaždin</item>
      <item>Nevenka Golubić, dipl. oec., povjerenik, OIB 49542832310,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FormatedWithAdressOIB_1">
      <item>Financijska agencija, OIB 85821130368, Ulica grada Vukovara 70, 10000 Zagreb</item>
      <item>e-Oglasna</item>
      <item>Sudski registar Trgovačkog suda u Varaždinu, B.Radića 2, 42000 Varaždin</item>
      <item>Nevenka Golubić, dipl. oec., povjerenik, OIB 49542832310, Štefanec, Štefanec Marof br. 27, 42202 Trnovec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FormatedWithAdressOIB>
  <DomainObject.Predmet.OstaliListNazivFormated>
    <izvorni_sadrzaj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NazivFormated_1"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NazivFormated>
  <DomainObject.Predmet.OstaliListNazivFormatedOIB>
    <izvorni_sadrzaj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OstaliListNazivFormatedOIB_1">
      <item>Financijska agencija, OIB 85821130368</item>
      <item>e-Oglasna</item>
      <item>Sudski registar Trgovačkog suda u Varaždinu</item>
      <item>Nevenka Golubić, dipl. oec., povjerenik, OIB 49542832310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St-491/2017-14</izvorni_sadrzaj>
    <derivirana_varijabla naziv="DomainObject.PoslovniBrojDokumenta_1">St-491/2017-14</derivirana_varijabla>
  </DomainObject.PoslovniBrojDokumenta>
  <DomainObject.Predmet.StrankaIDrugi>
    <izvorni_sadrzaj>MADOO društvo s ograničenom odgovornošću za trgovinu i usluge, turistička agencija</izvorni_sadrzaj>
    <derivirana_varijabla naziv="DomainObject.Predmet.StrankaIDrugi_1">MADOO društvo s ograničenom odgovornošću za trgovinu i usluge,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MADOO društvo s ograničenom odgovornošću za trgovinu i usluge, turistička agencija, OIB 49542832310, Gospodarska 1, 42202 Trnovec</izvorni_sadrzaj>
    <derivirana_varijabla naziv="DomainObject.Predmet.StrankaIDrugiAdressOIB_1">MADOO društvo s ograničenom odgovornošću za trgovinu i usluge, turistička agencija, OIB 49542832310,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MADOO društvo s ograničenom odgovornošću za trgovinu i usluge, turistička agencija</item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SudioniciListNaziv_1">
      <item>MADOO društvo s ograničenom odgovornošću za trgovinu i usluge, turistička agencija</item>
      <item>Financijska agencija</item>
      <item>e-Oglasna</item>
      <item>Sudski registar Trgovačkog suda u Varaždinu</item>
      <item>Nevenka Golubić, dipl. oec., povjerenik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SudioniciListNaziv>
  <DomainObject.Predmet.SudioniciListAdressOIB>
    <izvorni_sadrzaj>
      <item>MADOO društvo s ograničenom odgovornošću za trgovinu i usluge, turistička agencija, OIB 49542832310, Gospodarska 1,42202 Trnovec</item>
      <item>Financijska agencija, OIB 85821130368, Ulica grada Vukovara 70,10000 Zagreb</item>
      <item>e-Oglasna</item>
      <item>Sudski registar Trgovačkog suda u Varaždinu, B.Radića 2,42000 Varaždin</item>
      <item>Nevenka Golubić, dipl. oec., povjerenik, OIB 49542832310, Štefanec, Štefanec Marof br. 27,42202 Trnovec</item>
      <item>Mirjana Bogdanović-Kamber, zamjenik ŽDO</item>
      <item>Zdravko Dušević, direktor dužnika</item>
      <item>Odvjetnik Alan Alagić za vjerovnika OTP banku</item>
      <item>Dejan Dragičević, direktor vjerovnika DI Wagner</item>
    </izvorni_sadrzaj>
    <derivirana_varijabla naziv="DomainObject.Predmet.SudioniciListAdressOIB_1">
      <item>MADOO društvo s ograničenom odgovornošću za trgovinu i usluge, turistička agencija, OIB 49542832310, Gospodarska 1,42202 Trnovec</item>
      <item>Financijska agencija, OIB 85821130368, Ulica grada Vukovara 70,10000 Zagreb</item>
      <item>e-Oglasna</item>
      <item>Sudski registar Trgovačkog suda u Varaždinu, B.Radića 2,42000 Varaždin</item>
      <item>Nevenka Golubić, dipl. oec., povjerenik, OIB 49542832310, Štefanec, Štefanec Marof br. 27,42202 Trnovec</item>
      <item>Mirjana Bogdanović-Kamber, zamjenik ŽDO</item>
      <item>Zdravko Dušević, direktor dužnika</item>
      <item>Odvjetnik Alan Alagić za vjerovnika OTP banku</item>
      <item>Dejan Dragičević, direktor vjerovnika DI Wagner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A0FE5-AC24-4886-B931-2A55EF2433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242</properties:Words>
  <properties:Characters>1145</properties:Characters>
  <properties:Lines>78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2018-09-06T06:24:00Z</cp:lastPrinted>
  <dcterms:modified xmlns:xsi="http://www.w3.org/2001/XMLSchema-instance" xsi:type="dcterms:W3CDTF">2018-09-06T06:25:00Z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St-491/2017-14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