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8eaf" w14:paraId="04d8eaf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1F555C">
        <w:t>371</w:t>
      </w:r>
      <w:r w:rsidR="00221E67">
        <w:t>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555C">
        <w:t>371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1F555C">
        <w:t>L.K. Loborinec j.d.o.o. za usluge, OIB 14664245683, Zagreb, Loborinci 1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F555C">
        <w:t>72.304,58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1F555C"/>
    <w:rsid w:val="00215918"/>
    <w:rsid w:val="00221E67"/>
    <w:rsid w:val="00237A18"/>
    <w:rsid w:val="002E06D3"/>
    <w:rsid w:val="00347DCD"/>
    <w:rsid w:val="0044280E"/>
    <w:rsid w:val="004B4B7E"/>
    <w:rsid w:val="00504DC2"/>
    <w:rsid w:val="00524D3D"/>
    <w:rsid w:val="00533F3F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72445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 Loborinec j.d.o.o. zastupanog po punomoćniku KRISTIJAN LOBORINEC</izvorni_sadrzaj>
    <derivirana_varijabla naziv="DomainObject.Predmet.ProtustrankaFormated_1">  L.K. Loborinec j.d.o.o. zastupanog po punomoćniku KRISTIJAN LOBORINEC</derivirana_varijabla>
  </DomainObject.Predmet.ProtustrankaFormated>
  <DomainObject.Predmet.ProtustrankaFormatedOIB>
    <izvorni_sadrzaj>  L.K. Loborinec j.d.o.o., OIB 14664245683 zastupanog po punomoćniku KRISTIJAN LOBORINEC</izvorni_sadrzaj>
    <derivirana_varijabla naziv="DomainObject.Predmet.ProtustrankaFormatedOIB_1">  L.K. Loborinec j.d.o.o., OIB 14664245683 zastupanog po punomoćniku KRISTIJAN LOBORINEC</derivirana_varijabla>
  </DomainObject.Predmet.ProtustrankaFormatedOIB>
  <DomainObject.Predmet.ProtustrankaFormatedWithAdress>
    <izvorni_sadrzaj> L.K. Loborinec j.d.o.o., Loborinci 1, 10000 Zagreb zastupanog po punomoćniku KRISTIJAN LOBORINEC</izvorni_sadrzaj>
    <derivirana_varijabla naziv="DomainObject.Predmet.ProtustrankaFormatedWithAdress_1"> L.K. Loborinec j.d.o.o., Loborinci 1, 10000 Zagreb zastupanog po punomoćniku KRISTIJAN LOBORINEC</derivirana_varijabla>
  </DomainObject.Predmet.ProtustrankaFormatedWithAdress>
  <DomainObject.Predmet.ProtustrankaFormatedWithAdressOIB>
    <izvorni_sadrzaj> L.K. Loborinec j.d.o.o., OIB 14664245683, Loborinci 1, 10000 Zagreb zastupanog po punomoćniku KRISTIJAN LOBORINEC</izvorni_sadrzaj>
    <derivirana_varijabla naziv="DomainObject.Predmet.ProtustrankaFormatedWithAdressOIB_1"> L.K. Loborinec j.d.o.o., OIB 14664245683, Loborinci 1, 10000 Zagreb zastupanog po punomoćniku KRISTIJAN LOBORINEC</derivirana_varijabla>
  </DomainObject.Predmet.ProtustrankaFormatedWithAdressOIB>
  <DomainObject.Predmet.ProtustrankaWithAdress>
    <izvorni_sadrzaj>L.K. Loborinec j.d.o.o. Loborinci 1, 10000 Zagreb</izvorni_sadrzaj>
    <derivirana_varijabla naziv="DomainObject.Predmet.ProtustrankaWithAdress_1">L.K. Loborinec j.d.o.o. Loborinci 1, 10000 Zagreb</derivirana_varijabla>
  </DomainObject.Predmet.ProtustrankaWithAdress>
  <DomainObject.Predmet.ProtustrankaWithAdressOIB>
    <izvorni_sadrzaj>L.K. Loborinec j.d.o.o., OIB 14664245683, Loborinci 1, 10000 Zagreb</izvorni_sadrzaj>
    <derivirana_varijabla naziv="DomainObject.Predmet.ProtustrankaWithAdressOIB_1">L.K. Loborinec j.d.o.o., OIB 14664245683, Loborinci 1, 10000 Zagreb</derivirana_varijabla>
  </DomainObject.Predmet.ProtustrankaWithAdressOIB>
  <DomainObject.Predmet.ProtustrankaNazivFormated>
    <izvorni_sadrzaj>L.K. Loborinec j.d.o.o.</izvorni_sadrzaj>
    <derivirana_varijabla naziv="DomainObject.Predmet.ProtustrankaNazivFormated_1">L.K. Loborinec j.d.o.o.</derivirana_varijabla>
  </DomainObject.Predmet.ProtustrankaNazivFormated>
  <DomainObject.Predmet.ProtustrankaNazivFormatedOIB>
    <izvorni_sadrzaj>L.K. Loborinec j.d.o.o., OIB 14664245683</izvorni_sadrzaj>
    <derivirana_varijabla naziv="DomainObject.Predmet.ProtustrankaNazivFormatedOIB_1">L.K. Loborinec j.d.o.o., OIB 14664245683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L.K. Loborinec j.d.o.o. zastupanog po punomoćniku KRISTIJAN LOBORINEC</item>
    </izvorni_sadrzaj>
    <derivirana_varijabla naziv="DomainObject.Predmet.ProtuStrankaListFormated_1">
      <item>L.K. Loborinec j.d.o.o. zastupanog po punomoćniku KRISTIJAN LOBORINEC</item>
    </derivirana_varijabla>
  </DomainObject.Predmet.ProtuStrankaListFormated>
  <DomainObject.Predmet.ProtuStrankaListFormatedOIB>
    <izvorni_sadrzaj>
      <item>L.K. Loborinec j.d.o.o., OIB 14664245683 zastupanog po punomoćniku KRISTIJAN LOBORINEC</item>
    </izvorni_sadrzaj>
    <derivirana_varijabla naziv="DomainObject.Predmet.ProtuStrankaListFormatedOIB_1">
      <item>L.K. Loborinec j.d.o.o., OIB 14664245683 zastupanog po punomoćniku KRISTIJAN LOBORINEC</item>
    </derivirana_varijabla>
  </DomainObject.Predmet.ProtuStrankaListFormatedOIB>
  <DomainObject.Predmet.ProtuStrankaListFormatedWithAdress>
    <izvorni_sadrzaj>
      <item>L.K. Loborinec j.d.o.o., Loborinci 1, 10000 Zagreb zastupanog po punomoćniku KRISTIJAN LOBORINEC</item>
    </izvorni_sadrzaj>
    <derivirana_varijabla naziv="DomainObject.Predmet.ProtuStrankaListFormatedWithAdress_1">
      <item>L.K. Loborinec j.d.o.o., Loborinci 1, 10000 Zagreb zastupanog po punomoćniku KRISTIJAN LOBORINEC</item>
    </derivirana_varijabla>
  </DomainObject.Predmet.ProtuStrankaListFormatedWithAdress>
  <DomainObject.Predmet.ProtuStrankaListFormatedWithAdressOIB>
    <izvorni_sadrzaj>
      <item>L.K. Loborinec j.d.o.o., OIB 14664245683, Loborinci 1, 10000 Zagreb zastupanog po punomoćniku KRISTIJAN LOBORINEC</item>
    </izvorni_sadrzaj>
    <derivirana_varijabla naziv="DomainObject.Predmet.ProtuStrankaListFormatedWithAdressOIB_1">
      <item>L.K. Loborinec j.d.o.o., OIB 14664245683, Loborinci 1, 10000 Zagreb zastupanog po punomoćniku KRISTIJAN LOBORINEC</item>
    </derivirana_varijabla>
  </DomainObject.Predmet.ProtuStrankaListFormatedWithAdressOIB>
  <DomainObject.Predmet.ProtuStrankaListNazivFormated>
    <izvorni_sadrzaj>
      <item>L.K. Loborinec j.d.o.o.</item>
    </izvorni_sadrzaj>
    <derivirana_varijabla naziv="DomainObject.Predmet.ProtuStrankaListNazivFormated_1">
      <item>L.K. Loborinec j.d.o.o.</item>
    </derivirana_varijabla>
  </DomainObject.Predmet.ProtuStrankaListNazivFormated>
  <DomainObject.Predmet.ProtuStrankaListNazivFormatedOIB>
    <izvorni_sadrzaj>
      <item>L.K. Loborinec j.d.o.o., OIB 14664245683</item>
    </izvorni_sadrzaj>
    <derivirana_varijabla naziv="DomainObject.Predmet.ProtuStrankaListNazivFormatedOIB_1">
      <item>L.K. Loborinec j.d.o.o., OIB 14664245683</item>
    </derivirana_varijabla>
  </DomainObject.Predmet.ProtuStrankaListNazivFormatedOIB>
  <DomainObject.Predmet.OstaliListFormated>
    <izvorni_sadrzaj>
      <item>KRISTIJAN LOBORINEC punomoćnik sudionika u postupku L.K. Loborinec j.d.o.o.</item>
    </izvorni_sadrzaj>
    <derivirana_varijabla naziv="DomainObject.Predmet.OstaliListFormated_1">
      <item>KRISTIJAN LOBORINEC punomoćnik sudionika u postupku L.K. Loborinec j.d.o.o.</item>
    </derivirana_varijabla>
  </DomainObject.Predmet.OstaliListFormated>
  <DomainObject.Predmet.OstaliListFormatedOIB>
    <izvorni_sadrzaj>
      <item>KRISTIJAN LOBORINEC, OIB 51768721810 punomoćnik sudionika u postupku L.K. Loborinec j.d.o.o.</item>
    </izvorni_sadrzaj>
    <derivirana_varijabla naziv="DomainObject.Predmet.OstaliListFormatedOIB_1">
      <item>KRISTIJAN LOBORINEC, OIB 51768721810 punomoćnik sudionika u postupku L.K. Loborinec j.d.o.o.</item>
    </derivirana_varijabla>
  </DomainObject.Predmet.OstaliListFormatedOIB>
  <DomainObject.Predmet.OstaliListFormatedWithAdress>
    <izvorni_sadrzaj>
      <item>KRISTIJAN LOBORINEC, Loborinci 1, 10000 Zagreb punomoćnik sudionika u postupku L.K. Loborinec j.d.o.o.</item>
    </izvorni_sadrzaj>
    <derivirana_varijabla naziv="DomainObject.Predmet.OstaliListFormatedWithAdress_1">
      <item>KRISTIJAN LOBORINEC, Loborinci 1, 10000 Zagreb punomoćnik sudionika u postupku L.K. Loborinec j.d.o.o.</item>
    </derivirana_varijabla>
  </DomainObject.Predmet.OstaliListFormatedWithAdress>
  <DomainObject.Predmet.OstaliListFormatedWithAdressOIB>
    <izvorni_sadrzaj>
      <item>KRISTIJAN LOBORINEC, OIB 51768721810, Loborinci 1, 10000 Zagreb punomoćnik sudionika u postupku L.K. Loborinec j.d.o.o.</item>
    </izvorni_sadrzaj>
    <derivirana_varijabla naziv="DomainObject.Predmet.OstaliListFormatedWithAdressOIB_1">
      <item>KRISTIJAN LOBORINEC, OIB 51768721810, Loborinci 1, 10000 Zagreb punomoćnik sudionika u postupku L.K. Loborinec j.d.o.o.</item>
    </derivirana_varijabla>
  </DomainObject.Predmet.OstaliListFormatedWithAdressOIB>
  <DomainObject.Predmet.OstaliListNazivFormated>
    <izvorni_sadrzaj>
      <item>KRISTIJAN LOBORINEC</item>
    </izvorni_sadrzaj>
    <derivirana_varijabla naziv="DomainObject.Predmet.OstaliListNazivFormated_1">
      <item>KRISTIJAN LOBORINEC</item>
    </derivirana_varijabla>
  </DomainObject.Predmet.OstaliListNazivFormated>
  <DomainObject.Predmet.OstaliListNazivFormatedOIB>
    <izvorni_sadrzaj>
      <item>KRISTIJAN LOBORINEC, OIB 51768721810</item>
    </izvorni_sadrzaj>
    <derivirana_varijabla naziv="DomainObject.Predmet.OstaliListNazivFormatedOIB_1">
      <item>KRISTIJAN LOBORINEC, OIB 51768721810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L.K. Loborinec j.d.o.o.</izvorni_sadrzaj>
    <derivirana_varijabla naziv="DomainObject.Predmet.ProtustrankaIDrugi_1">L.K. Loborinec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L.K. Loborinec j.d.o.o., OIB 14664245683, Loborinci 1, 10000 Zagreb</izvorni_sadrzaj>
    <derivirana_varijabla naziv="DomainObject.Predmet.ProtustrankaIDrugiAdressOIB_1">L.K. Loborinec j.d.o.o., OIB 14664245683, Loborinci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 Loborinec j.d.o.o.</item>
      <item>FINA Regionalni centar Zagreb</item>
      <item>KRISTIJAN LOBORINEC</item>
    </izvorni_sadrzaj>
    <derivirana_varijabla naziv="DomainObject.Predmet.SudioniciListNaziv_1">
      <item>L.K. Loborinec j.d.o.o.</item>
      <item>FINA Regionalni centar Zagreb</item>
      <item>KRISTIJAN LOBORINEC</item>
    </derivirana_varijabla>
  </DomainObject.Predmet.SudioniciListNaziv>
  <DomainObject.Predmet.SudioniciListAdressOIB>
    <izvorni_sadrzaj>
      <item>L.K. Loborinec j.d.o.o., OIB 14664245683, Loborinci 1,10000 Zagreb</item>
      <item>FINA Regionalni centar Zagreb, OIB 85821130368, Trg svibanjskih žrtava 1995. 1,10000 Zagreb</item>
      <item>KRISTIJAN LOBORINEC, OIB 51768721810, Loborinci 1,10000 Zagreb</item>
    </izvorni_sadrzaj>
    <derivirana_varijabla naziv="DomainObject.Predmet.SudioniciListAdressOIB_1">
      <item>L.K. Loborinec j.d.o.o., OIB 14664245683, Loborinci 1,10000 Zagreb</item>
      <item>FINA Regionalni centar Zagreb, OIB 85821130368, Trg svibanjskih žrtava 1995. 1,10000 Zagreb</item>
      <item>KRISTIJAN LOBORINEC, OIB 51768721810, Loborinci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14664245683</item>
      <item>, OIB 85821130368</item>
      <item>, OIB 51768721810</item>
    </izvorni_sadrzaj>
    <derivirana_varijabla naziv="DomainObject.Predmet.SudioniciListNazivOIB_1">
      <item>, OIB 14664245683</item>
      <item>, OIB 85821130368</item>
      <item>, OIB 51768721810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54E0B-DA28-41AE-8826-27D274036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1332</properties:Characters>
  <properties:Lines>49</properties:Lines>
  <properties:Paragraphs>18</properties:Paragraphs>
  <properties:TotalTime>16</properties:TotalTime>
  <properties:ScaleCrop>false</properties:ScaleCrop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2016-01-21T09:45:00Z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