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f0d3" w14:paraId="e05f0d3" w:rsidRDefault="00771F82" w:rsidP="00771F82" w:rsidR="00771F82">
      <w:pPr>
        <w:pStyle w:val="Naslov"/>
        <w15:collapsed w:val="false"/>
      </w:pPr>
      <w:bookmarkStart w:name="_GoBack" w:id="0"/>
      <w:bookmarkEnd w:id="0"/>
      <w:r>
        <w:t>STEČAJNI UPRAVITELJ</w:t>
      </w:r>
    </w:p>
    <w:p w:rsidRDefault="00771F82" w:rsidP="00771F82" w:rsidR="00771F82">
      <w:pPr>
        <w:pStyle w:val="Naslov"/>
      </w:pPr>
      <w:r>
        <w:t>MARTIN LUKIN</w:t>
      </w:r>
    </w:p>
    <w:p w:rsidRDefault="00771F82" w:rsidP="00771F82" w:rsidR="00771F82" w:rsidRPr="00771F82">
      <w:pPr>
        <w:pStyle w:val="Naslov"/>
        <w:jc w:val="both"/>
        <w:rPr>
          <w:sz w:val="20"/>
        </w:rPr>
      </w:pPr>
      <w:r>
        <w:t xml:space="preserve">      </w:t>
      </w:r>
      <w:r w:rsidRPr="00771F82">
        <w:rPr>
          <w:sz w:val="20"/>
        </w:rPr>
        <w:t xml:space="preserve">10 000 Zagreb, Gračanska cesta 145-F  </w:t>
      </w:r>
      <w:proofErr w:type="spellStart"/>
      <w:r w:rsidRPr="00771F82">
        <w:rPr>
          <w:sz w:val="20"/>
        </w:rPr>
        <w:t>tel</w:t>
      </w:r>
      <w:proofErr w:type="spellEnd"/>
      <w:r w:rsidRPr="00771F82">
        <w:rPr>
          <w:sz w:val="20"/>
        </w:rPr>
        <w:t>: 4646-113,</w:t>
      </w:r>
      <w:proofErr w:type="spellStart"/>
      <w:r w:rsidRPr="00771F82">
        <w:rPr>
          <w:sz w:val="20"/>
        </w:rPr>
        <w:t>Fax</w:t>
      </w:r>
      <w:proofErr w:type="spellEnd"/>
      <w:r w:rsidRPr="00771F82">
        <w:rPr>
          <w:sz w:val="20"/>
        </w:rPr>
        <w:t xml:space="preserve">: 4646-114, 098/1841-745 </w:t>
      </w:r>
    </w:p>
    <w:p w:rsidRDefault="00771F82" w:rsidP="00771F82" w:rsidR="004B1EF0" w:rsidRPr="00771F82">
      <w:pPr>
        <w:pStyle w:val="Naslov"/>
        <w:jc w:val="both"/>
        <w:rPr>
          <w:sz w:val="20"/>
        </w:rPr>
      </w:pPr>
      <w:r>
        <w:t xml:space="preserve">                                        </w:t>
      </w:r>
      <w:r w:rsidRPr="00771F82">
        <w:rPr>
          <w:sz w:val="20"/>
        </w:rPr>
        <w:t>e-mail: odvjetnik.martin.lukin@</w:t>
      </w:r>
      <w:proofErr w:type="spellStart"/>
      <w:r w:rsidRPr="00771F82">
        <w:rPr>
          <w:sz w:val="20"/>
        </w:rPr>
        <w:t>zg.t</w:t>
      </w:r>
      <w:proofErr w:type="spellEnd"/>
      <w:r w:rsidRPr="00771F82">
        <w:rPr>
          <w:sz w:val="20"/>
        </w:rPr>
        <w:t>-</w:t>
      </w:r>
      <w:proofErr w:type="spellStart"/>
      <w:r w:rsidRPr="00771F82">
        <w:rPr>
          <w:sz w:val="20"/>
        </w:rPr>
        <w:t>com.hr</w:t>
      </w:r>
      <w:proofErr w:type="spellEnd"/>
    </w:p>
    <w:p w:rsidRDefault="00771F82" w:rsidP="00BE3FF9" w:rsidR="00771F82" w:rsidRPr="00771F82">
      <w:pPr>
        <w:jc w:val="both"/>
        <w:rPr>
          <w:sz w:val="20"/>
        </w:rPr>
      </w:pPr>
      <w:r>
        <w:rPr>
          <w:sz w:val="20"/>
        </w:rPr>
        <w:t>------------------------------------------------------------------------------------------------------------------------------------</w:t>
      </w:r>
    </w:p>
    <w:p w:rsidRDefault="00683B05" w:rsidP="00BE3FF9" w:rsidR="001E74F3">
      <w:pPr>
        <w:jc w:val="both"/>
        <w:rPr>
          <w:sz w:val="24"/>
          <w:szCs w:val="24"/>
        </w:rPr>
      </w:pPr>
      <w:r>
        <w:rPr>
          <w:sz w:val="24"/>
          <w:szCs w:val="24"/>
        </w:rPr>
        <w:t>U Zagrebu, 27</w:t>
      </w:r>
      <w:r w:rsidR="002654F0">
        <w:rPr>
          <w:sz w:val="24"/>
          <w:szCs w:val="24"/>
        </w:rPr>
        <w:t>.srpnja</w:t>
      </w:r>
      <w:r w:rsidR="00DF0358">
        <w:rPr>
          <w:sz w:val="24"/>
          <w:szCs w:val="24"/>
        </w:rPr>
        <w:t xml:space="preserve"> </w:t>
      </w:r>
      <w:r w:rsidR="00B52DF0">
        <w:rPr>
          <w:sz w:val="24"/>
          <w:szCs w:val="24"/>
        </w:rPr>
        <w:t>20</w:t>
      </w:r>
      <w:r w:rsidR="002654F0">
        <w:rPr>
          <w:sz w:val="24"/>
          <w:szCs w:val="24"/>
        </w:rPr>
        <w:t>18.</w:t>
      </w:r>
      <w:r w:rsidR="00781B1A">
        <w:rPr>
          <w:sz w:val="24"/>
          <w:szCs w:val="24"/>
        </w:rPr>
        <w:t>g</w:t>
      </w:r>
    </w:p>
    <w:p w:rsidRDefault="00570517" w:rsidP="006A004B" w:rsidR="00570517">
      <w:pPr>
        <w:jc w:val="both"/>
        <w:rPr>
          <w:b/>
          <w:sz w:val="24"/>
          <w:szCs w:val="24"/>
        </w:rPr>
      </w:pPr>
    </w:p>
    <w:p w:rsidRDefault="00334A41" w:rsidP="006A004B" w:rsidR="00334A41">
      <w:pPr>
        <w:jc w:val="both"/>
        <w:rPr>
          <w:b/>
          <w:sz w:val="24"/>
          <w:szCs w:val="24"/>
        </w:rPr>
      </w:pPr>
    </w:p>
    <w:p w:rsidRDefault="00193604" w:rsidP="00193604" w:rsidR="00674B7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TRGOVAČKI SUD U ZAGREBU </w:t>
      </w:r>
    </w:p>
    <w:p w:rsidRDefault="00193604" w:rsidP="00193604" w:rsidR="00193604" w:rsidRPr="008F4AA3">
      <w:pPr>
        <w:jc w:val="both"/>
        <w:rPr>
          <w:b/>
          <w:sz w:val="32"/>
          <w:szCs w:val="32"/>
          <w:u w:val="single"/>
        </w:rPr>
      </w:pPr>
      <w:r w:rsidRPr="008F4AA3">
        <w:rPr>
          <w:b/>
          <w:sz w:val="32"/>
          <w:szCs w:val="32"/>
          <w:u w:val="single"/>
        </w:rPr>
        <w:t xml:space="preserve">Na </w:t>
      </w:r>
      <w:proofErr w:type="spellStart"/>
      <w:r w:rsidR="00DF0358" w:rsidRPr="008F4AA3">
        <w:rPr>
          <w:b/>
          <w:sz w:val="32"/>
          <w:szCs w:val="32"/>
          <w:u w:val="single"/>
        </w:rPr>
        <w:t>br</w:t>
      </w:r>
      <w:proofErr w:type="spellEnd"/>
      <w:r w:rsidR="00DF0358" w:rsidRPr="008F4AA3">
        <w:rPr>
          <w:b/>
          <w:sz w:val="32"/>
          <w:szCs w:val="32"/>
          <w:u w:val="single"/>
        </w:rPr>
        <w:t xml:space="preserve">: </w:t>
      </w:r>
      <w:r w:rsidR="00781B1A">
        <w:rPr>
          <w:b/>
          <w:sz w:val="32"/>
          <w:szCs w:val="32"/>
          <w:u w:val="single"/>
        </w:rPr>
        <w:t>85  St - 840/18</w:t>
      </w:r>
    </w:p>
    <w:p w:rsidRDefault="00D83EB2" w:rsidP="00193604" w:rsidR="00D83EB2" w:rsidRPr="008F4AA3">
      <w:pPr>
        <w:jc w:val="both"/>
        <w:rPr>
          <w:b/>
          <w:sz w:val="24"/>
          <w:szCs w:val="24"/>
        </w:rPr>
      </w:pPr>
      <w:r w:rsidRPr="00D83EB2">
        <w:rPr>
          <w:b/>
          <w:sz w:val="24"/>
          <w:szCs w:val="24"/>
        </w:rPr>
        <w:t>S</w:t>
      </w:r>
      <w:r w:rsidR="00033035">
        <w:rPr>
          <w:b/>
          <w:sz w:val="24"/>
          <w:szCs w:val="24"/>
        </w:rPr>
        <w:t>tečajni sudac</w:t>
      </w:r>
      <w:r w:rsidR="00773F50">
        <w:rPr>
          <w:b/>
          <w:sz w:val="24"/>
          <w:szCs w:val="24"/>
        </w:rPr>
        <w:t xml:space="preserve"> gđa</w:t>
      </w:r>
      <w:r w:rsidR="00DF0358">
        <w:rPr>
          <w:b/>
          <w:sz w:val="24"/>
          <w:szCs w:val="24"/>
        </w:rPr>
        <w:t xml:space="preserve">: </w:t>
      </w:r>
      <w:r w:rsidR="00781B1A">
        <w:rPr>
          <w:b/>
          <w:sz w:val="24"/>
          <w:szCs w:val="24"/>
        </w:rPr>
        <w:t xml:space="preserve"> IVANA KOŠTARIĆ FEGEŠ</w:t>
      </w:r>
    </w:p>
    <w:p w:rsidRDefault="008F4AA3" w:rsidP="00193604" w:rsidR="008F4AA3">
      <w:pPr>
        <w:jc w:val="center"/>
        <w:rPr>
          <w:b/>
          <w:sz w:val="36"/>
          <w:szCs w:val="36"/>
        </w:rPr>
      </w:pPr>
    </w:p>
    <w:p w:rsidRDefault="00334A41" w:rsidP="00193604" w:rsidR="00334A41">
      <w:pPr>
        <w:jc w:val="center"/>
        <w:rPr>
          <w:b/>
          <w:sz w:val="36"/>
          <w:szCs w:val="36"/>
        </w:rPr>
      </w:pPr>
    </w:p>
    <w:p w:rsidRDefault="00334A41" w:rsidP="00193604" w:rsidR="00334A41">
      <w:pPr>
        <w:jc w:val="center"/>
        <w:rPr>
          <w:b/>
          <w:sz w:val="36"/>
          <w:szCs w:val="36"/>
        </w:rPr>
      </w:pPr>
    </w:p>
    <w:p w:rsidRDefault="00193604" w:rsidP="008F4AA3" w:rsidR="00193604" w:rsidRPr="00193604">
      <w:pPr>
        <w:jc w:val="center"/>
        <w:rPr>
          <w:b/>
          <w:sz w:val="36"/>
          <w:szCs w:val="36"/>
        </w:rPr>
      </w:pPr>
      <w:r w:rsidRPr="00193604">
        <w:rPr>
          <w:b/>
          <w:sz w:val="36"/>
          <w:szCs w:val="36"/>
        </w:rPr>
        <w:t>I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Z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V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J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E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Š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Ć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E</w:t>
      </w:r>
    </w:p>
    <w:p w:rsidRDefault="00334A41" w:rsidP="00193604" w:rsidR="00334A41">
      <w:pPr>
        <w:jc w:val="both"/>
        <w:rPr>
          <w:sz w:val="24"/>
          <w:szCs w:val="24"/>
        </w:rPr>
      </w:pPr>
    </w:p>
    <w:p w:rsidRDefault="00193604" w:rsidP="00193604" w:rsidR="00193604" w:rsidRPr="004973D6">
      <w:pPr>
        <w:jc w:val="both"/>
        <w:rPr>
          <w:sz w:val="24"/>
          <w:szCs w:val="24"/>
        </w:rPr>
      </w:pPr>
      <w:r>
        <w:rPr>
          <w:sz w:val="24"/>
          <w:szCs w:val="24"/>
        </w:rPr>
        <w:t>Ovim</w:t>
      </w:r>
      <w:r w:rsidR="00D63D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izvješćem privremeni stečajni upravitelj izvješćuje stečajnog suca o </w:t>
      </w:r>
      <w:r w:rsidR="002A192C">
        <w:rPr>
          <w:sz w:val="24"/>
          <w:szCs w:val="24"/>
        </w:rPr>
        <w:t xml:space="preserve"> svim </w:t>
      </w:r>
      <w:r>
        <w:rPr>
          <w:sz w:val="24"/>
          <w:szCs w:val="24"/>
        </w:rPr>
        <w:t>poduzetim radnj</w:t>
      </w:r>
      <w:r w:rsidR="00033035">
        <w:rPr>
          <w:sz w:val="24"/>
          <w:szCs w:val="24"/>
        </w:rPr>
        <w:t>ama prema dužniku</w:t>
      </w:r>
      <w:r w:rsidR="002654F0">
        <w:t xml:space="preserve"> </w:t>
      </w:r>
      <w:r w:rsidR="00781B1A">
        <w:rPr>
          <w:sz w:val="24"/>
          <w:szCs w:val="24"/>
        </w:rPr>
        <w:t>BARIĆ NAUTIKA</w:t>
      </w:r>
      <w:r w:rsidR="002654F0">
        <w:t xml:space="preserve"> </w:t>
      </w:r>
      <w:r w:rsidR="00DF0358">
        <w:rPr>
          <w:sz w:val="24"/>
          <w:szCs w:val="24"/>
        </w:rPr>
        <w:t xml:space="preserve">d.o.o. </w:t>
      </w:r>
      <w:r w:rsidR="00781B1A">
        <w:rPr>
          <w:sz w:val="24"/>
          <w:szCs w:val="24"/>
        </w:rPr>
        <w:t>Sesvete,Ulica Kaktusa 39</w:t>
      </w:r>
      <w:r w:rsidR="00014A08">
        <w:rPr>
          <w:sz w:val="24"/>
          <w:szCs w:val="24"/>
        </w:rPr>
        <w:t>,</w:t>
      </w:r>
      <w:r w:rsidR="00781B1A">
        <w:rPr>
          <w:sz w:val="24"/>
          <w:szCs w:val="24"/>
        </w:rPr>
        <w:t xml:space="preserve"> OIB:81202327036</w:t>
      </w:r>
      <w:r w:rsidR="00014A08">
        <w:rPr>
          <w:sz w:val="24"/>
          <w:szCs w:val="24"/>
        </w:rPr>
        <w:t xml:space="preserve"> </w:t>
      </w:r>
      <w:r w:rsidR="00140B0F">
        <w:rPr>
          <w:sz w:val="24"/>
          <w:szCs w:val="24"/>
        </w:rPr>
        <w:t xml:space="preserve">  </w:t>
      </w:r>
      <w:r w:rsidRPr="00D63DCB">
        <w:rPr>
          <w:b/>
          <w:sz w:val="24"/>
          <w:szCs w:val="24"/>
          <w:u w:val="single"/>
        </w:rPr>
        <w:t>a</w:t>
      </w:r>
      <w:r w:rsidRPr="0091089A">
        <w:rPr>
          <w:sz w:val="24"/>
          <w:szCs w:val="24"/>
          <w:u w:val="single"/>
        </w:rPr>
        <w:t xml:space="preserve"> </w:t>
      </w:r>
      <w:r w:rsidRPr="00D63DCB">
        <w:rPr>
          <w:b/>
          <w:sz w:val="24"/>
          <w:szCs w:val="24"/>
          <w:u w:val="single"/>
        </w:rPr>
        <w:t>sve  povodom</w:t>
      </w:r>
      <w:r w:rsidR="004973D6">
        <w:rPr>
          <w:b/>
          <w:sz w:val="24"/>
          <w:szCs w:val="24"/>
          <w:u w:val="single"/>
        </w:rPr>
        <w:t xml:space="preserve"> povjerenog mu</w:t>
      </w:r>
      <w:r w:rsidR="00DF0358">
        <w:rPr>
          <w:b/>
          <w:sz w:val="24"/>
          <w:szCs w:val="24"/>
          <w:u w:val="single"/>
        </w:rPr>
        <w:t xml:space="preserve"> za</w:t>
      </w:r>
      <w:r w:rsidR="00781B1A">
        <w:rPr>
          <w:b/>
          <w:sz w:val="24"/>
          <w:szCs w:val="24"/>
          <w:u w:val="single"/>
        </w:rPr>
        <w:t>datka sadržanog u Rješenju od 06</w:t>
      </w:r>
      <w:r w:rsidR="00014A08">
        <w:rPr>
          <w:b/>
          <w:sz w:val="24"/>
          <w:szCs w:val="24"/>
          <w:u w:val="single"/>
        </w:rPr>
        <w:t>.srpnja 2018</w:t>
      </w:r>
      <w:r w:rsidRPr="004973D6">
        <w:rPr>
          <w:b/>
          <w:sz w:val="24"/>
          <w:szCs w:val="24"/>
          <w:u w:val="single"/>
        </w:rPr>
        <w:t>.</w:t>
      </w:r>
      <w:r w:rsidR="004973D6">
        <w:rPr>
          <w:b/>
          <w:sz w:val="24"/>
          <w:szCs w:val="24"/>
          <w:u w:val="single"/>
        </w:rPr>
        <w:t>g</w:t>
      </w:r>
    </w:p>
    <w:p w:rsidRDefault="00193604" w:rsidP="00193604" w:rsidR="00193604">
      <w:pPr>
        <w:jc w:val="both"/>
        <w:rPr>
          <w:sz w:val="24"/>
          <w:szCs w:val="24"/>
        </w:rPr>
      </w:pPr>
    </w:p>
    <w:p w:rsidRDefault="00DF0358" w:rsidP="00193604" w:rsidR="00DF0358">
      <w:pPr>
        <w:jc w:val="both"/>
        <w:rPr>
          <w:sz w:val="24"/>
          <w:szCs w:val="24"/>
        </w:rPr>
      </w:pPr>
      <w:r w:rsidRPr="00DF0358">
        <w:rPr>
          <w:sz w:val="24"/>
          <w:szCs w:val="24"/>
        </w:rPr>
        <w:t>Nakon primitka od naslovljenog suda predme</w:t>
      </w:r>
      <w:r>
        <w:rPr>
          <w:sz w:val="24"/>
          <w:szCs w:val="24"/>
        </w:rPr>
        <w:t xml:space="preserve">tnog Rješenja od </w:t>
      </w:r>
      <w:r w:rsidR="00781B1A">
        <w:rPr>
          <w:sz w:val="24"/>
          <w:szCs w:val="24"/>
        </w:rPr>
        <w:t>06</w:t>
      </w:r>
      <w:r w:rsidR="00014A08">
        <w:rPr>
          <w:sz w:val="24"/>
          <w:szCs w:val="24"/>
        </w:rPr>
        <w:t>.srpnja  2018</w:t>
      </w:r>
      <w:r w:rsidRPr="00DF0358">
        <w:rPr>
          <w:sz w:val="24"/>
          <w:szCs w:val="24"/>
        </w:rPr>
        <w:t>.g</w:t>
      </w:r>
      <w:r>
        <w:rPr>
          <w:sz w:val="24"/>
          <w:szCs w:val="24"/>
        </w:rPr>
        <w:t xml:space="preserve"> </w:t>
      </w:r>
      <w:r w:rsidR="008E0A3D" w:rsidRPr="008E0A3D">
        <w:rPr>
          <w:sz w:val="24"/>
          <w:szCs w:val="24"/>
          <w:u w:val="single"/>
        </w:rPr>
        <w:t>,</w:t>
      </w:r>
      <w:r w:rsidR="00781B1A" w:rsidRPr="00781B1A">
        <w:rPr>
          <w:sz w:val="24"/>
          <w:szCs w:val="24"/>
        </w:rPr>
        <w:t xml:space="preserve"> </w:t>
      </w:r>
      <w:r w:rsidR="00781B1A" w:rsidRPr="00781B1A">
        <w:rPr>
          <w:b/>
          <w:sz w:val="24"/>
          <w:szCs w:val="24"/>
          <w:u w:val="single"/>
        </w:rPr>
        <w:t>dana 09</w:t>
      </w:r>
      <w:r w:rsidR="00014A08" w:rsidRPr="00781B1A">
        <w:rPr>
          <w:b/>
          <w:sz w:val="24"/>
          <w:szCs w:val="24"/>
          <w:u w:val="single"/>
        </w:rPr>
        <w:t>. srpnja 2018</w:t>
      </w:r>
      <w:r w:rsidRPr="00781B1A">
        <w:rPr>
          <w:b/>
          <w:sz w:val="24"/>
          <w:szCs w:val="24"/>
          <w:u w:val="single"/>
        </w:rPr>
        <w:t>.g stečajni upravitelj je uputio dužniku dopis</w:t>
      </w:r>
      <w:r w:rsidRPr="00DF0358">
        <w:rPr>
          <w:sz w:val="24"/>
          <w:szCs w:val="24"/>
        </w:rPr>
        <w:t xml:space="preserve"> kojim je od njega zatražio da mu stavi na raspolaganje </w:t>
      </w:r>
      <w:r w:rsidRPr="00781B1A">
        <w:rPr>
          <w:b/>
          <w:sz w:val="24"/>
          <w:szCs w:val="24"/>
          <w:u w:val="single"/>
        </w:rPr>
        <w:t>poslovnu</w:t>
      </w:r>
      <w:r w:rsidR="00781B1A">
        <w:rPr>
          <w:b/>
          <w:sz w:val="24"/>
          <w:szCs w:val="24"/>
          <w:u w:val="single"/>
        </w:rPr>
        <w:t>-knjigovodstvenu</w:t>
      </w:r>
      <w:r w:rsidRPr="00781B1A">
        <w:rPr>
          <w:b/>
          <w:sz w:val="24"/>
          <w:szCs w:val="24"/>
          <w:u w:val="single"/>
        </w:rPr>
        <w:t xml:space="preserve"> dokumentaciju predmetnog dužnika</w:t>
      </w:r>
      <w:r w:rsidR="00014A08" w:rsidRPr="00781B1A">
        <w:rPr>
          <w:b/>
          <w:sz w:val="24"/>
          <w:szCs w:val="24"/>
          <w:u w:val="single"/>
        </w:rPr>
        <w:t xml:space="preserve"> i </w:t>
      </w:r>
      <w:proofErr w:type="spellStart"/>
      <w:r w:rsidR="00014A08" w:rsidRPr="00781B1A">
        <w:rPr>
          <w:b/>
          <w:sz w:val="24"/>
          <w:szCs w:val="24"/>
          <w:u w:val="single"/>
        </w:rPr>
        <w:t>prokazni</w:t>
      </w:r>
      <w:proofErr w:type="spellEnd"/>
      <w:r w:rsidR="00014A08" w:rsidRPr="00781B1A">
        <w:rPr>
          <w:b/>
          <w:sz w:val="24"/>
          <w:szCs w:val="24"/>
          <w:u w:val="single"/>
        </w:rPr>
        <w:t xml:space="preserve"> popis</w:t>
      </w:r>
      <w:r w:rsidR="00014A08">
        <w:rPr>
          <w:sz w:val="24"/>
          <w:szCs w:val="24"/>
          <w:u w:val="single"/>
        </w:rPr>
        <w:t xml:space="preserve"> </w:t>
      </w:r>
      <w:r w:rsidR="00014A08" w:rsidRPr="00781B1A">
        <w:rPr>
          <w:b/>
          <w:sz w:val="24"/>
          <w:szCs w:val="24"/>
          <w:u w:val="single"/>
        </w:rPr>
        <w:t>imovine</w:t>
      </w:r>
      <w:r w:rsidRPr="00DF0358">
        <w:rPr>
          <w:sz w:val="24"/>
          <w:szCs w:val="24"/>
        </w:rPr>
        <w:t xml:space="preserve"> (</w:t>
      </w:r>
      <w:r w:rsidRPr="00014A08">
        <w:rPr>
          <w:i/>
          <w:sz w:val="24"/>
          <w:szCs w:val="24"/>
        </w:rPr>
        <w:t>u dopisu točno specificirana poslovna dokumentacije</w:t>
      </w:r>
      <w:r w:rsidRPr="00DF0358">
        <w:rPr>
          <w:sz w:val="24"/>
          <w:szCs w:val="24"/>
        </w:rPr>
        <w:t>), a na temelju koje bi dokumentacije stečajni upravitelj mogao sastaviti izvješće i time izvršiti svoju zadaću koja m</w:t>
      </w:r>
      <w:r w:rsidR="00E32710">
        <w:rPr>
          <w:sz w:val="24"/>
          <w:szCs w:val="24"/>
        </w:rPr>
        <w:t xml:space="preserve">u je određena </w:t>
      </w:r>
      <w:r w:rsidRPr="00DF0358">
        <w:rPr>
          <w:sz w:val="24"/>
          <w:szCs w:val="24"/>
        </w:rPr>
        <w:t>R</w:t>
      </w:r>
      <w:r w:rsidR="00781B1A">
        <w:rPr>
          <w:sz w:val="24"/>
          <w:szCs w:val="24"/>
        </w:rPr>
        <w:t>ješenjem od 09</w:t>
      </w:r>
      <w:r w:rsidR="00014A08">
        <w:rPr>
          <w:sz w:val="24"/>
          <w:szCs w:val="24"/>
        </w:rPr>
        <w:t xml:space="preserve">.srpnja </w:t>
      </w:r>
      <w:r w:rsidR="00E32710">
        <w:rPr>
          <w:sz w:val="24"/>
          <w:szCs w:val="24"/>
        </w:rPr>
        <w:t>20</w:t>
      </w:r>
      <w:r w:rsidR="00014A08">
        <w:rPr>
          <w:sz w:val="24"/>
          <w:szCs w:val="24"/>
        </w:rPr>
        <w:t>18</w:t>
      </w:r>
      <w:r w:rsidRPr="00DF0358">
        <w:rPr>
          <w:sz w:val="24"/>
          <w:szCs w:val="24"/>
        </w:rPr>
        <w:t>.g</w:t>
      </w:r>
    </w:p>
    <w:p w:rsidRDefault="00DF0358" w:rsidP="00193604" w:rsidR="00DF0358">
      <w:pPr>
        <w:jc w:val="both"/>
        <w:rPr>
          <w:sz w:val="24"/>
          <w:szCs w:val="24"/>
        </w:rPr>
      </w:pPr>
    </w:p>
    <w:p w:rsidRDefault="00E32710" w:rsidP="00E32710" w:rsidR="00781B1A">
      <w:pPr>
        <w:jc w:val="both"/>
        <w:rPr>
          <w:sz w:val="24"/>
          <w:szCs w:val="24"/>
        </w:rPr>
      </w:pPr>
      <w:r w:rsidRPr="00E32710">
        <w:rPr>
          <w:sz w:val="24"/>
          <w:szCs w:val="24"/>
        </w:rPr>
        <w:t>PRILOG: Dopis ste</w:t>
      </w:r>
      <w:r w:rsidR="00014A08">
        <w:rPr>
          <w:sz w:val="24"/>
          <w:szCs w:val="24"/>
        </w:rPr>
        <w:t>čajnog upravitelja o</w:t>
      </w:r>
      <w:r w:rsidR="00781B1A">
        <w:rPr>
          <w:sz w:val="24"/>
          <w:szCs w:val="24"/>
        </w:rPr>
        <w:t>d 09.07.2018.g upućenog dužniku  BARIĆ</w:t>
      </w:r>
    </w:p>
    <w:p w:rsidRDefault="00781B1A" w:rsidP="00E32710" w:rsidR="00DF03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NAUTIKA</w:t>
      </w:r>
      <w:r w:rsidR="00014A08">
        <w:rPr>
          <w:sz w:val="24"/>
          <w:szCs w:val="24"/>
        </w:rPr>
        <w:t xml:space="preserve"> </w:t>
      </w:r>
      <w:r w:rsidR="00E32710" w:rsidRPr="00E32710">
        <w:rPr>
          <w:sz w:val="24"/>
          <w:szCs w:val="24"/>
        </w:rPr>
        <w:t>d.o.o.</w:t>
      </w:r>
    </w:p>
    <w:p w:rsidRDefault="00E32710" w:rsidP="00193604" w:rsidR="00E32710">
      <w:pPr>
        <w:jc w:val="both"/>
        <w:rPr>
          <w:sz w:val="24"/>
          <w:szCs w:val="24"/>
        </w:rPr>
      </w:pPr>
    </w:p>
    <w:p w:rsidRDefault="00D976D0" w:rsidP="00E32710" w:rsidR="004B0BB5" w:rsidRPr="00067B81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Zak</w:t>
      </w:r>
      <w:r w:rsidR="00781B1A">
        <w:rPr>
          <w:sz w:val="24"/>
          <w:szCs w:val="24"/>
        </w:rPr>
        <w:t xml:space="preserve">onski zastupnik dužnika BARIĆ NAUTIKA  d.o.o. gosp. Mate Barić </w:t>
      </w:r>
      <w:r w:rsidR="00781B1A" w:rsidRPr="00067B81">
        <w:rPr>
          <w:sz w:val="24"/>
          <w:szCs w:val="24"/>
          <w:u w:val="single"/>
        </w:rPr>
        <w:t>telefonski je kontaktirao stečajnog upravitelja</w:t>
      </w:r>
      <w:r w:rsidR="004B0BB5" w:rsidRPr="00067B81">
        <w:rPr>
          <w:sz w:val="24"/>
          <w:szCs w:val="24"/>
          <w:u w:val="single"/>
        </w:rPr>
        <w:t xml:space="preserve"> dana 16.07.2018.g</w:t>
      </w:r>
      <w:r w:rsidR="004B0BB5">
        <w:rPr>
          <w:sz w:val="24"/>
          <w:szCs w:val="24"/>
        </w:rPr>
        <w:t xml:space="preserve"> i rekao da je zaprimio dopis od 09.srpnja 2018.g, ali nažalost da nije u mogućnosti dostaviti stečajnom upravitelju zatraženu poslovnu-knjigovodstvenu dokumentacija i </w:t>
      </w:r>
      <w:proofErr w:type="spellStart"/>
      <w:r w:rsidR="004B0BB5">
        <w:rPr>
          <w:sz w:val="24"/>
          <w:szCs w:val="24"/>
        </w:rPr>
        <w:t>prokazni</w:t>
      </w:r>
      <w:proofErr w:type="spellEnd"/>
      <w:r w:rsidR="004B0BB5">
        <w:rPr>
          <w:sz w:val="24"/>
          <w:szCs w:val="24"/>
        </w:rPr>
        <w:t xml:space="preserve"> popis</w:t>
      </w:r>
      <w:r w:rsidR="00067B81">
        <w:rPr>
          <w:sz w:val="24"/>
          <w:szCs w:val="24"/>
        </w:rPr>
        <w:t xml:space="preserve"> imovine</w:t>
      </w:r>
      <w:r w:rsidR="004B0BB5">
        <w:rPr>
          <w:sz w:val="24"/>
          <w:szCs w:val="24"/>
        </w:rPr>
        <w:t xml:space="preserve"> dužnika, </w:t>
      </w:r>
      <w:r w:rsidR="004B0BB5" w:rsidRPr="00067B81">
        <w:rPr>
          <w:sz w:val="24"/>
          <w:szCs w:val="24"/>
          <w:u w:val="single"/>
        </w:rPr>
        <w:t xml:space="preserve">jer se </w:t>
      </w:r>
      <w:proofErr w:type="spellStart"/>
      <w:r w:rsidR="004B0BB5" w:rsidRPr="00067B81">
        <w:rPr>
          <w:sz w:val="24"/>
          <w:szCs w:val="24"/>
          <w:u w:val="single"/>
        </w:rPr>
        <w:t>knjigovotkinja</w:t>
      </w:r>
      <w:proofErr w:type="spellEnd"/>
      <w:r w:rsidR="004B0BB5" w:rsidRPr="00067B81">
        <w:rPr>
          <w:sz w:val="24"/>
          <w:szCs w:val="24"/>
          <w:u w:val="single"/>
        </w:rPr>
        <w:t xml:space="preserve"> dužnika nalazi na godišnjem odmor tijekom srpnja mjeseca i početka kolovoza mjeseca,  kao i što se isti zakonski zastupnik  nalazi na godišnjem odmoru.</w:t>
      </w:r>
    </w:p>
    <w:p w:rsidRDefault="004B0BB5" w:rsidP="00E32710" w:rsidR="004B0BB5">
      <w:pPr>
        <w:jc w:val="both"/>
        <w:rPr>
          <w:sz w:val="24"/>
          <w:szCs w:val="24"/>
        </w:rPr>
      </w:pPr>
    </w:p>
    <w:p w:rsidRDefault="004B0BB5" w:rsidP="00E32710" w:rsidR="004B0BB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Istovremeno  </w:t>
      </w:r>
      <w:r w:rsidRPr="004B0BB5">
        <w:rPr>
          <w:sz w:val="24"/>
          <w:szCs w:val="24"/>
        </w:rPr>
        <w:t>zastupn</w:t>
      </w:r>
      <w:r>
        <w:rPr>
          <w:sz w:val="24"/>
          <w:szCs w:val="24"/>
        </w:rPr>
        <w:t>ik dužnika</w:t>
      </w:r>
      <w:r w:rsidRPr="004B0BB5">
        <w:rPr>
          <w:sz w:val="24"/>
          <w:szCs w:val="24"/>
        </w:rPr>
        <w:t xml:space="preserve"> gosp. Mate Barić</w:t>
      </w:r>
      <w:r>
        <w:rPr>
          <w:sz w:val="24"/>
          <w:szCs w:val="24"/>
        </w:rPr>
        <w:t xml:space="preserve"> rekao je da će krajem kolovoza dostaviti stečajnom upravitelju </w:t>
      </w:r>
      <w:r w:rsidRPr="00B64B0B">
        <w:rPr>
          <w:sz w:val="24"/>
          <w:szCs w:val="24"/>
          <w:u w:val="single"/>
        </w:rPr>
        <w:t xml:space="preserve">zatraženu poslovnu-knjigovodstvenu dokumentacija dužnika  i </w:t>
      </w:r>
      <w:proofErr w:type="spellStart"/>
      <w:r w:rsidRPr="00B64B0B">
        <w:rPr>
          <w:sz w:val="24"/>
          <w:szCs w:val="24"/>
          <w:u w:val="single"/>
        </w:rPr>
        <w:t>prokazni</w:t>
      </w:r>
      <w:proofErr w:type="spellEnd"/>
      <w:r w:rsidRPr="00B64B0B">
        <w:rPr>
          <w:sz w:val="24"/>
          <w:szCs w:val="24"/>
          <w:u w:val="single"/>
        </w:rPr>
        <w:t xml:space="preserve"> popis</w:t>
      </w:r>
      <w:r w:rsidR="00067B81">
        <w:rPr>
          <w:sz w:val="24"/>
          <w:szCs w:val="24"/>
          <w:u w:val="single"/>
        </w:rPr>
        <w:t xml:space="preserve"> imovine</w:t>
      </w:r>
      <w:r w:rsidRPr="00B64B0B">
        <w:rPr>
          <w:sz w:val="24"/>
          <w:szCs w:val="24"/>
          <w:u w:val="single"/>
        </w:rPr>
        <w:t>.</w:t>
      </w:r>
    </w:p>
    <w:p w:rsidRDefault="004B0BB5" w:rsidP="00E32710" w:rsidR="004B0BB5">
      <w:pPr>
        <w:jc w:val="both"/>
        <w:rPr>
          <w:sz w:val="24"/>
          <w:szCs w:val="24"/>
        </w:rPr>
      </w:pPr>
    </w:p>
    <w:p w:rsidRDefault="004B0BB5" w:rsidP="00E32710" w:rsidR="00996BFC" w:rsidRPr="00B64B0B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Nadalje, u istom telefonskom razgovoru </w:t>
      </w:r>
      <w:r w:rsidRPr="004B0BB5">
        <w:rPr>
          <w:sz w:val="24"/>
          <w:szCs w:val="24"/>
        </w:rPr>
        <w:t>gosp. Mate Barić</w:t>
      </w:r>
      <w:r>
        <w:rPr>
          <w:sz w:val="24"/>
          <w:szCs w:val="24"/>
        </w:rPr>
        <w:t xml:space="preserve"> na pitanje stečajnog upravitelja u kakvom su stanju predmetna motorna vozila koja se vode kao vlasništvo dužnika, isti je rekao da </w:t>
      </w:r>
      <w:r w:rsidR="00B64B0B">
        <w:rPr>
          <w:sz w:val="24"/>
          <w:szCs w:val="24"/>
        </w:rPr>
        <w:t xml:space="preserve">je vozilo </w:t>
      </w:r>
      <w:r w:rsidR="00B64B0B" w:rsidRPr="00B64B0B">
        <w:rPr>
          <w:sz w:val="24"/>
          <w:szCs w:val="24"/>
        </w:rPr>
        <w:t xml:space="preserve">Renault 1,4 </w:t>
      </w:r>
      <w:proofErr w:type="spellStart"/>
      <w:r w:rsidR="00B64B0B" w:rsidRPr="00B64B0B">
        <w:rPr>
          <w:sz w:val="24"/>
          <w:szCs w:val="24"/>
        </w:rPr>
        <w:t>Confort</w:t>
      </w:r>
      <w:proofErr w:type="spellEnd"/>
      <w:r w:rsidR="00B64B0B" w:rsidRPr="00B64B0B">
        <w:rPr>
          <w:sz w:val="24"/>
          <w:szCs w:val="24"/>
        </w:rPr>
        <w:t xml:space="preserve"> </w:t>
      </w:r>
      <w:r w:rsidR="00B64B0B">
        <w:rPr>
          <w:sz w:val="24"/>
          <w:szCs w:val="24"/>
        </w:rPr>
        <w:t>(</w:t>
      </w:r>
      <w:r w:rsidR="00B64B0B" w:rsidRPr="00B64B0B">
        <w:rPr>
          <w:sz w:val="24"/>
          <w:szCs w:val="24"/>
        </w:rPr>
        <w:t>god.proizvo.1998</w:t>
      </w:r>
      <w:r w:rsidR="00B64B0B">
        <w:rPr>
          <w:sz w:val="24"/>
          <w:szCs w:val="24"/>
        </w:rPr>
        <w:t xml:space="preserve">.g broj </w:t>
      </w:r>
      <w:r w:rsidR="00B64B0B" w:rsidRPr="00B64B0B">
        <w:rPr>
          <w:sz w:val="24"/>
          <w:szCs w:val="24"/>
        </w:rPr>
        <w:t xml:space="preserve"> </w:t>
      </w:r>
      <w:proofErr w:type="spellStart"/>
      <w:r w:rsidR="00B64B0B" w:rsidRPr="00B64B0B">
        <w:rPr>
          <w:sz w:val="24"/>
          <w:szCs w:val="24"/>
        </w:rPr>
        <w:t>reg.oznaka</w:t>
      </w:r>
      <w:proofErr w:type="spellEnd"/>
      <w:r w:rsidR="00B64B0B" w:rsidRPr="00B64B0B">
        <w:rPr>
          <w:sz w:val="24"/>
          <w:szCs w:val="24"/>
        </w:rPr>
        <w:t xml:space="preserve"> ZG8611H </w:t>
      </w:r>
      <w:r w:rsidR="00996BFC" w:rsidRPr="00996BFC">
        <w:rPr>
          <w:sz w:val="24"/>
          <w:szCs w:val="24"/>
        </w:rPr>
        <w:t xml:space="preserve">broj šasije VF33E9HYC84617343 </w:t>
      </w:r>
      <w:r w:rsidR="00B64B0B">
        <w:rPr>
          <w:sz w:val="24"/>
          <w:szCs w:val="24"/>
        </w:rPr>
        <w:t xml:space="preserve">koje </w:t>
      </w:r>
      <w:r w:rsidR="00996BFC">
        <w:rPr>
          <w:sz w:val="24"/>
          <w:szCs w:val="24"/>
        </w:rPr>
        <w:t>je</w:t>
      </w:r>
      <w:r w:rsidR="00B64B0B">
        <w:rPr>
          <w:sz w:val="24"/>
          <w:szCs w:val="24"/>
        </w:rPr>
        <w:t xml:space="preserve"> odjavljeno</w:t>
      </w:r>
      <w:r w:rsidR="00B64B0B" w:rsidRPr="00B64B0B">
        <w:rPr>
          <w:sz w:val="24"/>
          <w:szCs w:val="24"/>
        </w:rPr>
        <w:t xml:space="preserve"> 25.09.2017.g</w:t>
      </w:r>
      <w:r w:rsidR="00B64B0B">
        <w:rPr>
          <w:sz w:val="24"/>
          <w:szCs w:val="24"/>
        </w:rPr>
        <w:t xml:space="preserve">) </w:t>
      </w:r>
      <w:r w:rsidR="00B64B0B" w:rsidRPr="00996BFC">
        <w:rPr>
          <w:b/>
          <w:sz w:val="24"/>
          <w:szCs w:val="24"/>
          <w:u w:val="single"/>
        </w:rPr>
        <w:t>rashodovano i da isti vozilo više ne postoji</w:t>
      </w:r>
      <w:r w:rsidR="00B64B0B">
        <w:rPr>
          <w:sz w:val="24"/>
          <w:szCs w:val="24"/>
        </w:rPr>
        <w:t xml:space="preserve">, ali da je vozilo </w:t>
      </w:r>
      <w:r w:rsidR="00B64B0B" w:rsidRPr="00B64B0B">
        <w:rPr>
          <w:sz w:val="24"/>
          <w:szCs w:val="24"/>
        </w:rPr>
        <w:t xml:space="preserve">M1 Peugeot 1.6 </w:t>
      </w:r>
      <w:proofErr w:type="spellStart"/>
      <w:r w:rsidR="00B64B0B" w:rsidRPr="00B64B0B">
        <w:rPr>
          <w:sz w:val="24"/>
          <w:szCs w:val="24"/>
        </w:rPr>
        <w:t>Hdi</w:t>
      </w:r>
      <w:proofErr w:type="spellEnd"/>
      <w:r w:rsidR="00B64B0B" w:rsidRPr="00B64B0B">
        <w:rPr>
          <w:sz w:val="24"/>
          <w:szCs w:val="24"/>
        </w:rPr>
        <w:t xml:space="preserve"> Mistral </w:t>
      </w:r>
      <w:r w:rsidR="00B64B0B">
        <w:rPr>
          <w:sz w:val="24"/>
          <w:szCs w:val="24"/>
        </w:rPr>
        <w:t>(</w:t>
      </w:r>
      <w:r w:rsidR="00B64B0B" w:rsidRPr="00B64B0B">
        <w:rPr>
          <w:i/>
          <w:sz w:val="24"/>
          <w:szCs w:val="24"/>
        </w:rPr>
        <w:t xml:space="preserve">god.proizvo.2006.g broj šasije VF33E9HYC84617343 </w:t>
      </w:r>
      <w:proofErr w:type="spellStart"/>
      <w:r w:rsidR="00B64B0B" w:rsidRPr="00B64B0B">
        <w:rPr>
          <w:i/>
          <w:sz w:val="24"/>
          <w:szCs w:val="24"/>
        </w:rPr>
        <w:t>reg.oznaka</w:t>
      </w:r>
      <w:proofErr w:type="spellEnd"/>
      <w:r w:rsidR="00B64B0B" w:rsidRPr="00B64B0B">
        <w:rPr>
          <w:i/>
          <w:sz w:val="24"/>
          <w:szCs w:val="24"/>
        </w:rPr>
        <w:t xml:space="preserve"> ZG6577G</w:t>
      </w:r>
      <w:r w:rsidR="00B64B0B" w:rsidRPr="00B64B0B">
        <w:rPr>
          <w:sz w:val="24"/>
          <w:szCs w:val="24"/>
        </w:rPr>
        <w:t>J</w:t>
      </w:r>
      <w:r w:rsidR="00B64B0B">
        <w:rPr>
          <w:sz w:val="24"/>
          <w:szCs w:val="24"/>
        </w:rPr>
        <w:t xml:space="preserve">) </w:t>
      </w:r>
      <w:r w:rsidR="00B64B0B" w:rsidRPr="00B64B0B">
        <w:rPr>
          <w:b/>
          <w:sz w:val="24"/>
          <w:szCs w:val="24"/>
          <w:u w:val="single"/>
        </w:rPr>
        <w:t>u voznom stanju i da je dužnik u posjedu istoga.</w:t>
      </w:r>
    </w:p>
    <w:p w:rsidRDefault="004B0BB5" w:rsidP="00E32710" w:rsidR="004B0BB5" w:rsidRPr="00B64B0B">
      <w:pPr>
        <w:jc w:val="both"/>
        <w:rPr>
          <w:b/>
          <w:sz w:val="24"/>
          <w:szCs w:val="24"/>
          <w:u w:val="single"/>
        </w:rPr>
      </w:pPr>
    </w:p>
    <w:p w:rsidRDefault="0060686D" w:rsidP="00B64B0B" w:rsidR="00B64B0B" w:rsidRPr="00B64B0B">
      <w:pPr>
        <w:jc w:val="both"/>
        <w:rPr>
          <w:sz w:val="24"/>
          <w:szCs w:val="24"/>
        </w:rPr>
      </w:pPr>
      <w:r>
        <w:rPr>
          <w:sz w:val="24"/>
          <w:szCs w:val="24"/>
        </w:rPr>
        <w:t>Nadalje,  s</w:t>
      </w:r>
      <w:r w:rsidR="00B64B0B">
        <w:rPr>
          <w:sz w:val="24"/>
          <w:szCs w:val="24"/>
        </w:rPr>
        <w:t xml:space="preserve">tečajni upravitelj je </w:t>
      </w:r>
      <w:r w:rsidR="00554A25">
        <w:rPr>
          <w:sz w:val="24"/>
          <w:szCs w:val="24"/>
        </w:rPr>
        <w:t xml:space="preserve"> </w:t>
      </w:r>
      <w:r w:rsidR="00B64B0B" w:rsidRPr="00B64B0B">
        <w:rPr>
          <w:sz w:val="24"/>
          <w:szCs w:val="24"/>
        </w:rPr>
        <w:t>od Centra za vozila Hrvatske d.d. STP „ZAGREB 1“</w:t>
      </w:r>
    </w:p>
    <w:p w:rsidRDefault="00B64B0B" w:rsidP="00B64B0B" w:rsidR="00996BFC">
      <w:pPr>
        <w:jc w:val="both"/>
        <w:rPr>
          <w:sz w:val="24"/>
          <w:szCs w:val="24"/>
        </w:rPr>
      </w:pPr>
      <w:r w:rsidRPr="00B64B0B">
        <w:rPr>
          <w:sz w:val="24"/>
          <w:szCs w:val="24"/>
        </w:rPr>
        <w:t>pribavio Uvjerenje od 12.07.2018.g iz koje proizlazi da u službenim evidencijama Ministarstva unutarnjih poslova</w:t>
      </w:r>
      <w:r>
        <w:rPr>
          <w:sz w:val="24"/>
          <w:szCs w:val="24"/>
        </w:rPr>
        <w:t xml:space="preserve"> da je </w:t>
      </w:r>
      <w:r w:rsidRPr="00B64B0B">
        <w:rPr>
          <w:sz w:val="24"/>
          <w:szCs w:val="24"/>
        </w:rPr>
        <w:t>dužnik</w:t>
      </w:r>
      <w:r w:rsidRPr="00B64B0B">
        <w:t xml:space="preserve"> </w:t>
      </w:r>
      <w:r w:rsidRPr="00B64B0B">
        <w:rPr>
          <w:sz w:val="24"/>
          <w:szCs w:val="24"/>
        </w:rPr>
        <w:t>BARIĆ NAUTIKA d.o.o. Sesvete,Ulica Kaktusa 39, OIB:81202327036</w:t>
      </w:r>
      <w:r w:rsidR="00996BFC">
        <w:rPr>
          <w:sz w:val="24"/>
          <w:szCs w:val="24"/>
        </w:rPr>
        <w:t xml:space="preserve"> vlasnik:</w:t>
      </w:r>
    </w:p>
    <w:p w:rsidRDefault="00996BFC" w:rsidP="00B64B0B" w:rsidR="00B64B0B" w:rsidRPr="001936EE">
      <w:pPr>
        <w:numPr>
          <w:ilvl w:val="0"/>
          <w:numId w:val="39"/>
        </w:numPr>
        <w:jc w:val="both"/>
        <w:rPr>
          <w:sz w:val="24"/>
          <w:szCs w:val="24"/>
        </w:rPr>
      </w:pPr>
      <w:r w:rsidRPr="00996BFC">
        <w:rPr>
          <w:sz w:val="24"/>
          <w:szCs w:val="24"/>
        </w:rPr>
        <w:t xml:space="preserve">Renault 1,4 </w:t>
      </w:r>
      <w:proofErr w:type="spellStart"/>
      <w:r w:rsidRPr="00996BFC">
        <w:rPr>
          <w:sz w:val="24"/>
          <w:szCs w:val="24"/>
        </w:rPr>
        <w:t>Confort</w:t>
      </w:r>
      <w:proofErr w:type="spellEnd"/>
      <w:r w:rsidRPr="00996BFC">
        <w:rPr>
          <w:sz w:val="24"/>
          <w:szCs w:val="24"/>
        </w:rPr>
        <w:t xml:space="preserve"> (god.proizvo.1998.g broj  </w:t>
      </w:r>
      <w:proofErr w:type="spellStart"/>
      <w:r w:rsidRPr="00996BFC">
        <w:rPr>
          <w:sz w:val="24"/>
          <w:szCs w:val="24"/>
        </w:rPr>
        <w:t>reg.oznaka</w:t>
      </w:r>
      <w:proofErr w:type="spellEnd"/>
      <w:r w:rsidRPr="00996BFC">
        <w:rPr>
          <w:sz w:val="24"/>
          <w:szCs w:val="24"/>
        </w:rPr>
        <w:t xml:space="preserve"> ZG8611H broj šasije VF33E9HYC84617343 koje je odjavljeno 25.09.2017.g</w:t>
      </w:r>
      <w:r>
        <w:rPr>
          <w:sz w:val="24"/>
          <w:szCs w:val="24"/>
        </w:rPr>
        <w:t xml:space="preserve"> </w:t>
      </w:r>
      <w:r w:rsidR="00B64B0B" w:rsidRPr="00B64B0B">
        <w:rPr>
          <w:sz w:val="24"/>
          <w:szCs w:val="24"/>
        </w:rPr>
        <w:t xml:space="preserve">     </w:t>
      </w:r>
    </w:p>
    <w:p w:rsidRDefault="00996BFC" w:rsidP="00996BFC" w:rsidR="00B64B0B">
      <w:pPr>
        <w:numPr>
          <w:ilvl w:val="0"/>
          <w:numId w:val="39"/>
        </w:numPr>
        <w:jc w:val="both"/>
        <w:rPr>
          <w:sz w:val="24"/>
          <w:szCs w:val="24"/>
        </w:rPr>
      </w:pPr>
      <w:r w:rsidRPr="00996BFC">
        <w:rPr>
          <w:sz w:val="24"/>
          <w:szCs w:val="24"/>
        </w:rPr>
        <w:t xml:space="preserve">M1 Peugeot 1.6 </w:t>
      </w:r>
      <w:proofErr w:type="spellStart"/>
      <w:r w:rsidRPr="00996BFC">
        <w:rPr>
          <w:sz w:val="24"/>
          <w:szCs w:val="24"/>
        </w:rPr>
        <w:t>Hdi</w:t>
      </w:r>
      <w:proofErr w:type="spellEnd"/>
      <w:r w:rsidRPr="00996BFC">
        <w:rPr>
          <w:sz w:val="24"/>
          <w:szCs w:val="24"/>
        </w:rPr>
        <w:t xml:space="preserve"> Mistral (god.proizvo.2006.g broj šasije VF33E9HYC84617343 </w:t>
      </w:r>
      <w:proofErr w:type="spellStart"/>
      <w:r w:rsidRPr="00996BFC">
        <w:rPr>
          <w:sz w:val="24"/>
          <w:szCs w:val="24"/>
        </w:rPr>
        <w:t>reg.oznaka</w:t>
      </w:r>
      <w:proofErr w:type="spellEnd"/>
      <w:r w:rsidRPr="00996BFC">
        <w:rPr>
          <w:sz w:val="24"/>
          <w:szCs w:val="24"/>
        </w:rPr>
        <w:t xml:space="preserve"> ZG6577GJ</w:t>
      </w:r>
    </w:p>
    <w:p w:rsidRDefault="00996BFC" w:rsidP="00193604" w:rsidR="00996BFC">
      <w:pPr>
        <w:jc w:val="both"/>
        <w:rPr>
          <w:sz w:val="24"/>
          <w:szCs w:val="24"/>
        </w:rPr>
      </w:pPr>
    </w:p>
    <w:p w:rsidRDefault="00996BFC" w:rsidP="00193604" w:rsidR="00B64B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PRILOGA: </w:t>
      </w:r>
      <w:r w:rsidRPr="00996BFC">
        <w:rPr>
          <w:sz w:val="24"/>
          <w:szCs w:val="24"/>
        </w:rPr>
        <w:t>Uvjerenje Centra za vozila Hrvatske d.d. STP „ZAGREB 1“ od 12.07.2018.g</w:t>
      </w:r>
    </w:p>
    <w:p w:rsidRDefault="00996BFC" w:rsidP="00193604" w:rsidR="00996BFC">
      <w:pPr>
        <w:jc w:val="both"/>
        <w:rPr>
          <w:sz w:val="24"/>
          <w:szCs w:val="24"/>
        </w:rPr>
      </w:pPr>
    </w:p>
    <w:p w:rsidRDefault="001936EE" w:rsidP="00193604" w:rsidR="001936EE">
      <w:pPr>
        <w:jc w:val="both"/>
        <w:rPr>
          <w:sz w:val="24"/>
          <w:szCs w:val="24"/>
        </w:rPr>
      </w:pPr>
    </w:p>
    <w:p w:rsidRDefault="00996BFC" w:rsidP="00996BFC" w:rsidR="00B64B0B">
      <w:pPr>
        <w:jc w:val="both"/>
        <w:rPr>
          <w:sz w:val="24"/>
          <w:szCs w:val="24"/>
        </w:rPr>
      </w:pPr>
      <w:r w:rsidRPr="00996BFC">
        <w:rPr>
          <w:sz w:val="24"/>
          <w:szCs w:val="24"/>
        </w:rPr>
        <w:t>Nadalje,  stečajni upravitelj je  od Centra za vozila Hrvatske d.d. STP „ZAGREB 1</w:t>
      </w:r>
      <w:r>
        <w:rPr>
          <w:sz w:val="24"/>
          <w:szCs w:val="24"/>
        </w:rPr>
        <w:t xml:space="preserve">“ svojim dopisom od 12.07.2018.g  zatražio prosječnu katalošku vrijednost motornih vozila a)Renault 1,4 </w:t>
      </w:r>
      <w:proofErr w:type="spellStart"/>
      <w:r>
        <w:rPr>
          <w:sz w:val="24"/>
          <w:szCs w:val="24"/>
        </w:rPr>
        <w:t>Confort</w:t>
      </w:r>
      <w:proofErr w:type="spellEnd"/>
      <w:r>
        <w:rPr>
          <w:sz w:val="24"/>
          <w:szCs w:val="24"/>
        </w:rPr>
        <w:t xml:space="preserve"> </w:t>
      </w:r>
      <w:r w:rsidRPr="00996BF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godina proizvodnje </w:t>
      </w:r>
      <w:r w:rsidRPr="00996BFC">
        <w:rPr>
          <w:sz w:val="24"/>
          <w:szCs w:val="24"/>
        </w:rPr>
        <w:t xml:space="preserve">1998.g  </w:t>
      </w:r>
      <w:r>
        <w:rPr>
          <w:sz w:val="24"/>
          <w:szCs w:val="24"/>
        </w:rPr>
        <w:t xml:space="preserve">i </w:t>
      </w:r>
      <w:r w:rsidRPr="00996BFC">
        <w:rPr>
          <w:sz w:val="24"/>
          <w:szCs w:val="24"/>
        </w:rPr>
        <w:t xml:space="preserve">  b)</w:t>
      </w:r>
      <w:r w:rsidRPr="00996BFC">
        <w:rPr>
          <w:sz w:val="24"/>
          <w:szCs w:val="24"/>
        </w:rPr>
        <w:tab/>
        <w:t>M1 Peugeot 1.</w:t>
      </w:r>
      <w:r>
        <w:rPr>
          <w:sz w:val="24"/>
          <w:szCs w:val="24"/>
        </w:rPr>
        <w:t xml:space="preserve">6 </w:t>
      </w:r>
      <w:proofErr w:type="spellStart"/>
      <w:r>
        <w:rPr>
          <w:sz w:val="24"/>
          <w:szCs w:val="24"/>
        </w:rPr>
        <w:t>Hdi</w:t>
      </w:r>
      <w:proofErr w:type="spellEnd"/>
      <w:r>
        <w:rPr>
          <w:sz w:val="24"/>
          <w:szCs w:val="24"/>
        </w:rPr>
        <w:t xml:space="preserve"> Mistral godine proizvodnje 2006.g.</w:t>
      </w:r>
    </w:p>
    <w:p w:rsidRDefault="00996BFC" w:rsidP="00193604" w:rsidR="00996BFC">
      <w:pPr>
        <w:jc w:val="both"/>
        <w:rPr>
          <w:sz w:val="24"/>
          <w:szCs w:val="24"/>
        </w:rPr>
      </w:pPr>
    </w:p>
    <w:p w:rsidRDefault="00996BFC" w:rsidP="00193604" w:rsidR="00996BFC">
      <w:pPr>
        <w:jc w:val="both"/>
        <w:rPr>
          <w:sz w:val="24"/>
          <w:szCs w:val="24"/>
        </w:rPr>
      </w:pPr>
      <w:r>
        <w:rPr>
          <w:sz w:val="24"/>
          <w:szCs w:val="24"/>
        </w:rPr>
        <w:t>Centar</w:t>
      </w:r>
      <w:r w:rsidRPr="00996BFC">
        <w:rPr>
          <w:sz w:val="24"/>
          <w:szCs w:val="24"/>
        </w:rPr>
        <w:t xml:space="preserve"> za vozila Hrvatske d.d. STP „ZAGREB 1“</w:t>
      </w:r>
      <w:r>
        <w:rPr>
          <w:sz w:val="24"/>
          <w:szCs w:val="24"/>
        </w:rPr>
        <w:t xml:space="preserve"> je </w:t>
      </w:r>
      <w:r w:rsidRPr="00996BFC">
        <w:rPr>
          <w:sz w:val="24"/>
          <w:szCs w:val="24"/>
        </w:rPr>
        <w:t xml:space="preserve"> svojim d</w:t>
      </w:r>
      <w:r w:rsidR="00E62B0A">
        <w:rPr>
          <w:sz w:val="24"/>
          <w:szCs w:val="24"/>
        </w:rPr>
        <w:t>opisom od 17</w:t>
      </w:r>
      <w:r w:rsidRPr="00996BFC">
        <w:rPr>
          <w:sz w:val="24"/>
          <w:szCs w:val="24"/>
        </w:rPr>
        <w:t>.07.2018.g</w:t>
      </w:r>
      <w:r w:rsidR="00E62B0A">
        <w:rPr>
          <w:sz w:val="24"/>
          <w:szCs w:val="24"/>
        </w:rPr>
        <w:t xml:space="preserve"> izvijestio stečajnog upravitelja na nedovoljan broj dostavljenih tehničkih podataka nije nikako moguće odrediti katalošku vrijednost predmetnih vozila.</w:t>
      </w:r>
    </w:p>
    <w:p w:rsidRDefault="00996BFC" w:rsidP="00193604" w:rsidR="00996BFC">
      <w:pPr>
        <w:jc w:val="both"/>
        <w:rPr>
          <w:sz w:val="24"/>
          <w:szCs w:val="24"/>
        </w:rPr>
      </w:pPr>
    </w:p>
    <w:p w:rsidRDefault="00E62B0A" w:rsidP="00193604" w:rsidR="00E62B0A">
      <w:pPr>
        <w:jc w:val="both"/>
        <w:rPr>
          <w:sz w:val="24"/>
          <w:szCs w:val="24"/>
        </w:rPr>
      </w:pPr>
      <w:r>
        <w:rPr>
          <w:sz w:val="24"/>
          <w:szCs w:val="24"/>
        </w:rPr>
        <w:t>Istovremeno stečajni upravitelja ukazuje da ne raspolaže tehničkim podacima, osim onih iz uvjerenja o vlasništvu vozila.</w:t>
      </w:r>
    </w:p>
    <w:p w:rsidRDefault="00996BFC" w:rsidP="00193604" w:rsidR="00996BFC">
      <w:pPr>
        <w:jc w:val="both"/>
        <w:rPr>
          <w:sz w:val="24"/>
          <w:szCs w:val="24"/>
        </w:rPr>
      </w:pPr>
    </w:p>
    <w:p w:rsidRDefault="001936EE" w:rsidP="00193604" w:rsidR="001936EE">
      <w:pPr>
        <w:jc w:val="both"/>
        <w:rPr>
          <w:sz w:val="24"/>
          <w:szCs w:val="24"/>
        </w:rPr>
      </w:pPr>
    </w:p>
    <w:p w:rsidRDefault="00996BFC" w:rsidP="00193604" w:rsidR="00E62B0A">
      <w:pPr>
        <w:jc w:val="both"/>
        <w:rPr>
          <w:sz w:val="24"/>
          <w:szCs w:val="24"/>
        </w:rPr>
      </w:pPr>
      <w:r>
        <w:rPr>
          <w:sz w:val="24"/>
          <w:szCs w:val="24"/>
        </w:rPr>
        <w:t>PRILOG: D</w:t>
      </w:r>
      <w:r w:rsidR="00E62B0A">
        <w:rPr>
          <w:sz w:val="24"/>
          <w:szCs w:val="24"/>
        </w:rPr>
        <w:t>opis stečajnog</w:t>
      </w:r>
      <w:r w:rsidR="00E62B0A" w:rsidRPr="00E62B0A">
        <w:rPr>
          <w:sz w:val="24"/>
          <w:szCs w:val="24"/>
        </w:rPr>
        <w:t xml:space="preserve"> upravitelj</w:t>
      </w:r>
      <w:r w:rsidR="00E62B0A">
        <w:rPr>
          <w:sz w:val="24"/>
          <w:szCs w:val="24"/>
        </w:rPr>
        <w:t xml:space="preserve">a od 12.07.2018.g upućen </w:t>
      </w:r>
      <w:r w:rsidR="00E62B0A" w:rsidRPr="00E62B0A">
        <w:rPr>
          <w:sz w:val="24"/>
          <w:szCs w:val="24"/>
        </w:rPr>
        <w:t xml:space="preserve">Centra za vozila Hrvatske </w:t>
      </w:r>
    </w:p>
    <w:p w:rsidRDefault="00E62B0A" w:rsidP="00193604" w:rsidR="00996BF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E62B0A">
        <w:rPr>
          <w:sz w:val="24"/>
          <w:szCs w:val="24"/>
        </w:rPr>
        <w:t>d.d. STP „ZAGREB 1</w:t>
      </w:r>
      <w:r>
        <w:rPr>
          <w:sz w:val="24"/>
          <w:szCs w:val="24"/>
        </w:rPr>
        <w:t xml:space="preserve">“ </w:t>
      </w:r>
    </w:p>
    <w:p w:rsidRDefault="00E62B0A" w:rsidP="00E62B0A" w:rsidR="00E62B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Dopis </w:t>
      </w:r>
      <w:r w:rsidRPr="00E62B0A">
        <w:rPr>
          <w:sz w:val="24"/>
          <w:szCs w:val="24"/>
        </w:rPr>
        <w:t>Centra za vozila Hrvatske d.d. STP „ZAGREB 1“</w:t>
      </w:r>
      <w:r>
        <w:rPr>
          <w:sz w:val="24"/>
          <w:szCs w:val="24"/>
        </w:rPr>
        <w:t xml:space="preserve"> od 17.07.2018.g </w:t>
      </w:r>
    </w:p>
    <w:p w:rsidRDefault="00996BFC" w:rsidP="00193604" w:rsidR="00996BFC">
      <w:pPr>
        <w:jc w:val="both"/>
        <w:rPr>
          <w:sz w:val="24"/>
          <w:szCs w:val="24"/>
        </w:rPr>
      </w:pPr>
    </w:p>
    <w:p w:rsidRDefault="00E62B0A" w:rsidP="00193604" w:rsidR="00554A25" w:rsidRPr="001936E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Nadalje, </w:t>
      </w:r>
      <w:r w:rsidR="00554A25">
        <w:rPr>
          <w:sz w:val="24"/>
          <w:szCs w:val="24"/>
        </w:rPr>
        <w:t xml:space="preserve">od </w:t>
      </w:r>
      <w:r w:rsidR="00F56655" w:rsidRPr="00E62B0A">
        <w:rPr>
          <w:b/>
          <w:sz w:val="24"/>
          <w:szCs w:val="24"/>
          <w:u w:val="single"/>
        </w:rPr>
        <w:t xml:space="preserve">Područnog </w:t>
      </w:r>
      <w:r w:rsidR="00B52EB6" w:rsidRPr="00E62B0A">
        <w:rPr>
          <w:b/>
          <w:sz w:val="24"/>
          <w:szCs w:val="24"/>
          <w:u w:val="single"/>
        </w:rPr>
        <w:t>ureda</w:t>
      </w:r>
      <w:r w:rsidR="00E32710" w:rsidRPr="00E62B0A">
        <w:rPr>
          <w:b/>
          <w:sz w:val="24"/>
          <w:szCs w:val="24"/>
          <w:u w:val="single"/>
        </w:rPr>
        <w:t xml:space="preserve"> za katastar </w:t>
      </w:r>
      <w:r w:rsidR="008E0A3D" w:rsidRPr="00E62B0A">
        <w:rPr>
          <w:b/>
          <w:sz w:val="24"/>
          <w:szCs w:val="24"/>
          <w:u w:val="single"/>
        </w:rPr>
        <w:t xml:space="preserve"> i geodetske poslove </w:t>
      </w:r>
      <w:r w:rsidR="00E32710" w:rsidRPr="00E62B0A">
        <w:rPr>
          <w:b/>
          <w:sz w:val="24"/>
          <w:szCs w:val="24"/>
          <w:u w:val="single"/>
        </w:rPr>
        <w:t>Zagre</w:t>
      </w:r>
      <w:r w:rsidR="008E0A3D" w:rsidRPr="00E62B0A">
        <w:rPr>
          <w:b/>
          <w:sz w:val="24"/>
          <w:szCs w:val="24"/>
          <w:u w:val="single"/>
        </w:rPr>
        <w:t xml:space="preserve">b, </w:t>
      </w:r>
      <w:r w:rsidR="00B52EB6" w:rsidRPr="00E62B0A">
        <w:rPr>
          <w:b/>
          <w:sz w:val="24"/>
          <w:szCs w:val="24"/>
          <w:u w:val="single"/>
        </w:rPr>
        <w:t>uvjerenje</w:t>
      </w:r>
      <w:r w:rsidR="00D81162" w:rsidRPr="00E62B0A">
        <w:rPr>
          <w:b/>
          <w:u w:val="single"/>
        </w:rPr>
        <w:t xml:space="preserve"> </w:t>
      </w:r>
      <w:r w:rsidR="008E0A3D" w:rsidRPr="00E62B0A">
        <w:rPr>
          <w:b/>
          <w:sz w:val="24"/>
          <w:szCs w:val="24"/>
          <w:u w:val="single"/>
        </w:rPr>
        <w:t>od 20.07</w:t>
      </w:r>
      <w:r w:rsidR="00F56655" w:rsidRPr="00E62B0A">
        <w:rPr>
          <w:b/>
          <w:sz w:val="24"/>
          <w:szCs w:val="24"/>
          <w:u w:val="single"/>
        </w:rPr>
        <w:t>.</w:t>
      </w:r>
      <w:r w:rsidR="008E0A3D" w:rsidRPr="00E62B0A">
        <w:rPr>
          <w:b/>
          <w:sz w:val="24"/>
          <w:szCs w:val="24"/>
          <w:u w:val="single"/>
        </w:rPr>
        <w:t>2018</w:t>
      </w:r>
      <w:r w:rsidR="00D81162" w:rsidRPr="00E62B0A">
        <w:rPr>
          <w:b/>
          <w:sz w:val="24"/>
          <w:szCs w:val="24"/>
          <w:u w:val="single"/>
        </w:rPr>
        <w:t>.g</w:t>
      </w:r>
      <w:r w:rsidR="00B52EB6">
        <w:rPr>
          <w:sz w:val="24"/>
          <w:szCs w:val="24"/>
        </w:rPr>
        <w:t xml:space="preserve"> kojem se potvrđuje da </w:t>
      </w:r>
      <w:r w:rsidR="00F56655">
        <w:rPr>
          <w:sz w:val="24"/>
          <w:szCs w:val="24"/>
        </w:rPr>
        <w:t xml:space="preserve">dužnik </w:t>
      </w:r>
      <w:r w:rsidR="007174A4">
        <w:rPr>
          <w:sz w:val="24"/>
          <w:szCs w:val="24"/>
        </w:rPr>
        <w:t xml:space="preserve"> </w:t>
      </w:r>
      <w:r w:rsidRPr="00E62B0A">
        <w:rPr>
          <w:sz w:val="24"/>
          <w:szCs w:val="24"/>
        </w:rPr>
        <w:t>BARIĆ NAUTIKA d.o.o. Sesvete,Ulica Kaktusa 39, OIB:81202327036</w:t>
      </w:r>
      <w:r>
        <w:rPr>
          <w:sz w:val="24"/>
          <w:szCs w:val="24"/>
        </w:rPr>
        <w:t xml:space="preserve"> </w:t>
      </w:r>
      <w:r w:rsidR="00B52EB6" w:rsidRPr="007174A4">
        <w:rPr>
          <w:b/>
          <w:sz w:val="24"/>
          <w:szCs w:val="24"/>
          <w:u w:val="single"/>
        </w:rPr>
        <w:t xml:space="preserve">nije upisan u kao korisnik u  katastarskom </w:t>
      </w:r>
      <w:proofErr w:type="spellStart"/>
      <w:r w:rsidR="00B52EB6" w:rsidRPr="007174A4">
        <w:rPr>
          <w:b/>
          <w:sz w:val="24"/>
          <w:szCs w:val="24"/>
          <w:u w:val="single"/>
        </w:rPr>
        <w:t>operatu</w:t>
      </w:r>
      <w:proofErr w:type="spellEnd"/>
      <w:r w:rsidR="00B52EB6" w:rsidRPr="007174A4">
        <w:rPr>
          <w:b/>
          <w:sz w:val="24"/>
          <w:szCs w:val="24"/>
          <w:u w:val="single"/>
        </w:rPr>
        <w:t xml:space="preserve"> zemljišta</w:t>
      </w:r>
      <w:r w:rsidR="008F4AA3">
        <w:rPr>
          <w:b/>
          <w:sz w:val="24"/>
          <w:szCs w:val="24"/>
          <w:u w:val="single"/>
        </w:rPr>
        <w:t>.</w:t>
      </w:r>
      <w:r w:rsidR="008F4AA3">
        <w:rPr>
          <w:sz w:val="24"/>
          <w:szCs w:val="24"/>
        </w:rPr>
        <w:t xml:space="preserve"> </w:t>
      </w:r>
      <w:r w:rsidR="007174A4">
        <w:rPr>
          <w:sz w:val="24"/>
          <w:szCs w:val="24"/>
        </w:rPr>
        <w:t>Istovremeno,</w:t>
      </w:r>
      <w:r w:rsidR="00F56655">
        <w:rPr>
          <w:sz w:val="24"/>
          <w:szCs w:val="24"/>
        </w:rPr>
        <w:t xml:space="preserve"> stečajni upravitelj je od </w:t>
      </w:r>
      <w:r w:rsidR="00B52EB6">
        <w:rPr>
          <w:sz w:val="24"/>
          <w:szCs w:val="24"/>
        </w:rPr>
        <w:t xml:space="preserve"> </w:t>
      </w:r>
      <w:r w:rsidR="00B52EB6" w:rsidRPr="00E62B0A">
        <w:rPr>
          <w:b/>
          <w:sz w:val="24"/>
          <w:szCs w:val="24"/>
          <w:u w:val="single"/>
        </w:rPr>
        <w:t xml:space="preserve">Općinskog </w:t>
      </w:r>
      <w:r w:rsidR="008E0A3D" w:rsidRPr="00E62B0A">
        <w:rPr>
          <w:b/>
          <w:sz w:val="24"/>
          <w:szCs w:val="24"/>
          <w:u w:val="single"/>
        </w:rPr>
        <w:t xml:space="preserve">građanskog </w:t>
      </w:r>
      <w:r w:rsidR="00B52EB6" w:rsidRPr="00E62B0A">
        <w:rPr>
          <w:b/>
          <w:sz w:val="24"/>
          <w:szCs w:val="24"/>
          <w:u w:val="single"/>
        </w:rPr>
        <w:t xml:space="preserve"> suda</w:t>
      </w:r>
      <w:r w:rsidR="00E32710" w:rsidRPr="00E62B0A">
        <w:rPr>
          <w:b/>
          <w:sz w:val="24"/>
          <w:szCs w:val="24"/>
          <w:u w:val="single"/>
        </w:rPr>
        <w:t xml:space="preserve"> u Zagrebu, zemljišno knjižni </w:t>
      </w:r>
      <w:r w:rsidR="008E0A3D" w:rsidRPr="00E62B0A">
        <w:rPr>
          <w:b/>
          <w:sz w:val="24"/>
          <w:szCs w:val="24"/>
          <w:u w:val="single"/>
        </w:rPr>
        <w:t>odjel</w:t>
      </w:r>
      <w:r w:rsidR="00E32710" w:rsidRPr="00E62B0A">
        <w:rPr>
          <w:b/>
          <w:sz w:val="24"/>
          <w:szCs w:val="24"/>
          <w:u w:val="single"/>
        </w:rPr>
        <w:t>,</w:t>
      </w:r>
      <w:r w:rsidR="00F56655">
        <w:rPr>
          <w:sz w:val="24"/>
          <w:szCs w:val="24"/>
        </w:rPr>
        <w:t xml:space="preserve"> </w:t>
      </w:r>
      <w:r w:rsidR="00B52EB6">
        <w:rPr>
          <w:sz w:val="24"/>
          <w:szCs w:val="24"/>
        </w:rPr>
        <w:t xml:space="preserve"> </w:t>
      </w:r>
      <w:r w:rsidR="008E0A3D">
        <w:rPr>
          <w:sz w:val="24"/>
          <w:szCs w:val="24"/>
          <w:u w:val="single"/>
        </w:rPr>
        <w:t>pribavio potvrdu od 23.07.2018</w:t>
      </w:r>
      <w:r w:rsidR="007D492C">
        <w:rPr>
          <w:sz w:val="24"/>
          <w:szCs w:val="24"/>
          <w:u w:val="single"/>
        </w:rPr>
        <w:t>.g  iz koje</w:t>
      </w:r>
      <w:r w:rsidR="00B52EB6" w:rsidRPr="00D63DCB">
        <w:rPr>
          <w:sz w:val="24"/>
          <w:szCs w:val="24"/>
          <w:u w:val="single"/>
        </w:rPr>
        <w:t xml:space="preserve"> proizlazi </w:t>
      </w:r>
      <w:r w:rsidR="00E32710" w:rsidRPr="00E32710">
        <w:rPr>
          <w:sz w:val="24"/>
          <w:szCs w:val="24"/>
          <w:u w:val="single"/>
        </w:rPr>
        <w:t xml:space="preserve">da dužnik </w:t>
      </w:r>
      <w:r w:rsidR="001936EE" w:rsidRPr="001936EE">
        <w:rPr>
          <w:sz w:val="24"/>
          <w:szCs w:val="24"/>
        </w:rPr>
        <w:t>BARIĆ NAUTIKA d.o.o. Sesvete,Ulica Kaktusa 39, OIB:81202327036</w:t>
      </w:r>
      <w:r w:rsidR="00E32710" w:rsidRPr="00E32710">
        <w:rPr>
          <w:sz w:val="24"/>
          <w:szCs w:val="24"/>
          <w:u w:val="single"/>
        </w:rPr>
        <w:t xml:space="preserve"> </w:t>
      </w:r>
      <w:r w:rsidR="00B52EB6" w:rsidRPr="007174A4">
        <w:rPr>
          <w:b/>
          <w:sz w:val="24"/>
          <w:szCs w:val="24"/>
          <w:u w:val="single"/>
        </w:rPr>
        <w:t>nije upisan kao vlasnik nekretnina.</w:t>
      </w:r>
    </w:p>
    <w:p w:rsidRDefault="00B52EB6" w:rsidP="00193604" w:rsidR="00B52EB6">
      <w:pPr>
        <w:jc w:val="both"/>
        <w:rPr>
          <w:sz w:val="24"/>
          <w:szCs w:val="24"/>
        </w:rPr>
      </w:pPr>
    </w:p>
    <w:p w:rsidRDefault="00B52EB6" w:rsidP="00F56655" w:rsidR="008E0A3D">
      <w:pPr>
        <w:jc w:val="both"/>
        <w:rPr>
          <w:sz w:val="24"/>
          <w:szCs w:val="24"/>
        </w:rPr>
      </w:pPr>
      <w:r>
        <w:rPr>
          <w:sz w:val="24"/>
          <w:szCs w:val="24"/>
        </w:rPr>
        <w:t>PRILOG: Uvjerenje</w:t>
      </w:r>
      <w:r w:rsidR="00F56655" w:rsidRPr="00F56655">
        <w:t xml:space="preserve"> </w:t>
      </w:r>
      <w:r w:rsidR="00F56655" w:rsidRPr="00F56655">
        <w:rPr>
          <w:sz w:val="24"/>
          <w:szCs w:val="24"/>
        </w:rPr>
        <w:t>Područnog ur</w:t>
      </w:r>
      <w:r w:rsidR="00E32710">
        <w:rPr>
          <w:sz w:val="24"/>
          <w:szCs w:val="24"/>
        </w:rPr>
        <w:t>eda za katastar Zagreb</w:t>
      </w:r>
      <w:r w:rsidR="00CB57D1">
        <w:rPr>
          <w:sz w:val="24"/>
          <w:szCs w:val="24"/>
        </w:rPr>
        <w:t xml:space="preserve">, </w:t>
      </w:r>
      <w:r w:rsidR="00E32710">
        <w:rPr>
          <w:sz w:val="24"/>
          <w:szCs w:val="24"/>
        </w:rPr>
        <w:t xml:space="preserve">Odjel za katastar nekretnina </w:t>
      </w:r>
      <w:r w:rsidR="00CB57D1" w:rsidRPr="00CB57D1">
        <w:rPr>
          <w:sz w:val="24"/>
          <w:szCs w:val="24"/>
        </w:rPr>
        <w:t xml:space="preserve">  </w:t>
      </w:r>
      <w:r w:rsidR="00E32710">
        <w:rPr>
          <w:sz w:val="24"/>
          <w:szCs w:val="24"/>
        </w:rPr>
        <w:t xml:space="preserve">  </w:t>
      </w:r>
      <w:r w:rsidR="008E0A3D">
        <w:rPr>
          <w:sz w:val="24"/>
          <w:szCs w:val="24"/>
        </w:rPr>
        <w:t xml:space="preserve"> </w:t>
      </w:r>
    </w:p>
    <w:p w:rsidRDefault="008E0A3D" w:rsidP="00F56655" w:rsidR="00F916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i geodetske poslove  uvjerenje od 20</w:t>
      </w:r>
      <w:r w:rsidR="00F9168E">
        <w:rPr>
          <w:sz w:val="24"/>
          <w:szCs w:val="24"/>
        </w:rPr>
        <w:t>.07.2018</w:t>
      </w:r>
      <w:r w:rsidR="00CB57D1" w:rsidRPr="00CB57D1">
        <w:rPr>
          <w:sz w:val="24"/>
          <w:szCs w:val="24"/>
        </w:rPr>
        <w:t>.g</w:t>
      </w:r>
      <w:r w:rsidR="00CB57D1">
        <w:rPr>
          <w:sz w:val="24"/>
          <w:szCs w:val="24"/>
        </w:rPr>
        <w:t xml:space="preserve"> </w:t>
      </w:r>
      <w:r w:rsidR="00F56655">
        <w:rPr>
          <w:sz w:val="24"/>
          <w:szCs w:val="24"/>
        </w:rPr>
        <w:t>P</w:t>
      </w:r>
      <w:r w:rsidR="00B35A16">
        <w:rPr>
          <w:sz w:val="24"/>
          <w:szCs w:val="24"/>
        </w:rPr>
        <w:t>otvrda</w:t>
      </w:r>
      <w:r w:rsidR="00F9168E">
        <w:rPr>
          <w:sz w:val="24"/>
          <w:szCs w:val="24"/>
        </w:rPr>
        <w:t xml:space="preserve"> Općinskog </w:t>
      </w:r>
    </w:p>
    <w:p w:rsidRDefault="00F9168E" w:rsidP="00193604" w:rsidR="00B35A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građanskog  suda u Zagrebu </w:t>
      </w:r>
      <w:r w:rsidR="00E32710">
        <w:rPr>
          <w:sz w:val="24"/>
          <w:szCs w:val="24"/>
        </w:rPr>
        <w:t xml:space="preserve"> </w:t>
      </w:r>
      <w:r w:rsidR="00B35A16">
        <w:rPr>
          <w:sz w:val="24"/>
          <w:szCs w:val="24"/>
        </w:rPr>
        <w:t xml:space="preserve">zemljišno-knjižnog odjela </w:t>
      </w:r>
      <w:r w:rsidR="00E32710" w:rsidRPr="00E32710">
        <w:rPr>
          <w:sz w:val="24"/>
          <w:szCs w:val="24"/>
        </w:rPr>
        <w:t xml:space="preserve"> </w:t>
      </w:r>
      <w:r>
        <w:rPr>
          <w:sz w:val="24"/>
          <w:szCs w:val="24"/>
        </w:rPr>
        <w:t>od 23.07.2018.</w:t>
      </w:r>
      <w:r w:rsidR="00B35A16">
        <w:rPr>
          <w:sz w:val="24"/>
          <w:szCs w:val="24"/>
        </w:rPr>
        <w:t>g,</w:t>
      </w:r>
    </w:p>
    <w:p w:rsidRDefault="001936EE" w:rsidP="00193604" w:rsidR="001936EE">
      <w:pPr>
        <w:jc w:val="both"/>
        <w:rPr>
          <w:sz w:val="24"/>
          <w:szCs w:val="24"/>
        </w:rPr>
      </w:pPr>
    </w:p>
    <w:p w:rsidRDefault="001936EE" w:rsidP="00193604" w:rsidR="001936EE">
      <w:pPr>
        <w:jc w:val="both"/>
        <w:rPr>
          <w:sz w:val="24"/>
          <w:szCs w:val="24"/>
        </w:rPr>
      </w:pPr>
    </w:p>
    <w:p w:rsidRDefault="003066D7" w:rsidP="003066D7" w:rsidR="003066D7" w:rsidRPr="001936EE">
      <w:pPr>
        <w:jc w:val="both"/>
        <w:rPr>
          <w:sz w:val="24"/>
          <w:szCs w:val="24"/>
        </w:rPr>
      </w:pPr>
      <w:r w:rsidRPr="003066D7">
        <w:rPr>
          <w:sz w:val="24"/>
          <w:szCs w:val="24"/>
        </w:rPr>
        <w:t xml:space="preserve">Stečajni upravitelj je od Hrvatskog zavoda za mirovinskog osiguranja, Područna služba u Zagrebu, zatražio podatak dali dužnik </w:t>
      </w:r>
      <w:r w:rsidR="001936EE" w:rsidRPr="001936EE">
        <w:rPr>
          <w:sz w:val="24"/>
          <w:szCs w:val="24"/>
        </w:rPr>
        <w:t>BARIĆ NAUTIKA d.o.o. Sesvete,Ulica Kaktusa 39, OIB:81202327036</w:t>
      </w:r>
      <w:r w:rsidR="001936EE">
        <w:rPr>
          <w:sz w:val="24"/>
          <w:szCs w:val="24"/>
        </w:rPr>
        <w:t xml:space="preserve"> </w:t>
      </w:r>
      <w:r w:rsidRPr="003066D7">
        <w:rPr>
          <w:sz w:val="24"/>
          <w:szCs w:val="24"/>
        </w:rPr>
        <w:t>ima prijavljenih radnika odnosno o</w:t>
      </w:r>
      <w:r>
        <w:rPr>
          <w:sz w:val="24"/>
          <w:szCs w:val="24"/>
        </w:rPr>
        <w:t xml:space="preserve">siguranika,  </w:t>
      </w:r>
      <w:r w:rsidRPr="003066D7">
        <w:rPr>
          <w:sz w:val="24"/>
          <w:szCs w:val="24"/>
        </w:rPr>
        <w:t>te zaprimio od is</w:t>
      </w:r>
      <w:r>
        <w:rPr>
          <w:sz w:val="24"/>
          <w:szCs w:val="24"/>
        </w:rPr>
        <w:t xml:space="preserve">tog podatke  po kojoj dužnik na dan 13.07.2018.g  </w:t>
      </w:r>
      <w:r w:rsidR="001936EE">
        <w:rPr>
          <w:b/>
          <w:sz w:val="24"/>
          <w:szCs w:val="24"/>
          <w:u w:val="single"/>
        </w:rPr>
        <w:t xml:space="preserve">ima  prijavljenog 1 (jednog) radnika i to Barić Mate. </w:t>
      </w:r>
      <w:r w:rsidRPr="003066D7">
        <w:rPr>
          <w:b/>
          <w:sz w:val="24"/>
          <w:szCs w:val="24"/>
          <w:u w:val="single"/>
        </w:rPr>
        <w:t xml:space="preserve"> </w:t>
      </w:r>
    </w:p>
    <w:p w:rsidRDefault="003066D7" w:rsidP="003066D7" w:rsidR="003066D7" w:rsidRPr="003066D7">
      <w:pPr>
        <w:jc w:val="both"/>
        <w:rPr>
          <w:b/>
          <w:sz w:val="24"/>
          <w:szCs w:val="24"/>
          <w:u w:val="single"/>
        </w:rPr>
      </w:pPr>
    </w:p>
    <w:p w:rsidRDefault="003066D7" w:rsidP="003066D7" w:rsidR="003066D7">
      <w:pPr>
        <w:jc w:val="both"/>
        <w:rPr>
          <w:sz w:val="24"/>
          <w:szCs w:val="24"/>
        </w:rPr>
      </w:pPr>
      <w:r w:rsidRPr="003066D7">
        <w:rPr>
          <w:sz w:val="24"/>
          <w:szCs w:val="24"/>
        </w:rPr>
        <w:t xml:space="preserve">PRILOG: Podaci Hrvatskog zavoda za mirovinskog osiguranja, Područna služba u </w:t>
      </w:r>
    </w:p>
    <w:p w:rsidRDefault="003066D7" w:rsidP="003066D7" w:rsidR="003066D7" w:rsidRPr="003066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Zagrebu od 13.07.2018</w:t>
      </w:r>
      <w:r w:rsidRPr="003066D7">
        <w:rPr>
          <w:sz w:val="24"/>
          <w:szCs w:val="24"/>
        </w:rPr>
        <w:t xml:space="preserve">.g </w:t>
      </w:r>
    </w:p>
    <w:p w:rsidRDefault="009E39A6" w:rsidP="00193604" w:rsidR="009E39A6">
      <w:pPr>
        <w:jc w:val="both"/>
        <w:rPr>
          <w:sz w:val="24"/>
          <w:szCs w:val="24"/>
        </w:rPr>
      </w:pPr>
    </w:p>
    <w:p w:rsidRDefault="001936EE" w:rsidP="00193604" w:rsidR="001936EE">
      <w:pPr>
        <w:jc w:val="both"/>
        <w:rPr>
          <w:sz w:val="24"/>
          <w:szCs w:val="24"/>
        </w:rPr>
      </w:pPr>
    </w:p>
    <w:p w:rsidRDefault="001936EE" w:rsidP="00193604" w:rsidR="001936EE">
      <w:pPr>
        <w:jc w:val="both"/>
        <w:rPr>
          <w:sz w:val="24"/>
          <w:szCs w:val="24"/>
        </w:rPr>
      </w:pPr>
    </w:p>
    <w:p w:rsidRDefault="001936EE" w:rsidP="00193604" w:rsidR="001936EE">
      <w:pPr>
        <w:jc w:val="both"/>
        <w:rPr>
          <w:sz w:val="24"/>
          <w:szCs w:val="24"/>
        </w:rPr>
      </w:pPr>
    </w:p>
    <w:p w:rsidRDefault="00D63DCB" w:rsidP="00193604" w:rsidR="00177926">
      <w:pPr>
        <w:jc w:val="both"/>
        <w:rPr>
          <w:b/>
          <w:sz w:val="24"/>
          <w:szCs w:val="24"/>
        </w:rPr>
      </w:pPr>
      <w:r w:rsidRPr="00D63DCB">
        <w:rPr>
          <w:b/>
          <w:sz w:val="24"/>
          <w:szCs w:val="24"/>
        </w:rPr>
        <w:t>Stoga  sukladno svemu naprijed navedenom</w:t>
      </w:r>
      <w:r w:rsidR="00D81162">
        <w:rPr>
          <w:b/>
          <w:sz w:val="24"/>
          <w:szCs w:val="24"/>
        </w:rPr>
        <w:t xml:space="preserve"> u ovom izvješću </w:t>
      </w:r>
      <w:r w:rsidR="00177926">
        <w:rPr>
          <w:b/>
          <w:sz w:val="24"/>
          <w:szCs w:val="24"/>
        </w:rPr>
        <w:t>proizlaze slijedeće činjenice:</w:t>
      </w:r>
    </w:p>
    <w:p w:rsidRDefault="00177926" w:rsidP="001936EE" w:rsidR="001936EE" w:rsidRPr="001936EE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-</w:t>
      </w:r>
      <w:r w:rsidR="001936EE">
        <w:rPr>
          <w:b/>
          <w:sz w:val="24"/>
          <w:szCs w:val="24"/>
        </w:rPr>
        <w:t xml:space="preserve"> da prema</w:t>
      </w:r>
      <w:r w:rsidR="009E39A6" w:rsidRPr="00D63DCB">
        <w:rPr>
          <w:b/>
          <w:sz w:val="24"/>
          <w:szCs w:val="24"/>
        </w:rPr>
        <w:t xml:space="preserve"> službenim evidencijama</w:t>
      </w:r>
      <w:r w:rsidR="001936EE">
        <w:rPr>
          <w:b/>
          <w:sz w:val="24"/>
          <w:szCs w:val="24"/>
        </w:rPr>
        <w:t xml:space="preserve"> dužnik </w:t>
      </w:r>
      <w:r w:rsidR="009E39A6" w:rsidRPr="00D63DCB">
        <w:rPr>
          <w:b/>
          <w:sz w:val="24"/>
          <w:szCs w:val="24"/>
        </w:rPr>
        <w:t xml:space="preserve"> </w:t>
      </w:r>
      <w:r w:rsidR="001936EE">
        <w:rPr>
          <w:b/>
          <w:sz w:val="24"/>
          <w:szCs w:val="24"/>
        </w:rPr>
        <w:t xml:space="preserve">BARIĆ NAUTIKA d.o.o. jedino vlasnik motornih vozila </w:t>
      </w:r>
      <w:r w:rsidR="001936EE" w:rsidRPr="001936EE">
        <w:rPr>
          <w:b/>
          <w:sz w:val="24"/>
          <w:szCs w:val="24"/>
        </w:rPr>
        <w:t>a)</w:t>
      </w:r>
      <w:r w:rsidR="001936EE" w:rsidRPr="001936EE">
        <w:rPr>
          <w:b/>
          <w:sz w:val="24"/>
          <w:szCs w:val="24"/>
        </w:rPr>
        <w:tab/>
        <w:t xml:space="preserve">Renault 1,4 </w:t>
      </w:r>
      <w:proofErr w:type="spellStart"/>
      <w:r w:rsidR="001936EE" w:rsidRPr="001936EE">
        <w:rPr>
          <w:b/>
          <w:sz w:val="24"/>
          <w:szCs w:val="24"/>
        </w:rPr>
        <w:t>Confort</w:t>
      </w:r>
      <w:proofErr w:type="spellEnd"/>
      <w:r w:rsidR="001936EE" w:rsidRPr="001936EE">
        <w:rPr>
          <w:b/>
          <w:sz w:val="24"/>
          <w:szCs w:val="24"/>
        </w:rPr>
        <w:t xml:space="preserve"> (god.proizvo.1998.g broj  </w:t>
      </w:r>
      <w:proofErr w:type="spellStart"/>
      <w:r w:rsidR="001936EE" w:rsidRPr="001936EE">
        <w:rPr>
          <w:b/>
          <w:sz w:val="24"/>
          <w:szCs w:val="24"/>
        </w:rPr>
        <w:t>reg.oznaka</w:t>
      </w:r>
      <w:proofErr w:type="spellEnd"/>
      <w:r w:rsidR="001936EE" w:rsidRPr="001936EE">
        <w:rPr>
          <w:b/>
          <w:sz w:val="24"/>
          <w:szCs w:val="24"/>
        </w:rPr>
        <w:t xml:space="preserve"> ZG8611H broj šasije VF33E9HYC84617343 koje je odjavljeno 25.09.2017.g      b)</w:t>
      </w:r>
      <w:r w:rsidR="001936EE" w:rsidRPr="001936EE">
        <w:rPr>
          <w:b/>
          <w:sz w:val="24"/>
          <w:szCs w:val="24"/>
        </w:rPr>
        <w:tab/>
        <w:t xml:space="preserve">M1 Peugeot 1.6 </w:t>
      </w:r>
      <w:proofErr w:type="spellStart"/>
      <w:r w:rsidR="001936EE" w:rsidRPr="001936EE">
        <w:rPr>
          <w:b/>
          <w:sz w:val="24"/>
          <w:szCs w:val="24"/>
        </w:rPr>
        <w:t>Hdi</w:t>
      </w:r>
      <w:proofErr w:type="spellEnd"/>
      <w:r w:rsidR="001936EE" w:rsidRPr="001936EE">
        <w:rPr>
          <w:b/>
          <w:sz w:val="24"/>
          <w:szCs w:val="24"/>
        </w:rPr>
        <w:t xml:space="preserve"> Mistral (god.proizvo.2006.g broj šasije VF33E9HYC84617343 </w:t>
      </w:r>
      <w:proofErr w:type="spellStart"/>
      <w:r w:rsidR="001936EE" w:rsidRPr="001936EE">
        <w:rPr>
          <w:b/>
          <w:sz w:val="24"/>
          <w:szCs w:val="24"/>
        </w:rPr>
        <w:t>reg.oznaka</w:t>
      </w:r>
      <w:proofErr w:type="spellEnd"/>
      <w:r w:rsidR="001936EE" w:rsidRPr="001936EE">
        <w:rPr>
          <w:b/>
          <w:sz w:val="24"/>
          <w:szCs w:val="24"/>
        </w:rPr>
        <w:t xml:space="preserve"> ZG6577GJ</w:t>
      </w:r>
      <w:r w:rsidR="001936EE">
        <w:rPr>
          <w:b/>
          <w:sz w:val="24"/>
          <w:szCs w:val="24"/>
        </w:rPr>
        <w:t xml:space="preserve">, od kojih jedno i to Renault 1,4confor odjavljeno i prema usmenoj izjavi zakonskog zastupnika rashodovano je i ne postoji, dok za drugo vozilo </w:t>
      </w:r>
      <w:r w:rsidR="001936EE" w:rsidRPr="001936EE">
        <w:rPr>
          <w:b/>
          <w:sz w:val="24"/>
          <w:szCs w:val="24"/>
        </w:rPr>
        <w:t xml:space="preserve">M1 Peugeot 1.6 </w:t>
      </w:r>
      <w:proofErr w:type="spellStart"/>
      <w:r w:rsidR="001936EE" w:rsidRPr="001936EE">
        <w:rPr>
          <w:b/>
          <w:sz w:val="24"/>
          <w:szCs w:val="24"/>
        </w:rPr>
        <w:t>Hdi</w:t>
      </w:r>
      <w:proofErr w:type="spellEnd"/>
      <w:r w:rsidR="001936EE" w:rsidRPr="001936EE">
        <w:rPr>
          <w:b/>
          <w:sz w:val="24"/>
          <w:szCs w:val="24"/>
        </w:rPr>
        <w:t xml:space="preserve"> Mistral</w:t>
      </w:r>
      <w:r w:rsidR="001936EE">
        <w:rPr>
          <w:b/>
          <w:sz w:val="24"/>
          <w:szCs w:val="24"/>
        </w:rPr>
        <w:t xml:space="preserve">  </w:t>
      </w:r>
      <w:r w:rsidR="001936EE" w:rsidRPr="001936EE">
        <w:rPr>
          <w:b/>
          <w:sz w:val="24"/>
          <w:szCs w:val="24"/>
          <w:u w:val="single"/>
        </w:rPr>
        <w:t xml:space="preserve">nije moguće u ovom trenutku utvrditi njegovu prosječnu katalošku </w:t>
      </w:r>
      <w:r w:rsidR="001936EE">
        <w:rPr>
          <w:b/>
          <w:sz w:val="24"/>
          <w:szCs w:val="24"/>
          <w:u w:val="single"/>
        </w:rPr>
        <w:t xml:space="preserve">tržišnu vrijednost, te ono za sada predstavlja </w:t>
      </w:r>
      <w:proofErr w:type="spellStart"/>
      <w:r w:rsidR="001936EE">
        <w:rPr>
          <w:b/>
          <w:sz w:val="24"/>
          <w:szCs w:val="24"/>
          <w:u w:val="single"/>
        </w:rPr>
        <w:t>evenutalno</w:t>
      </w:r>
      <w:proofErr w:type="spellEnd"/>
      <w:r w:rsidR="001936EE">
        <w:rPr>
          <w:b/>
          <w:sz w:val="24"/>
          <w:szCs w:val="24"/>
          <w:u w:val="single"/>
        </w:rPr>
        <w:t xml:space="preserve"> jedinu  </w:t>
      </w:r>
      <w:r w:rsidR="004C41DA" w:rsidRPr="004C41DA">
        <w:rPr>
          <w:b/>
          <w:sz w:val="24"/>
          <w:szCs w:val="24"/>
          <w:u w:val="single"/>
        </w:rPr>
        <w:t xml:space="preserve">imovina za namirenje </w:t>
      </w:r>
      <w:r w:rsidR="004C41DA">
        <w:rPr>
          <w:b/>
          <w:sz w:val="24"/>
          <w:szCs w:val="24"/>
          <w:u w:val="single"/>
        </w:rPr>
        <w:t xml:space="preserve">troškova </w:t>
      </w:r>
      <w:r w:rsidR="004C41DA" w:rsidRPr="004C41DA">
        <w:rPr>
          <w:b/>
          <w:sz w:val="24"/>
          <w:szCs w:val="24"/>
          <w:u w:val="single"/>
        </w:rPr>
        <w:t>stečajnog postupka</w:t>
      </w:r>
      <w:r w:rsidR="004C41DA">
        <w:rPr>
          <w:b/>
          <w:sz w:val="24"/>
          <w:szCs w:val="24"/>
          <w:u w:val="single"/>
        </w:rPr>
        <w:t>.</w:t>
      </w:r>
    </w:p>
    <w:p w:rsidRDefault="004553CF" w:rsidP="00193604" w:rsidR="004C41D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da prema podacima </w:t>
      </w:r>
      <w:r w:rsidRPr="004553CF">
        <w:rPr>
          <w:b/>
          <w:sz w:val="24"/>
          <w:szCs w:val="24"/>
        </w:rPr>
        <w:t>Hrvatskog zavoda za mirovinskog osiguranja, Područna služba u Zagrebu</w:t>
      </w:r>
      <w:r w:rsidR="004C41DA">
        <w:rPr>
          <w:b/>
          <w:sz w:val="24"/>
          <w:szCs w:val="24"/>
        </w:rPr>
        <w:t xml:space="preserve"> dužnik ima 1 (jednog) prijavljenog radnika.</w:t>
      </w:r>
    </w:p>
    <w:p w:rsidRDefault="004C41DA" w:rsidP="00193604" w:rsidR="002142AE" w:rsidRPr="00334A4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- </w:t>
      </w:r>
      <w:r w:rsidR="00177926">
        <w:rPr>
          <w:b/>
          <w:sz w:val="24"/>
          <w:szCs w:val="24"/>
        </w:rPr>
        <w:t xml:space="preserve"> </w:t>
      </w:r>
      <w:r w:rsidR="00177926" w:rsidRPr="004C41DA">
        <w:rPr>
          <w:b/>
          <w:sz w:val="24"/>
          <w:szCs w:val="24"/>
          <w:u w:val="single"/>
        </w:rPr>
        <w:t>da stečajni upravitelj</w:t>
      </w:r>
      <w:r w:rsidRPr="004C41DA">
        <w:rPr>
          <w:b/>
          <w:sz w:val="24"/>
          <w:szCs w:val="24"/>
          <w:u w:val="single"/>
        </w:rPr>
        <w:t xml:space="preserve"> u ovom trenutku</w:t>
      </w:r>
      <w:r w:rsidR="00177926" w:rsidRPr="004C41DA">
        <w:rPr>
          <w:b/>
          <w:sz w:val="24"/>
          <w:szCs w:val="24"/>
          <w:u w:val="single"/>
        </w:rPr>
        <w:t xml:space="preserve"> nije mogao</w:t>
      </w:r>
      <w:r w:rsidRPr="004C41DA">
        <w:rPr>
          <w:b/>
          <w:sz w:val="24"/>
          <w:szCs w:val="24"/>
          <w:u w:val="single"/>
        </w:rPr>
        <w:t xml:space="preserve"> izvršiti uvid u</w:t>
      </w:r>
      <w:r w:rsidRPr="004C41DA">
        <w:rPr>
          <w:u w:val="single"/>
        </w:rPr>
        <w:t xml:space="preserve"> </w:t>
      </w:r>
      <w:r w:rsidRPr="004C41DA">
        <w:rPr>
          <w:b/>
          <w:sz w:val="24"/>
          <w:szCs w:val="24"/>
          <w:u w:val="single"/>
        </w:rPr>
        <w:t xml:space="preserve">poslovnu-knjigovodstvenu dokumentaciju predmetnog dužnika i </w:t>
      </w:r>
      <w:proofErr w:type="spellStart"/>
      <w:r w:rsidRPr="004C41DA">
        <w:rPr>
          <w:b/>
          <w:sz w:val="24"/>
          <w:szCs w:val="24"/>
          <w:u w:val="single"/>
        </w:rPr>
        <w:t>prokazni</w:t>
      </w:r>
      <w:proofErr w:type="spellEnd"/>
      <w:r w:rsidRPr="004C41DA">
        <w:rPr>
          <w:b/>
          <w:sz w:val="24"/>
          <w:szCs w:val="24"/>
          <w:u w:val="single"/>
        </w:rPr>
        <w:t xml:space="preserve"> popis imovine  dužnika jer mu do sada ista nije dostavljena</w:t>
      </w:r>
      <w:r w:rsidR="00334A41">
        <w:rPr>
          <w:b/>
          <w:sz w:val="24"/>
          <w:szCs w:val="24"/>
        </w:rPr>
        <w:t xml:space="preserve"> </w:t>
      </w:r>
      <w:r w:rsidR="00334A41" w:rsidRPr="00334A41">
        <w:rPr>
          <w:b/>
          <w:sz w:val="24"/>
          <w:szCs w:val="24"/>
          <w:u w:val="single"/>
        </w:rPr>
        <w:t>od strane zakonskog zastupnika dužnika gosp. Mate Barić.</w:t>
      </w:r>
      <w:r w:rsidR="00995960" w:rsidRPr="00334A41">
        <w:rPr>
          <w:b/>
          <w:sz w:val="24"/>
          <w:szCs w:val="24"/>
          <w:u w:val="single"/>
        </w:rPr>
        <w:t xml:space="preserve"> </w:t>
      </w:r>
    </w:p>
    <w:p w:rsidRDefault="002142AE" w:rsidP="00193604" w:rsidR="002142AE">
      <w:pPr>
        <w:jc w:val="both"/>
        <w:rPr>
          <w:b/>
          <w:sz w:val="24"/>
          <w:szCs w:val="24"/>
        </w:rPr>
      </w:pPr>
    </w:p>
    <w:p w:rsidRDefault="004C41DA" w:rsidP="00193604" w:rsidR="004C41DA">
      <w:pPr>
        <w:jc w:val="both"/>
        <w:rPr>
          <w:b/>
          <w:sz w:val="24"/>
          <w:szCs w:val="24"/>
        </w:rPr>
      </w:pPr>
    </w:p>
    <w:p w:rsidRDefault="002142AE" w:rsidP="00193604" w:rsidR="002142A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Stoga slijedom naprijed navedenog </w:t>
      </w:r>
      <w:r w:rsidR="00334A41">
        <w:rPr>
          <w:sz w:val="24"/>
          <w:szCs w:val="24"/>
        </w:rPr>
        <w:t xml:space="preserve">i trenutnog </w:t>
      </w:r>
      <w:r>
        <w:rPr>
          <w:sz w:val="24"/>
          <w:szCs w:val="24"/>
        </w:rPr>
        <w:t>činjeničnog stanja</w:t>
      </w:r>
      <w:r w:rsidR="004C41DA">
        <w:rPr>
          <w:sz w:val="24"/>
          <w:szCs w:val="24"/>
        </w:rPr>
        <w:t xml:space="preserve">( </w:t>
      </w:r>
      <w:r w:rsidR="004C41DA" w:rsidRPr="00334A41">
        <w:rPr>
          <w:rFonts w:cs="Arial"/>
          <w:b/>
          <w:i/>
          <w:sz w:val="24"/>
          <w:szCs w:val="24"/>
          <w:u w:val="single"/>
        </w:rPr>
        <w:t>koje proizlaze iz dosada stečajnom upravitelju dostupnih podata</w:t>
      </w:r>
      <w:r w:rsidR="004C41DA" w:rsidRPr="00334A41">
        <w:rPr>
          <w:rFonts w:cs="Arial"/>
          <w:b/>
          <w:i/>
          <w:sz w:val="24"/>
          <w:szCs w:val="24"/>
        </w:rPr>
        <w:t>k</w:t>
      </w:r>
      <w:r w:rsidR="004C41DA">
        <w:rPr>
          <w:sz w:val="24"/>
          <w:szCs w:val="24"/>
        </w:rPr>
        <w:t>)</w:t>
      </w:r>
      <w:r>
        <w:rPr>
          <w:sz w:val="24"/>
          <w:szCs w:val="24"/>
        </w:rPr>
        <w:t xml:space="preserve"> postoje uvjeti iz članka 132 Stečajnog zakona, pa stoga stečajni upravitelj </w:t>
      </w:r>
      <w:r w:rsidRPr="002142AE">
        <w:rPr>
          <w:b/>
          <w:sz w:val="24"/>
          <w:szCs w:val="24"/>
        </w:rPr>
        <w:t>p r e d l a ž e</w:t>
      </w:r>
      <w:r>
        <w:rPr>
          <w:b/>
          <w:sz w:val="24"/>
          <w:szCs w:val="24"/>
        </w:rPr>
        <w:t>:</w:t>
      </w:r>
    </w:p>
    <w:p w:rsidRDefault="002142AE" w:rsidP="002142AE" w:rsidR="00177926" w:rsidRPr="002142AE">
      <w:pPr>
        <w:numPr>
          <w:ilvl w:val="0"/>
          <w:numId w:val="3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Pr="002142AE">
        <w:rPr>
          <w:b/>
          <w:sz w:val="24"/>
          <w:szCs w:val="24"/>
        </w:rPr>
        <w:t>da naslovljeni sud pozov</w:t>
      </w:r>
      <w:r w:rsidR="004553CF">
        <w:rPr>
          <w:b/>
          <w:sz w:val="24"/>
          <w:szCs w:val="24"/>
        </w:rPr>
        <w:t xml:space="preserve">e zainteresirane osobe na </w:t>
      </w:r>
      <w:proofErr w:type="spellStart"/>
      <w:r w:rsidR="004553CF">
        <w:rPr>
          <w:b/>
          <w:sz w:val="24"/>
          <w:szCs w:val="24"/>
        </w:rPr>
        <w:t>platež</w:t>
      </w:r>
      <w:proofErr w:type="spellEnd"/>
      <w:r w:rsidRPr="002142AE">
        <w:rPr>
          <w:b/>
          <w:sz w:val="24"/>
          <w:szCs w:val="24"/>
        </w:rPr>
        <w:t xml:space="preserve"> troškova, kako prethodnog tako i eventualno otvorenog stečajnog post</w:t>
      </w:r>
      <w:r w:rsidR="004553CF">
        <w:rPr>
          <w:b/>
          <w:sz w:val="24"/>
          <w:szCs w:val="24"/>
        </w:rPr>
        <w:t xml:space="preserve">upka u iznosu od 25.000,00 kn, </w:t>
      </w:r>
      <w:r w:rsidR="004553CF" w:rsidRPr="008F4AA3">
        <w:rPr>
          <w:i/>
          <w:sz w:val="24"/>
          <w:szCs w:val="24"/>
        </w:rPr>
        <w:t>(</w:t>
      </w:r>
      <w:r w:rsidRPr="008F4AA3">
        <w:rPr>
          <w:i/>
          <w:sz w:val="24"/>
          <w:szCs w:val="24"/>
        </w:rPr>
        <w:t>što se odnosi na nagradu stečajnom upravitelju ukoliko stečajni postupak eventualno bude otvoren kao i na</w:t>
      </w:r>
      <w:r w:rsidR="00EA5E33" w:rsidRPr="008F4AA3">
        <w:rPr>
          <w:i/>
          <w:sz w:val="24"/>
          <w:szCs w:val="24"/>
        </w:rPr>
        <w:t xml:space="preserve"> knjigovodstvene</w:t>
      </w:r>
      <w:r w:rsidR="00694066" w:rsidRPr="008F4AA3">
        <w:rPr>
          <w:i/>
          <w:sz w:val="24"/>
          <w:szCs w:val="24"/>
        </w:rPr>
        <w:t>,</w:t>
      </w:r>
      <w:r w:rsidRPr="008F4AA3">
        <w:rPr>
          <w:i/>
          <w:sz w:val="24"/>
          <w:szCs w:val="24"/>
        </w:rPr>
        <w:t xml:space="preserve"> materijalne troškove</w:t>
      </w:r>
      <w:r w:rsidR="00694066" w:rsidRPr="008F4AA3">
        <w:rPr>
          <w:i/>
          <w:sz w:val="24"/>
          <w:szCs w:val="24"/>
        </w:rPr>
        <w:t xml:space="preserve"> i ostale troškove</w:t>
      </w:r>
      <w:r w:rsidR="004553CF" w:rsidRPr="008F4AA3">
        <w:rPr>
          <w:i/>
          <w:sz w:val="24"/>
          <w:szCs w:val="24"/>
        </w:rPr>
        <w:t>)</w:t>
      </w:r>
      <w:r w:rsidRPr="008F4AA3">
        <w:rPr>
          <w:i/>
          <w:sz w:val="24"/>
          <w:szCs w:val="24"/>
        </w:rPr>
        <w:t>,</w:t>
      </w:r>
      <w:r>
        <w:rPr>
          <w:b/>
          <w:sz w:val="24"/>
          <w:szCs w:val="24"/>
        </w:rPr>
        <w:t xml:space="preserve"> a sve </w:t>
      </w:r>
      <w:r w:rsidRPr="002142AE">
        <w:rPr>
          <w:b/>
          <w:sz w:val="24"/>
          <w:szCs w:val="24"/>
        </w:rPr>
        <w:t>obzirom</w:t>
      </w:r>
      <w:r>
        <w:rPr>
          <w:b/>
          <w:sz w:val="24"/>
          <w:szCs w:val="24"/>
        </w:rPr>
        <w:t xml:space="preserve"> na činjenicu da</w:t>
      </w:r>
      <w:r w:rsidRPr="002142AE">
        <w:rPr>
          <w:b/>
          <w:sz w:val="24"/>
          <w:szCs w:val="24"/>
        </w:rPr>
        <w:t xml:space="preserve"> za sada nema nikakvih novčanih sredstava. </w:t>
      </w:r>
    </w:p>
    <w:p w:rsidRDefault="00177926" w:rsidP="00193604" w:rsidR="00177926" w:rsidRPr="00334A41">
      <w:pPr>
        <w:jc w:val="both"/>
        <w:rPr>
          <w:b/>
          <w:sz w:val="24"/>
          <w:szCs w:val="24"/>
        </w:rPr>
      </w:pPr>
    </w:p>
    <w:p w:rsidRDefault="004C41DA" w:rsidP="00193604" w:rsidR="004C41DA" w:rsidRPr="00334A41">
      <w:pPr>
        <w:jc w:val="both"/>
        <w:rPr>
          <w:b/>
          <w:sz w:val="24"/>
          <w:szCs w:val="24"/>
        </w:rPr>
      </w:pPr>
      <w:r w:rsidRPr="00334A41">
        <w:rPr>
          <w:b/>
          <w:sz w:val="24"/>
          <w:szCs w:val="24"/>
        </w:rPr>
        <w:t xml:space="preserve">Istovremeno stečajni upravitelj ukazuje naslovljenom sudu </w:t>
      </w:r>
      <w:r w:rsidRPr="00334A41">
        <w:rPr>
          <w:b/>
          <w:sz w:val="24"/>
          <w:szCs w:val="24"/>
          <w:u w:val="single"/>
        </w:rPr>
        <w:t>da će isti nadopuniti ovo svoje predmetno izvješće</w:t>
      </w:r>
      <w:r w:rsidRPr="00334A41">
        <w:rPr>
          <w:b/>
          <w:sz w:val="24"/>
          <w:szCs w:val="24"/>
        </w:rPr>
        <w:t xml:space="preserve">, </w:t>
      </w:r>
      <w:r w:rsidR="00334A41">
        <w:rPr>
          <w:b/>
          <w:sz w:val="24"/>
          <w:szCs w:val="24"/>
        </w:rPr>
        <w:t xml:space="preserve">kada </w:t>
      </w:r>
      <w:r w:rsidR="00334A41" w:rsidRPr="00334A41">
        <w:rPr>
          <w:b/>
          <w:sz w:val="24"/>
          <w:szCs w:val="24"/>
          <w:u w:val="single"/>
        </w:rPr>
        <w:t>zaprimi</w:t>
      </w:r>
      <w:r w:rsidR="00334A41">
        <w:rPr>
          <w:b/>
          <w:sz w:val="24"/>
          <w:szCs w:val="24"/>
        </w:rPr>
        <w:t xml:space="preserve"> poslovnu</w:t>
      </w:r>
      <w:r w:rsidR="00334A41" w:rsidRPr="00334A41">
        <w:rPr>
          <w:b/>
          <w:sz w:val="24"/>
          <w:szCs w:val="24"/>
        </w:rPr>
        <w:t>-knjigovodstvenu dokumentaciju pre</w:t>
      </w:r>
      <w:r w:rsidR="00334A41">
        <w:rPr>
          <w:b/>
          <w:sz w:val="24"/>
          <w:szCs w:val="24"/>
        </w:rPr>
        <w:t xml:space="preserve">dmetnog dužnika i </w:t>
      </w:r>
      <w:proofErr w:type="spellStart"/>
      <w:r w:rsidR="00334A41">
        <w:rPr>
          <w:b/>
          <w:sz w:val="24"/>
          <w:szCs w:val="24"/>
        </w:rPr>
        <w:t>prokazni</w:t>
      </w:r>
      <w:proofErr w:type="spellEnd"/>
      <w:r w:rsidR="00334A41" w:rsidRPr="00334A41">
        <w:rPr>
          <w:b/>
          <w:sz w:val="24"/>
          <w:szCs w:val="24"/>
        </w:rPr>
        <w:t xml:space="preserve"> popis imovine  dužnika</w:t>
      </w:r>
      <w:r w:rsidR="00334A41">
        <w:rPr>
          <w:b/>
          <w:sz w:val="24"/>
          <w:szCs w:val="24"/>
        </w:rPr>
        <w:t xml:space="preserve">, kada će  ista </w:t>
      </w:r>
      <w:r w:rsidR="00334A41" w:rsidRPr="00334A41">
        <w:rPr>
          <w:b/>
          <w:sz w:val="24"/>
          <w:szCs w:val="24"/>
        </w:rPr>
        <w:t>biti dostavljena stečajnom upravitelju od strane zakonskog zastupnika dužnika gosp. Mate Barić.</w:t>
      </w:r>
    </w:p>
    <w:p w:rsidRDefault="004C41DA" w:rsidP="00193604" w:rsidR="004C41DA" w:rsidRPr="00334A41">
      <w:pPr>
        <w:jc w:val="both"/>
        <w:rPr>
          <w:b/>
          <w:sz w:val="24"/>
          <w:szCs w:val="24"/>
        </w:rPr>
      </w:pPr>
    </w:p>
    <w:p w:rsidRDefault="004C41DA" w:rsidP="00193604" w:rsidR="004C41DA">
      <w:pPr>
        <w:jc w:val="both"/>
        <w:rPr>
          <w:sz w:val="24"/>
          <w:szCs w:val="24"/>
        </w:rPr>
      </w:pPr>
    </w:p>
    <w:p w:rsidRDefault="00D63DCB" w:rsidP="006A004B" w:rsidR="00771F82" w:rsidRPr="00694066">
      <w:pPr>
        <w:jc w:val="both"/>
        <w:rPr>
          <w:sz w:val="24"/>
          <w:szCs w:val="24"/>
        </w:rPr>
      </w:pPr>
      <w:r>
        <w:rPr>
          <w:sz w:val="24"/>
          <w:szCs w:val="24"/>
        </w:rPr>
        <w:t>Sa poštovanjem.</w:t>
      </w:r>
    </w:p>
    <w:p w:rsidRDefault="00D63DCB" w:rsidP="004D275D" w:rsidR="008823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5D3E3A">
        <w:rPr>
          <w:sz w:val="24"/>
          <w:szCs w:val="24"/>
        </w:rPr>
        <w:tab/>
      </w:r>
      <w:r w:rsidR="005D3E3A">
        <w:rPr>
          <w:sz w:val="24"/>
          <w:szCs w:val="24"/>
        </w:rPr>
        <w:tab/>
      </w:r>
      <w:r w:rsidR="005D3E3A">
        <w:rPr>
          <w:sz w:val="24"/>
          <w:szCs w:val="24"/>
        </w:rPr>
        <w:tab/>
      </w:r>
      <w:r w:rsidR="005D3E3A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="00570517">
        <w:rPr>
          <w:sz w:val="24"/>
          <w:szCs w:val="24"/>
        </w:rPr>
        <w:t>S</w:t>
      </w:r>
      <w:r w:rsidR="006E0F5C">
        <w:rPr>
          <w:sz w:val="24"/>
          <w:szCs w:val="24"/>
        </w:rPr>
        <w:t>tečajni upravitelj:</w:t>
      </w:r>
    </w:p>
    <w:p w:rsidRDefault="00346D2E" w:rsidP="004D275D" w:rsidR="005705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0517">
        <w:rPr>
          <w:sz w:val="24"/>
          <w:szCs w:val="24"/>
        </w:rPr>
        <w:t xml:space="preserve">Martin Lukin </w:t>
      </w:r>
    </w:p>
    <w:p w:rsidRDefault="00334A41" w:rsidP="004D275D" w:rsidR="00334A41">
      <w:pPr>
        <w:jc w:val="both"/>
        <w:rPr>
          <w:sz w:val="24"/>
          <w:szCs w:val="24"/>
        </w:rPr>
      </w:pPr>
    </w:p>
    <w:p w:rsidRDefault="00334A41" w:rsidP="004D275D" w:rsidR="00334A41">
      <w:pPr>
        <w:jc w:val="both"/>
        <w:rPr>
          <w:sz w:val="24"/>
          <w:szCs w:val="24"/>
        </w:rPr>
      </w:pPr>
    </w:p>
    <w:p w:rsidRDefault="008F4AA3" w:rsidP="004D275D" w:rsidR="0091089A" w:rsidRPr="008F4AA3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Priloga:</w:t>
      </w:r>
      <w:r w:rsidR="00334A41">
        <w:rPr>
          <w:sz w:val="24"/>
          <w:szCs w:val="24"/>
        </w:rPr>
        <w:t xml:space="preserve">7 </w:t>
      </w:r>
    </w:p>
    <w:sectPr w:rsidR="0091089A" w:rsidRPr="008F4AA3"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71C" w:rsidP="004B1EF0" w:rsidR="005E471C">
      <w:r>
        <w:separator/>
      </w:r>
    </w:p>
  </w:endnote>
  <w:endnote w:id="0" w:type="continuationSeparator">
    <w:p w:rsidRDefault="005E471C" w:rsidP="004B1EF0" w:rsidR="005E4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71C" w:rsidP="004B1EF0" w:rsidR="005E471C">
      <w:r>
        <w:separator/>
      </w:r>
    </w:p>
  </w:footnote>
  <w:footnote w:id="0" w:type="continuationSeparator">
    <w:p w:rsidRDefault="005E471C" w:rsidP="004B1EF0" w:rsidR="005E471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67621"/>
    <w:multiLevelType w:val="hybridMultilevel"/>
    <w:tmpl w:val="DC2AE206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CB70DC"/>
    <w:multiLevelType w:val="hybridMultilevel"/>
    <w:tmpl w:val="0EC4D820"/>
    <w:lvl w:tplc="0180E3F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26565B"/>
    <w:multiLevelType w:val="hybridMultilevel"/>
    <w:tmpl w:val="159688FE"/>
    <w:lvl w:tplc="BEA2FB1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FB836E3"/>
    <w:multiLevelType w:val="hybridMultilevel"/>
    <w:tmpl w:val="3F9CB906"/>
    <w:lvl w:tplc="3FE49694" w:ilvl="0">
      <w:numFmt w:val="bullet"/>
      <w:lvlText w:val="-"/>
      <w:lvlJc w:val="left"/>
      <w:pPr>
        <w:ind w:hanging="360" w:left="720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EC59DE"/>
    <w:multiLevelType w:val="hybridMultilevel"/>
    <w:tmpl w:val="D9E23CB2"/>
    <w:lvl w:tplc="1E8664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F80E6F"/>
    <w:multiLevelType w:val="hybridMultilevel"/>
    <w:tmpl w:val="FA3A2F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710665A"/>
    <w:multiLevelType w:val="hybridMultilevel"/>
    <w:tmpl w:val="7466F3AE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82A4730"/>
    <w:multiLevelType w:val="hybridMultilevel"/>
    <w:tmpl w:val="4E6AAA72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8C91F80"/>
    <w:multiLevelType w:val="hybridMultilevel"/>
    <w:tmpl w:val="8C9CD3EC"/>
    <w:lvl w:tplc="D656626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91A23E9"/>
    <w:multiLevelType w:val="hybridMultilevel"/>
    <w:tmpl w:val="026C66C8"/>
    <w:lvl w:tplc="6FC08342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4324DF"/>
    <w:multiLevelType w:val="hybridMultilevel"/>
    <w:tmpl w:val="6B5E6F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5F4529"/>
    <w:multiLevelType w:val="hybridMultilevel"/>
    <w:tmpl w:val="E176FC4C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F275D33"/>
    <w:multiLevelType w:val="hybridMultilevel"/>
    <w:tmpl w:val="2FA8A92A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635BEF"/>
    <w:multiLevelType w:val="hybridMultilevel"/>
    <w:tmpl w:val="60868396"/>
    <w:lvl w:tplc="31E0ED8A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2A95BE7"/>
    <w:multiLevelType w:val="hybridMultilevel"/>
    <w:tmpl w:val="CE0A0B64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625CBFC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Garamond" w:ascii="Garamond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BE0D25"/>
    <w:multiLevelType w:val="hybridMultilevel"/>
    <w:tmpl w:val="2FCE7B1C"/>
    <w:lvl w:tplc="D0C24472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48870F9"/>
    <w:multiLevelType w:val="hybridMultilevel"/>
    <w:tmpl w:val="62FA98B4"/>
    <w:lvl w:tplc="A68835B8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64F3B4B"/>
    <w:multiLevelType w:val="hybridMultilevel"/>
    <w:tmpl w:val="0F6AD172"/>
    <w:lvl w:tplc="5C0A54AE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66923F7"/>
    <w:multiLevelType w:val="hybridMultilevel"/>
    <w:tmpl w:val="2B00E4B0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7A6DFB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Garamond" w:ascii="Garamond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A742B8C"/>
    <w:multiLevelType w:val="hybridMultilevel"/>
    <w:tmpl w:val="BC08F480"/>
    <w:lvl w:tplc="30D0FD7A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03B50BE"/>
    <w:multiLevelType w:val="hybridMultilevel"/>
    <w:tmpl w:val="09C4FC4C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0E431D5"/>
    <w:multiLevelType w:val="hybridMultilevel"/>
    <w:tmpl w:val="0E24FED4"/>
    <w:lvl w:tplc="B36E33F0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1B44D16"/>
    <w:multiLevelType w:val="hybridMultilevel"/>
    <w:tmpl w:val="36F6CBF2"/>
    <w:lvl w:tplc="FF7E4C1C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44536854"/>
    <w:multiLevelType w:val="hybridMultilevel"/>
    <w:tmpl w:val="9F52B0C2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A4C489B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Garamond" w:ascii="Garamond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28669C"/>
    <w:multiLevelType w:val="hybridMultilevel"/>
    <w:tmpl w:val="A7BEC510"/>
    <w:lvl w:tplc="45A2B372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E0738C1"/>
    <w:multiLevelType w:val="hybridMultilevel"/>
    <w:tmpl w:val="5218BB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E240B28"/>
    <w:multiLevelType w:val="hybridMultilevel"/>
    <w:tmpl w:val="419A3F68"/>
    <w:lvl w:tplc="B2B0961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EA566AA"/>
    <w:multiLevelType w:val="hybridMultilevel"/>
    <w:tmpl w:val="A76AF9A8"/>
    <w:lvl w:tplc="DB6C5D4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62367B29"/>
    <w:multiLevelType w:val="hybridMultilevel"/>
    <w:tmpl w:val="AF80416C"/>
    <w:lvl w:tplc="A6A8FA1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629B230C"/>
    <w:multiLevelType w:val="hybridMultilevel"/>
    <w:tmpl w:val="8ACAEF32"/>
    <w:lvl w:tplc="D132F94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63993A72"/>
    <w:multiLevelType w:val="hybridMultilevel"/>
    <w:tmpl w:val="9856BAD2"/>
    <w:lvl w:tplc="51000164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9F111BE"/>
    <w:multiLevelType w:val="hybridMultilevel"/>
    <w:tmpl w:val="C234DBBA"/>
    <w:lvl w:tplc="6C8A72F0" w:ilvl="0">
      <w:start w:val="49"/>
      <w:numFmt w:val="bullet"/>
      <w:lvlText w:val="-"/>
      <w:lvlJc w:val="left"/>
      <w:pPr>
        <w:ind w:hanging="360" w:left="720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B957EAF"/>
    <w:multiLevelType w:val="hybridMultilevel"/>
    <w:tmpl w:val="3718FC0A"/>
    <w:lvl w:tplc="FDAC36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BF60246"/>
    <w:multiLevelType w:val="hybridMultilevel"/>
    <w:tmpl w:val="639247C8"/>
    <w:lvl w:tplc="279ABAB0" w:ilvl="0">
      <w:start w:val="16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34">
    <w:nsid w:val="74A9486C"/>
    <w:multiLevelType w:val="hybridMultilevel"/>
    <w:tmpl w:val="5A5849EE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5662B2C"/>
    <w:multiLevelType w:val="hybridMultilevel"/>
    <w:tmpl w:val="6854DE08"/>
    <w:lvl w:tplc="07A6C920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925C96"/>
    <w:multiLevelType w:val="hybridMultilevel"/>
    <w:tmpl w:val="AE826154"/>
    <w:lvl w:tplc="18F4953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A350A26"/>
    <w:multiLevelType w:val="hybridMultilevel"/>
    <w:tmpl w:val="BE5413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CAB0E86"/>
    <w:multiLevelType w:val="hybridMultilevel"/>
    <w:tmpl w:val="BE509BBA"/>
    <w:lvl w:tplc="9B7C4BD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9"/>
  </w:num>
  <w:num w:numId="2">
    <w:abstractNumId w:val="12"/>
  </w:num>
  <w:num w:numId="3">
    <w:abstractNumId w:val="37"/>
  </w:num>
  <w:num w:numId="4">
    <w:abstractNumId w:val="17"/>
  </w:num>
  <w:num w:numId="5">
    <w:abstractNumId w:val="28"/>
  </w:num>
  <w:num w:numId="6">
    <w:abstractNumId w:val="16"/>
  </w:num>
  <w:num w:numId="7">
    <w:abstractNumId w:val="33"/>
  </w:num>
  <w:num w:numId="8">
    <w:abstractNumId w:val="5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11"/>
  </w:num>
  <w:num w:numId="14">
    <w:abstractNumId w:val="26"/>
  </w:num>
  <w:num w:numId="15">
    <w:abstractNumId w:val="34"/>
  </w:num>
  <w:num w:numId="16">
    <w:abstractNumId w:val="1"/>
  </w:num>
  <w:num w:numId="17">
    <w:abstractNumId w:val="20"/>
  </w:num>
  <w:num w:numId="18">
    <w:abstractNumId w:val="7"/>
  </w:num>
  <w:num w:numId="19">
    <w:abstractNumId w:val="4"/>
  </w:num>
  <w:num w:numId="20">
    <w:abstractNumId w:val="8"/>
  </w:num>
  <w:num w:numId="21">
    <w:abstractNumId w:val="25"/>
  </w:num>
  <w:num w:numId="22">
    <w:abstractNumId w:val="13"/>
  </w:num>
  <w:num w:numId="23">
    <w:abstractNumId w:val="21"/>
  </w:num>
  <w:num w:numId="24">
    <w:abstractNumId w:val="18"/>
  </w:num>
  <w:num w:numId="25">
    <w:abstractNumId w:val="35"/>
  </w:num>
  <w:num w:numId="26">
    <w:abstractNumId w:val="6"/>
  </w:num>
  <w:num w:numId="27">
    <w:abstractNumId w:val="15"/>
  </w:num>
  <w:num w:numId="28">
    <w:abstractNumId w:val="32"/>
  </w:num>
  <w:num w:numId="29">
    <w:abstractNumId w:val="14"/>
  </w:num>
  <w:num w:numId="30">
    <w:abstractNumId w:val="38"/>
  </w:num>
  <w:num w:numId="31">
    <w:abstractNumId w:val="36"/>
  </w:num>
  <w:num w:numId="32">
    <w:abstractNumId w:val="23"/>
  </w:num>
  <w:num w:numId="33">
    <w:abstractNumId w:val="2"/>
  </w:num>
  <w:num w:numId="34">
    <w:abstractNumId w:val="19"/>
  </w:num>
  <w:num w:numId="35">
    <w:abstractNumId w:val="24"/>
  </w:num>
  <w:num w:numId="36">
    <w:abstractNumId w:val="0"/>
  </w:num>
  <w:num w:numId="37">
    <w:abstractNumId w:val="31"/>
  </w:num>
  <w:num w:numId="38">
    <w:abstractNumId w:val="3"/>
  </w:num>
  <w:num w:numId="39">
    <w:abstractNumId w:val="1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25DD"/>
    <w:rsid w:val="00000346"/>
    <w:rsid w:val="0000068B"/>
    <w:rsid w:val="000009E3"/>
    <w:rsid w:val="000015F8"/>
    <w:rsid w:val="000019DC"/>
    <w:rsid w:val="00002106"/>
    <w:rsid w:val="00002286"/>
    <w:rsid w:val="00002555"/>
    <w:rsid w:val="00002B6E"/>
    <w:rsid w:val="000039AF"/>
    <w:rsid w:val="00003A1F"/>
    <w:rsid w:val="00003DD6"/>
    <w:rsid w:val="000048DA"/>
    <w:rsid w:val="00004CD8"/>
    <w:rsid w:val="00004E8F"/>
    <w:rsid w:val="000051DB"/>
    <w:rsid w:val="00005201"/>
    <w:rsid w:val="0000547A"/>
    <w:rsid w:val="00005F25"/>
    <w:rsid w:val="00006177"/>
    <w:rsid w:val="00006D03"/>
    <w:rsid w:val="00007697"/>
    <w:rsid w:val="00007E35"/>
    <w:rsid w:val="000103ED"/>
    <w:rsid w:val="000104C1"/>
    <w:rsid w:val="00010E77"/>
    <w:rsid w:val="000116DB"/>
    <w:rsid w:val="00011D13"/>
    <w:rsid w:val="00011DD1"/>
    <w:rsid w:val="000132F8"/>
    <w:rsid w:val="00013958"/>
    <w:rsid w:val="0001432E"/>
    <w:rsid w:val="000146E9"/>
    <w:rsid w:val="00014A08"/>
    <w:rsid w:val="00014A52"/>
    <w:rsid w:val="00014AA1"/>
    <w:rsid w:val="00015321"/>
    <w:rsid w:val="00015D45"/>
    <w:rsid w:val="00016000"/>
    <w:rsid w:val="00016173"/>
    <w:rsid w:val="000162BC"/>
    <w:rsid w:val="00016D5B"/>
    <w:rsid w:val="00016E90"/>
    <w:rsid w:val="00016F4A"/>
    <w:rsid w:val="00017F4D"/>
    <w:rsid w:val="000201A4"/>
    <w:rsid w:val="000207DA"/>
    <w:rsid w:val="000218AE"/>
    <w:rsid w:val="00021CF8"/>
    <w:rsid w:val="00022009"/>
    <w:rsid w:val="00022398"/>
    <w:rsid w:val="000238AE"/>
    <w:rsid w:val="00023A17"/>
    <w:rsid w:val="000246E5"/>
    <w:rsid w:val="00024F8B"/>
    <w:rsid w:val="00025548"/>
    <w:rsid w:val="00026745"/>
    <w:rsid w:val="00026E39"/>
    <w:rsid w:val="0002759E"/>
    <w:rsid w:val="0002764C"/>
    <w:rsid w:val="00027E59"/>
    <w:rsid w:val="0003041D"/>
    <w:rsid w:val="000309C7"/>
    <w:rsid w:val="00030B58"/>
    <w:rsid w:val="00030D94"/>
    <w:rsid w:val="000317F5"/>
    <w:rsid w:val="000321A7"/>
    <w:rsid w:val="000321FF"/>
    <w:rsid w:val="00032646"/>
    <w:rsid w:val="00032789"/>
    <w:rsid w:val="000328BE"/>
    <w:rsid w:val="00032F8A"/>
    <w:rsid w:val="00033035"/>
    <w:rsid w:val="000331E6"/>
    <w:rsid w:val="0003321C"/>
    <w:rsid w:val="00033E76"/>
    <w:rsid w:val="000341CC"/>
    <w:rsid w:val="00034650"/>
    <w:rsid w:val="00034DD7"/>
    <w:rsid w:val="00034F6C"/>
    <w:rsid w:val="0003511C"/>
    <w:rsid w:val="000354ED"/>
    <w:rsid w:val="000358F3"/>
    <w:rsid w:val="000368D2"/>
    <w:rsid w:val="0003696C"/>
    <w:rsid w:val="00036B5F"/>
    <w:rsid w:val="00036D65"/>
    <w:rsid w:val="0003712C"/>
    <w:rsid w:val="00037154"/>
    <w:rsid w:val="00037727"/>
    <w:rsid w:val="000378D9"/>
    <w:rsid w:val="000406EB"/>
    <w:rsid w:val="0004123A"/>
    <w:rsid w:val="000417B9"/>
    <w:rsid w:val="00043F71"/>
    <w:rsid w:val="00043F72"/>
    <w:rsid w:val="00044176"/>
    <w:rsid w:val="000441C0"/>
    <w:rsid w:val="00044F00"/>
    <w:rsid w:val="00045396"/>
    <w:rsid w:val="00045526"/>
    <w:rsid w:val="0004578A"/>
    <w:rsid w:val="000459B3"/>
    <w:rsid w:val="00045EC4"/>
    <w:rsid w:val="00046C16"/>
    <w:rsid w:val="00046EFD"/>
    <w:rsid w:val="0004782F"/>
    <w:rsid w:val="00047B0B"/>
    <w:rsid w:val="00050CCC"/>
    <w:rsid w:val="000513AF"/>
    <w:rsid w:val="000526C8"/>
    <w:rsid w:val="000526C9"/>
    <w:rsid w:val="00052896"/>
    <w:rsid w:val="00052FBA"/>
    <w:rsid w:val="000530EE"/>
    <w:rsid w:val="000531B4"/>
    <w:rsid w:val="00053901"/>
    <w:rsid w:val="00053920"/>
    <w:rsid w:val="00053CB4"/>
    <w:rsid w:val="00053DE9"/>
    <w:rsid w:val="00054517"/>
    <w:rsid w:val="00054BC9"/>
    <w:rsid w:val="00054C81"/>
    <w:rsid w:val="000556EE"/>
    <w:rsid w:val="0005644C"/>
    <w:rsid w:val="00056592"/>
    <w:rsid w:val="000567D0"/>
    <w:rsid w:val="0005696D"/>
    <w:rsid w:val="00057853"/>
    <w:rsid w:val="00057D68"/>
    <w:rsid w:val="00057F9D"/>
    <w:rsid w:val="00060379"/>
    <w:rsid w:val="000617AF"/>
    <w:rsid w:val="00062223"/>
    <w:rsid w:val="00062517"/>
    <w:rsid w:val="00062551"/>
    <w:rsid w:val="00062B19"/>
    <w:rsid w:val="00062E63"/>
    <w:rsid w:val="00063229"/>
    <w:rsid w:val="00063AF8"/>
    <w:rsid w:val="00063B7C"/>
    <w:rsid w:val="00063CFE"/>
    <w:rsid w:val="00063DB3"/>
    <w:rsid w:val="00063FDD"/>
    <w:rsid w:val="00064033"/>
    <w:rsid w:val="000642D0"/>
    <w:rsid w:val="00065250"/>
    <w:rsid w:val="00065CDB"/>
    <w:rsid w:val="000660A6"/>
    <w:rsid w:val="00066826"/>
    <w:rsid w:val="000669A3"/>
    <w:rsid w:val="00066A86"/>
    <w:rsid w:val="000670FB"/>
    <w:rsid w:val="0006755B"/>
    <w:rsid w:val="00067B81"/>
    <w:rsid w:val="00070FB0"/>
    <w:rsid w:val="000711F7"/>
    <w:rsid w:val="0007138A"/>
    <w:rsid w:val="000716CC"/>
    <w:rsid w:val="00072405"/>
    <w:rsid w:val="0007253A"/>
    <w:rsid w:val="00072618"/>
    <w:rsid w:val="000730C0"/>
    <w:rsid w:val="00073415"/>
    <w:rsid w:val="000734F9"/>
    <w:rsid w:val="0007383A"/>
    <w:rsid w:val="00073BB5"/>
    <w:rsid w:val="0007478B"/>
    <w:rsid w:val="00074D2E"/>
    <w:rsid w:val="00074DE1"/>
    <w:rsid w:val="00075258"/>
    <w:rsid w:val="00075616"/>
    <w:rsid w:val="00075C4F"/>
    <w:rsid w:val="0007622E"/>
    <w:rsid w:val="00076361"/>
    <w:rsid w:val="000769A3"/>
    <w:rsid w:val="00076AB1"/>
    <w:rsid w:val="00076ED2"/>
    <w:rsid w:val="000773B0"/>
    <w:rsid w:val="00077688"/>
    <w:rsid w:val="00077817"/>
    <w:rsid w:val="0007797B"/>
    <w:rsid w:val="000802E3"/>
    <w:rsid w:val="000803EB"/>
    <w:rsid w:val="00080470"/>
    <w:rsid w:val="00080681"/>
    <w:rsid w:val="00080726"/>
    <w:rsid w:val="0008077B"/>
    <w:rsid w:val="000807AD"/>
    <w:rsid w:val="00080EF7"/>
    <w:rsid w:val="00081404"/>
    <w:rsid w:val="00081AA0"/>
    <w:rsid w:val="00083017"/>
    <w:rsid w:val="000831E5"/>
    <w:rsid w:val="00083246"/>
    <w:rsid w:val="0008341C"/>
    <w:rsid w:val="0008379E"/>
    <w:rsid w:val="00083E70"/>
    <w:rsid w:val="00084083"/>
    <w:rsid w:val="0008443A"/>
    <w:rsid w:val="00085065"/>
    <w:rsid w:val="00086106"/>
    <w:rsid w:val="0008615E"/>
    <w:rsid w:val="00086915"/>
    <w:rsid w:val="00086916"/>
    <w:rsid w:val="00086960"/>
    <w:rsid w:val="000878E8"/>
    <w:rsid w:val="00087CAC"/>
    <w:rsid w:val="00090700"/>
    <w:rsid w:val="000908F2"/>
    <w:rsid w:val="00090DC0"/>
    <w:rsid w:val="00091ACC"/>
    <w:rsid w:val="00091DF2"/>
    <w:rsid w:val="0009215F"/>
    <w:rsid w:val="00092F59"/>
    <w:rsid w:val="00092F6F"/>
    <w:rsid w:val="00092FD7"/>
    <w:rsid w:val="000930F1"/>
    <w:rsid w:val="00093639"/>
    <w:rsid w:val="0009386F"/>
    <w:rsid w:val="00093962"/>
    <w:rsid w:val="000939A8"/>
    <w:rsid w:val="00093EB6"/>
    <w:rsid w:val="0009426E"/>
    <w:rsid w:val="000943EC"/>
    <w:rsid w:val="00094FF3"/>
    <w:rsid w:val="000961FE"/>
    <w:rsid w:val="000967EE"/>
    <w:rsid w:val="00096B40"/>
    <w:rsid w:val="00096CFE"/>
    <w:rsid w:val="00096F7B"/>
    <w:rsid w:val="000977C7"/>
    <w:rsid w:val="00097B94"/>
    <w:rsid w:val="000A0036"/>
    <w:rsid w:val="000A0525"/>
    <w:rsid w:val="000A05BF"/>
    <w:rsid w:val="000A0D71"/>
    <w:rsid w:val="000A10A7"/>
    <w:rsid w:val="000A126F"/>
    <w:rsid w:val="000A18E0"/>
    <w:rsid w:val="000A1A6E"/>
    <w:rsid w:val="000A1B55"/>
    <w:rsid w:val="000A256B"/>
    <w:rsid w:val="000A2986"/>
    <w:rsid w:val="000A38C3"/>
    <w:rsid w:val="000A3918"/>
    <w:rsid w:val="000A3AD5"/>
    <w:rsid w:val="000A3B5A"/>
    <w:rsid w:val="000A422D"/>
    <w:rsid w:val="000A4847"/>
    <w:rsid w:val="000A4D3D"/>
    <w:rsid w:val="000A4FD6"/>
    <w:rsid w:val="000A55F8"/>
    <w:rsid w:val="000A571E"/>
    <w:rsid w:val="000A5756"/>
    <w:rsid w:val="000A6A1E"/>
    <w:rsid w:val="000A7547"/>
    <w:rsid w:val="000A767F"/>
    <w:rsid w:val="000A7778"/>
    <w:rsid w:val="000B0814"/>
    <w:rsid w:val="000B18A8"/>
    <w:rsid w:val="000B2125"/>
    <w:rsid w:val="000B2C01"/>
    <w:rsid w:val="000B37A2"/>
    <w:rsid w:val="000B3921"/>
    <w:rsid w:val="000B4085"/>
    <w:rsid w:val="000B468F"/>
    <w:rsid w:val="000B4DCE"/>
    <w:rsid w:val="000B4FBD"/>
    <w:rsid w:val="000B5BCD"/>
    <w:rsid w:val="000B6261"/>
    <w:rsid w:val="000B689E"/>
    <w:rsid w:val="000B6ED9"/>
    <w:rsid w:val="000B7668"/>
    <w:rsid w:val="000B7986"/>
    <w:rsid w:val="000C038C"/>
    <w:rsid w:val="000C0424"/>
    <w:rsid w:val="000C0E94"/>
    <w:rsid w:val="000C112C"/>
    <w:rsid w:val="000C1696"/>
    <w:rsid w:val="000C197B"/>
    <w:rsid w:val="000C1A36"/>
    <w:rsid w:val="000C1BA6"/>
    <w:rsid w:val="000C1CF3"/>
    <w:rsid w:val="000C1FFE"/>
    <w:rsid w:val="000C2473"/>
    <w:rsid w:val="000C2BF8"/>
    <w:rsid w:val="000C2E4A"/>
    <w:rsid w:val="000C2F32"/>
    <w:rsid w:val="000C2FAB"/>
    <w:rsid w:val="000C338E"/>
    <w:rsid w:val="000C3486"/>
    <w:rsid w:val="000C3562"/>
    <w:rsid w:val="000C3653"/>
    <w:rsid w:val="000C3897"/>
    <w:rsid w:val="000C4087"/>
    <w:rsid w:val="000C4605"/>
    <w:rsid w:val="000C47D5"/>
    <w:rsid w:val="000C4F81"/>
    <w:rsid w:val="000C6198"/>
    <w:rsid w:val="000C6372"/>
    <w:rsid w:val="000C64D6"/>
    <w:rsid w:val="000C6677"/>
    <w:rsid w:val="000C676A"/>
    <w:rsid w:val="000C6824"/>
    <w:rsid w:val="000C69C2"/>
    <w:rsid w:val="000C6A7D"/>
    <w:rsid w:val="000C6C9B"/>
    <w:rsid w:val="000D06A4"/>
    <w:rsid w:val="000D1115"/>
    <w:rsid w:val="000D13F0"/>
    <w:rsid w:val="000D190C"/>
    <w:rsid w:val="000D1A14"/>
    <w:rsid w:val="000D1BF4"/>
    <w:rsid w:val="000D1D5F"/>
    <w:rsid w:val="000D2A17"/>
    <w:rsid w:val="000D350C"/>
    <w:rsid w:val="000D3858"/>
    <w:rsid w:val="000D4967"/>
    <w:rsid w:val="000D53F2"/>
    <w:rsid w:val="000D5A3D"/>
    <w:rsid w:val="000D5DBB"/>
    <w:rsid w:val="000D621F"/>
    <w:rsid w:val="000D6B6C"/>
    <w:rsid w:val="000D7186"/>
    <w:rsid w:val="000D72A6"/>
    <w:rsid w:val="000D7415"/>
    <w:rsid w:val="000D74E6"/>
    <w:rsid w:val="000D7C49"/>
    <w:rsid w:val="000D7EBC"/>
    <w:rsid w:val="000E053A"/>
    <w:rsid w:val="000E121E"/>
    <w:rsid w:val="000E12E5"/>
    <w:rsid w:val="000E1875"/>
    <w:rsid w:val="000E25F0"/>
    <w:rsid w:val="000E3872"/>
    <w:rsid w:val="000E39C2"/>
    <w:rsid w:val="000E4348"/>
    <w:rsid w:val="000E435B"/>
    <w:rsid w:val="000E45CE"/>
    <w:rsid w:val="000E4704"/>
    <w:rsid w:val="000E4B0C"/>
    <w:rsid w:val="000E50F7"/>
    <w:rsid w:val="000E5266"/>
    <w:rsid w:val="000E5330"/>
    <w:rsid w:val="000E5545"/>
    <w:rsid w:val="000E5B0A"/>
    <w:rsid w:val="000E610D"/>
    <w:rsid w:val="000E63FF"/>
    <w:rsid w:val="000E6450"/>
    <w:rsid w:val="000E70A9"/>
    <w:rsid w:val="000E720F"/>
    <w:rsid w:val="000E73FF"/>
    <w:rsid w:val="000F0851"/>
    <w:rsid w:val="000F08B1"/>
    <w:rsid w:val="000F0A91"/>
    <w:rsid w:val="000F10C3"/>
    <w:rsid w:val="000F1B0E"/>
    <w:rsid w:val="000F1B29"/>
    <w:rsid w:val="000F1F90"/>
    <w:rsid w:val="000F255B"/>
    <w:rsid w:val="000F2A34"/>
    <w:rsid w:val="000F2A3D"/>
    <w:rsid w:val="000F397A"/>
    <w:rsid w:val="000F3C2F"/>
    <w:rsid w:val="000F4E43"/>
    <w:rsid w:val="000F52A8"/>
    <w:rsid w:val="000F59A6"/>
    <w:rsid w:val="000F5F84"/>
    <w:rsid w:val="000F6E2C"/>
    <w:rsid w:val="000F6F00"/>
    <w:rsid w:val="000F7145"/>
    <w:rsid w:val="000F731F"/>
    <w:rsid w:val="00100B7D"/>
    <w:rsid w:val="00100CCD"/>
    <w:rsid w:val="00100DA1"/>
    <w:rsid w:val="00100FD8"/>
    <w:rsid w:val="00101365"/>
    <w:rsid w:val="001015A6"/>
    <w:rsid w:val="001016DF"/>
    <w:rsid w:val="00101B38"/>
    <w:rsid w:val="00102A86"/>
    <w:rsid w:val="00103658"/>
    <w:rsid w:val="00103CF1"/>
    <w:rsid w:val="0010419E"/>
    <w:rsid w:val="00104724"/>
    <w:rsid w:val="00104FB6"/>
    <w:rsid w:val="001054D9"/>
    <w:rsid w:val="00106732"/>
    <w:rsid w:val="00106A8B"/>
    <w:rsid w:val="00106D8E"/>
    <w:rsid w:val="00107291"/>
    <w:rsid w:val="0011014C"/>
    <w:rsid w:val="0011042E"/>
    <w:rsid w:val="001108C3"/>
    <w:rsid w:val="001108FE"/>
    <w:rsid w:val="00110A8D"/>
    <w:rsid w:val="00111678"/>
    <w:rsid w:val="00111CBC"/>
    <w:rsid w:val="00111D70"/>
    <w:rsid w:val="00112906"/>
    <w:rsid w:val="00112BC4"/>
    <w:rsid w:val="00112FC9"/>
    <w:rsid w:val="00113A7D"/>
    <w:rsid w:val="0011409A"/>
    <w:rsid w:val="00114818"/>
    <w:rsid w:val="00114BC8"/>
    <w:rsid w:val="00114C21"/>
    <w:rsid w:val="00114D60"/>
    <w:rsid w:val="00114DA0"/>
    <w:rsid w:val="00114F52"/>
    <w:rsid w:val="001154E3"/>
    <w:rsid w:val="001156E5"/>
    <w:rsid w:val="001163D0"/>
    <w:rsid w:val="00116939"/>
    <w:rsid w:val="00116DF9"/>
    <w:rsid w:val="00120456"/>
    <w:rsid w:val="001206C0"/>
    <w:rsid w:val="001207FA"/>
    <w:rsid w:val="00120C11"/>
    <w:rsid w:val="00120D7A"/>
    <w:rsid w:val="00121481"/>
    <w:rsid w:val="00121BEF"/>
    <w:rsid w:val="00123BDC"/>
    <w:rsid w:val="001245A2"/>
    <w:rsid w:val="001246BC"/>
    <w:rsid w:val="0012548D"/>
    <w:rsid w:val="0012562F"/>
    <w:rsid w:val="00125CD2"/>
    <w:rsid w:val="00125E72"/>
    <w:rsid w:val="00126012"/>
    <w:rsid w:val="00126019"/>
    <w:rsid w:val="001272D4"/>
    <w:rsid w:val="00130018"/>
    <w:rsid w:val="0013085D"/>
    <w:rsid w:val="001311CA"/>
    <w:rsid w:val="001313EC"/>
    <w:rsid w:val="0013178C"/>
    <w:rsid w:val="0013244C"/>
    <w:rsid w:val="00132844"/>
    <w:rsid w:val="00132EB4"/>
    <w:rsid w:val="00133AE0"/>
    <w:rsid w:val="00133B0C"/>
    <w:rsid w:val="00133D59"/>
    <w:rsid w:val="00133E53"/>
    <w:rsid w:val="0013408F"/>
    <w:rsid w:val="0013463D"/>
    <w:rsid w:val="00134AEC"/>
    <w:rsid w:val="00134DCF"/>
    <w:rsid w:val="001351FB"/>
    <w:rsid w:val="00135203"/>
    <w:rsid w:val="00135477"/>
    <w:rsid w:val="001356EA"/>
    <w:rsid w:val="00137505"/>
    <w:rsid w:val="00137905"/>
    <w:rsid w:val="00137AB4"/>
    <w:rsid w:val="00137AC6"/>
    <w:rsid w:val="001401AF"/>
    <w:rsid w:val="00140349"/>
    <w:rsid w:val="00140AC0"/>
    <w:rsid w:val="00140B0F"/>
    <w:rsid w:val="0014131C"/>
    <w:rsid w:val="00141418"/>
    <w:rsid w:val="0014145A"/>
    <w:rsid w:val="00141E91"/>
    <w:rsid w:val="00141EA7"/>
    <w:rsid w:val="00141FC3"/>
    <w:rsid w:val="00142C0B"/>
    <w:rsid w:val="00142E9D"/>
    <w:rsid w:val="00143458"/>
    <w:rsid w:val="00143582"/>
    <w:rsid w:val="00143A69"/>
    <w:rsid w:val="00143D9A"/>
    <w:rsid w:val="00143DE4"/>
    <w:rsid w:val="00143F97"/>
    <w:rsid w:val="001445F3"/>
    <w:rsid w:val="00144955"/>
    <w:rsid w:val="0014525C"/>
    <w:rsid w:val="0014546B"/>
    <w:rsid w:val="00145820"/>
    <w:rsid w:val="001462E2"/>
    <w:rsid w:val="001462F0"/>
    <w:rsid w:val="001463C0"/>
    <w:rsid w:val="001467B8"/>
    <w:rsid w:val="00146B52"/>
    <w:rsid w:val="001473F0"/>
    <w:rsid w:val="001477C5"/>
    <w:rsid w:val="001478D8"/>
    <w:rsid w:val="00150253"/>
    <w:rsid w:val="001506DB"/>
    <w:rsid w:val="00150817"/>
    <w:rsid w:val="001522FD"/>
    <w:rsid w:val="00152B5A"/>
    <w:rsid w:val="00152C22"/>
    <w:rsid w:val="00153218"/>
    <w:rsid w:val="001533F2"/>
    <w:rsid w:val="00153A42"/>
    <w:rsid w:val="00153B3F"/>
    <w:rsid w:val="00153C51"/>
    <w:rsid w:val="0015463F"/>
    <w:rsid w:val="00154ED5"/>
    <w:rsid w:val="00154F43"/>
    <w:rsid w:val="00154F90"/>
    <w:rsid w:val="00155120"/>
    <w:rsid w:val="0015537F"/>
    <w:rsid w:val="001556B1"/>
    <w:rsid w:val="00155DEE"/>
    <w:rsid w:val="00155E5D"/>
    <w:rsid w:val="00155F88"/>
    <w:rsid w:val="00156473"/>
    <w:rsid w:val="0015691A"/>
    <w:rsid w:val="00156C3C"/>
    <w:rsid w:val="0015726C"/>
    <w:rsid w:val="0015738A"/>
    <w:rsid w:val="00157BAA"/>
    <w:rsid w:val="00160966"/>
    <w:rsid w:val="00160AB7"/>
    <w:rsid w:val="00160BF7"/>
    <w:rsid w:val="00160D82"/>
    <w:rsid w:val="00161045"/>
    <w:rsid w:val="001610E7"/>
    <w:rsid w:val="00162833"/>
    <w:rsid w:val="00163C58"/>
    <w:rsid w:val="00163D6C"/>
    <w:rsid w:val="00163DB2"/>
    <w:rsid w:val="00165060"/>
    <w:rsid w:val="0016567E"/>
    <w:rsid w:val="0016574B"/>
    <w:rsid w:val="0016578C"/>
    <w:rsid w:val="0016593B"/>
    <w:rsid w:val="00165B7D"/>
    <w:rsid w:val="00165FEE"/>
    <w:rsid w:val="001665CC"/>
    <w:rsid w:val="00166723"/>
    <w:rsid w:val="00166832"/>
    <w:rsid w:val="00166AD9"/>
    <w:rsid w:val="00167228"/>
    <w:rsid w:val="00167BCD"/>
    <w:rsid w:val="00170088"/>
    <w:rsid w:val="0017174B"/>
    <w:rsid w:val="001718CE"/>
    <w:rsid w:val="00171D89"/>
    <w:rsid w:val="001727D8"/>
    <w:rsid w:val="0017285D"/>
    <w:rsid w:val="001729CF"/>
    <w:rsid w:val="001732F8"/>
    <w:rsid w:val="0017372C"/>
    <w:rsid w:val="0017382A"/>
    <w:rsid w:val="00173A9B"/>
    <w:rsid w:val="00173AB2"/>
    <w:rsid w:val="00173E2A"/>
    <w:rsid w:val="00174E7C"/>
    <w:rsid w:val="00175B5C"/>
    <w:rsid w:val="00175E4D"/>
    <w:rsid w:val="001762EA"/>
    <w:rsid w:val="001765EA"/>
    <w:rsid w:val="00176681"/>
    <w:rsid w:val="00177037"/>
    <w:rsid w:val="00177926"/>
    <w:rsid w:val="00177B13"/>
    <w:rsid w:val="00177C1E"/>
    <w:rsid w:val="00181021"/>
    <w:rsid w:val="00181072"/>
    <w:rsid w:val="0018114E"/>
    <w:rsid w:val="001811CD"/>
    <w:rsid w:val="001816A9"/>
    <w:rsid w:val="0018263C"/>
    <w:rsid w:val="0018266E"/>
    <w:rsid w:val="00182AF1"/>
    <w:rsid w:val="00183447"/>
    <w:rsid w:val="00183677"/>
    <w:rsid w:val="0018396F"/>
    <w:rsid w:val="00183DEF"/>
    <w:rsid w:val="00184F92"/>
    <w:rsid w:val="00185302"/>
    <w:rsid w:val="00185D92"/>
    <w:rsid w:val="001862D6"/>
    <w:rsid w:val="00186322"/>
    <w:rsid w:val="001863F5"/>
    <w:rsid w:val="00187996"/>
    <w:rsid w:val="00187D89"/>
    <w:rsid w:val="00187E5C"/>
    <w:rsid w:val="00187F34"/>
    <w:rsid w:val="0019039F"/>
    <w:rsid w:val="00190B0E"/>
    <w:rsid w:val="00190C8C"/>
    <w:rsid w:val="0019159F"/>
    <w:rsid w:val="0019175A"/>
    <w:rsid w:val="00191C6C"/>
    <w:rsid w:val="00191FD8"/>
    <w:rsid w:val="0019200E"/>
    <w:rsid w:val="00192039"/>
    <w:rsid w:val="001925E2"/>
    <w:rsid w:val="00192C7F"/>
    <w:rsid w:val="00192C96"/>
    <w:rsid w:val="00192F6A"/>
    <w:rsid w:val="00193604"/>
    <w:rsid w:val="001936EE"/>
    <w:rsid w:val="00193AE5"/>
    <w:rsid w:val="00193B39"/>
    <w:rsid w:val="00193FCF"/>
    <w:rsid w:val="00194404"/>
    <w:rsid w:val="001944C5"/>
    <w:rsid w:val="001948E7"/>
    <w:rsid w:val="00194F04"/>
    <w:rsid w:val="001959AD"/>
    <w:rsid w:val="00196AD0"/>
    <w:rsid w:val="00196F47"/>
    <w:rsid w:val="00196FD2"/>
    <w:rsid w:val="00197BA8"/>
    <w:rsid w:val="001A02F9"/>
    <w:rsid w:val="001A085E"/>
    <w:rsid w:val="001A15EB"/>
    <w:rsid w:val="001A1A2D"/>
    <w:rsid w:val="001A1E7C"/>
    <w:rsid w:val="001A21FC"/>
    <w:rsid w:val="001A2AF7"/>
    <w:rsid w:val="001A3324"/>
    <w:rsid w:val="001A3A29"/>
    <w:rsid w:val="001A3E50"/>
    <w:rsid w:val="001A3F9D"/>
    <w:rsid w:val="001A4CD4"/>
    <w:rsid w:val="001A4E1E"/>
    <w:rsid w:val="001A5326"/>
    <w:rsid w:val="001A5A1B"/>
    <w:rsid w:val="001A5A44"/>
    <w:rsid w:val="001A63C8"/>
    <w:rsid w:val="001A6494"/>
    <w:rsid w:val="001A6B05"/>
    <w:rsid w:val="001A71E5"/>
    <w:rsid w:val="001A7602"/>
    <w:rsid w:val="001A7FA3"/>
    <w:rsid w:val="001B013C"/>
    <w:rsid w:val="001B013F"/>
    <w:rsid w:val="001B160D"/>
    <w:rsid w:val="001B1A15"/>
    <w:rsid w:val="001B2097"/>
    <w:rsid w:val="001B20B9"/>
    <w:rsid w:val="001B22F3"/>
    <w:rsid w:val="001B29E9"/>
    <w:rsid w:val="001B2BF1"/>
    <w:rsid w:val="001B30AB"/>
    <w:rsid w:val="001B360E"/>
    <w:rsid w:val="001B3A5D"/>
    <w:rsid w:val="001B3EFE"/>
    <w:rsid w:val="001B41E6"/>
    <w:rsid w:val="001B429E"/>
    <w:rsid w:val="001B449C"/>
    <w:rsid w:val="001B4851"/>
    <w:rsid w:val="001B59A5"/>
    <w:rsid w:val="001B5A03"/>
    <w:rsid w:val="001B600B"/>
    <w:rsid w:val="001B648C"/>
    <w:rsid w:val="001B6694"/>
    <w:rsid w:val="001B6EB6"/>
    <w:rsid w:val="001B7653"/>
    <w:rsid w:val="001B7C89"/>
    <w:rsid w:val="001B7DF2"/>
    <w:rsid w:val="001C0495"/>
    <w:rsid w:val="001C14FF"/>
    <w:rsid w:val="001C1883"/>
    <w:rsid w:val="001C1FE8"/>
    <w:rsid w:val="001C22BB"/>
    <w:rsid w:val="001C31D7"/>
    <w:rsid w:val="001C329E"/>
    <w:rsid w:val="001C33DC"/>
    <w:rsid w:val="001C3566"/>
    <w:rsid w:val="001C394B"/>
    <w:rsid w:val="001C3D2B"/>
    <w:rsid w:val="001C3D57"/>
    <w:rsid w:val="001C3FBB"/>
    <w:rsid w:val="001C51BB"/>
    <w:rsid w:val="001C53F3"/>
    <w:rsid w:val="001C5472"/>
    <w:rsid w:val="001C5559"/>
    <w:rsid w:val="001C5921"/>
    <w:rsid w:val="001C6236"/>
    <w:rsid w:val="001C693B"/>
    <w:rsid w:val="001C73A9"/>
    <w:rsid w:val="001D0385"/>
    <w:rsid w:val="001D0C55"/>
    <w:rsid w:val="001D0C5E"/>
    <w:rsid w:val="001D10CF"/>
    <w:rsid w:val="001D1502"/>
    <w:rsid w:val="001D17C3"/>
    <w:rsid w:val="001D18CA"/>
    <w:rsid w:val="001D1E9A"/>
    <w:rsid w:val="001D22E2"/>
    <w:rsid w:val="001D33DF"/>
    <w:rsid w:val="001D365C"/>
    <w:rsid w:val="001D3D38"/>
    <w:rsid w:val="001D3DBB"/>
    <w:rsid w:val="001D47C3"/>
    <w:rsid w:val="001D4D29"/>
    <w:rsid w:val="001D4D52"/>
    <w:rsid w:val="001D56FE"/>
    <w:rsid w:val="001D5A37"/>
    <w:rsid w:val="001D6554"/>
    <w:rsid w:val="001D657F"/>
    <w:rsid w:val="001D6AA0"/>
    <w:rsid w:val="001E0999"/>
    <w:rsid w:val="001E1786"/>
    <w:rsid w:val="001E199E"/>
    <w:rsid w:val="001E2933"/>
    <w:rsid w:val="001E2B3A"/>
    <w:rsid w:val="001E2BBC"/>
    <w:rsid w:val="001E36EE"/>
    <w:rsid w:val="001E3D37"/>
    <w:rsid w:val="001E3EBD"/>
    <w:rsid w:val="001E4013"/>
    <w:rsid w:val="001E450C"/>
    <w:rsid w:val="001E52DC"/>
    <w:rsid w:val="001E5978"/>
    <w:rsid w:val="001E5A11"/>
    <w:rsid w:val="001E5B20"/>
    <w:rsid w:val="001E66E1"/>
    <w:rsid w:val="001E69B5"/>
    <w:rsid w:val="001E74F3"/>
    <w:rsid w:val="001E7619"/>
    <w:rsid w:val="001E7647"/>
    <w:rsid w:val="001E7956"/>
    <w:rsid w:val="001E7BB6"/>
    <w:rsid w:val="001E7FB2"/>
    <w:rsid w:val="001F0312"/>
    <w:rsid w:val="001F05D6"/>
    <w:rsid w:val="001F09BE"/>
    <w:rsid w:val="001F0A01"/>
    <w:rsid w:val="001F0B45"/>
    <w:rsid w:val="001F0DB8"/>
    <w:rsid w:val="001F0E58"/>
    <w:rsid w:val="001F10E1"/>
    <w:rsid w:val="001F1512"/>
    <w:rsid w:val="001F1FCF"/>
    <w:rsid w:val="001F21FE"/>
    <w:rsid w:val="001F224F"/>
    <w:rsid w:val="001F2E8E"/>
    <w:rsid w:val="001F35EA"/>
    <w:rsid w:val="001F3817"/>
    <w:rsid w:val="001F3EE6"/>
    <w:rsid w:val="001F4302"/>
    <w:rsid w:val="001F43AA"/>
    <w:rsid w:val="001F47FD"/>
    <w:rsid w:val="001F48E0"/>
    <w:rsid w:val="001F4D7B"/>
    <w:rsid w:val="001F556A"/>
    <w:rsid w:val="001F5AAF"/>
    <w:rsid w:val="001F616D"/>
    <w:rsid w:val="001F6B57"/>
    <w:rsid w:val="001F6DEF"/>
    <w:rsid w:val="001F7418"/>
    <w:rsid w:val="001F74CF"/>
    <w:rsid w:val="001F77F3"/>
    <w:rsid w:val="00200CAB"/>
    <w:rsid w:val="00200D7C"/>
    <w:rsid w:val="00202583"/>
    <w:rsid w:val="00203124"/>
    <w:rsid w:val="00203264"/>
    <w:rsid w:val="00203323"/>
    <w:rsid w:val="00203563"/>
    <w:rsid w:val="00203671"/>
    <w:rsid w:val="00203A4C"/>
    <w:rsid w:val="002040E0"/>
    <w:rsid w:val="00204451"/>
    <w:rsid w:val="00204B03"/>
    <w:rsid w:val="002059CA"/>
    <w:rsid w:val="00205BCE"/>
    <w:rsid w:val="00205E86"/>
    <w:rsid w:val="0020704C"/>
    <w:rsid w:val="002071D2"/>
    <w:rsid w:val="0020738E"/>
    <w:rsid w:val="00207725"/>
    <w:rsid w:val="00210166"/>
    <w:rsid w:val="002108A6"/>
    <w:rsid w:val="00211186"/>
    <w:rsid w:val="002111AC"/>
    <w:rsid w:val="002114E7"/>
    <w:rsid w:val="00211665"/>
    <w:rsid w:val="002117B3"/>
    <w:rsid w:val="00211979"/>
    <w:rsid w:val="00211A0A"/>
    <w:rsid w:val="00212045"/>
    <w:rsid w:val="0021244F"/>
    <w:rsid w:val="002125D2"/>
    <w:rsid w:val="002129AC"/>
    <w:rsid w:val="002134EB"/>
    <w:rsid w:val="0021363E"/>
    <w:rsid w:val="00213854"/>
    <w:rsid w:val="00213D13"/>
    <w:rsid w:val="002142AE"/>
    <w:rsid w:val="002144AA"/>
    <w:rsid w:val="002145C7"/>
    <w:rsid w:val="0021466F"/>
    <w:rsid w:val="0021510A"/>
    <w:rsid w:val="00215483"/>
    <w:rsid w:val="00216366"/>
    <w:rsid w:val="00217149"/>
    <w:rsid w:val="00217AD2"/>
    <w:rsid w:val="00220EBE"/>
    <w:rsid w:val="00221670"/>
    <w:rsid w:val="00221F6D"/>
    <w:rsid w:val="0022201E"/>
    <w:rsid w:val="002221BF"/>
    <w:rsid w:val="002228AC"/>
    <w:rsid w:val="00222B56"/>
    <w:rsid w:val="00222BB8"/>
    <w:rsid w:val="00222FEC"/>
    <w:rsid w:val="0022364C"/>
    <w:rsid w:val="002237D0"/>
    <w:rsid w:val="00223EC9"/>
    <w:rsid w:val="002248C5"/>
    <w:rsid w:val="00224CFF"/>
    <w:rsid w:val="00226793"/>
    <w:rsid w:val="00226A46"/>
    <w:rsid w:val="00226DF4"/>
    <w:rsid w:val="00226F8D"/>
    <w:rsid w:val="00227D35"/>
    <w:rsid w:val="002301B8"/>
    <w:rsid w:val="00230471"/>
    <w:rsid w:val="002304D2"/>
    <w:rsid w:val="00230C0A"/>
    <w:rsid w:val="00230EE4"/>
    <w:rsid w:val="00231148"/>
    <w:rsid w:val="0023267F"/>
    <w:rsid w:val="00232B5D"/>
    <w:rsid w:val="00232E7C"/>
    <w:rsid w:val="00232F70"/>
    <w:rsid w:val="002336E5"/>
    <w:rsid w:val="002338C3"/>
    <w:rsid w:val="00233ED8"/>
    <w:rsid w:val="00234006"/>
    <w:rsid w:val="00234D12"/>
    <w:rsid w:val="00234E54"/>
    <w:rsid w:val="00235650"/>
    <w:rsid w:val="00235B2D"/>
    <w:rsid w:val="00236281"/>
    <w:rsid w:val="002365FA"/>
    <w:rsid w:val="002367BD"/>
    <w:rsid w:val="00236E8B"/>
    <w:rsid w:val="00237427"/>
    <w:rsid w:val="002377A0"/>
    <w:rsid w:val="00237DD9"/>
    <w:rsid w:val="00240339"/>
    <w:rsid w:val="0024061D"/>
    <w:rsid w:val="00240767"/>
    <w:rsid w:val="00240A2E"/>
    <w:rsid w:val="00241090"/>
    <w:rsid w:val="00241816"/>
    <w:rsid w:val="002418ED"/>
    <w:rsid w:val="00242323"/>
    <w:rsid w:val="00242597"/>
    <w:rsid w:val="00242747"/>
    <w:rsid w:val="00242834"/>
    <w:rsid w:val="00242B0F"/>
    <w:rsid w:val="0024328A"/>
    <w:rsid w:val="002435D3"/>
    <w:rsid w:val="0024370C"/>
    <w:rsid w:val="0024403D"/>
    <w:rsid w:val="00244182"/>
    <w:rsid w:val="002441C8"/>
    <w:rsid w:val="002445B3"/>
    <w:rsid w:val="00245204"/>
    <w:rsid w:val="00245717"/>
    <w:rsid w:val="00245971"/>
    <w:rsid w:val="00245D9D"/>
    <w:rsid w:val="00246AB1"/>
    <w:rsid w:val="002470D4"/>
    <w:rsid w:val="00247107"/>
    <w:rsid w:val="002472E9"/>
    <w:rsid w:val="00247E74"/>
    <w:rsid w:val="00247F2C"/>
    <w:rsid w:val="00250867"/>
    <w:rsid w:val="00250AC2"/>
    <w:rsid w:val="00250C62"/>
    <w:rsid w:val="00250D24"/>
    <w:rsid w:val="002511DA"/>
    <w:rsid w:val="002514BA"/>
    <w:rsid w:val="00251B6A"/>
    <w:rsid w:val="002534EB"/>
    <w:rsid w:val="00253824"/>
    <w:rsid w:val="00253DD7"/>
    <w:rsid w:val="00253F81"/>
    <w:rsid w:val="002541F2"/>
    <w:rsid w:val="002550BD"/>
    <w:rsid w:val="0025539E"/>
    <w:rsid w:val="00255455"/>
    <w:rsid w:val="002559D8"/>
    <w:rsid w:val="00255BC0"/>
    <w:rsid w:val="00255EC0"/>
    <w:rsid w:val="0025644D"/>
    <w:rsid w:val="0025675D"/>
    <w:rsid w:val="002568B9"/>
    <w:rsid w:val="00256BAD"/>
    <w:rsid w:val="00256CDD"/>
    <w:rsid w:val="00257550"/>
    <w:rsid w:val="0025779A"/>
    <w:rsid w:val="00257A36"/>
    <w:rsid w:val="0026019B"/>
    <w:rsid w:val="002608A1"/>
    <w:rsid w:val="00260BF7"/>
    <w:rsid w:val="00260E57"/>
    <w:rsid w:val="002612A8"/>
    <w:rsid w:val="002615E7"/>
    <w:rsid w:val="0026213B"/>
    <w:rsid w:val="002621DD"/>
    <w:rsid w:val="002626A4"/>
    <w:rsid w:val="00263D5C"/>
    <w:rsid w:val="00264512"/>
    <w:rsid w:val="0026474C"/>
    <w:rsid w:val="002654F0"/>
    <w:rsid w:val="0026590A"/>
    <w:rsid w:val="00265E4D"/>
    <w:rsid w:val="00266453"/>
    <w:rsid w:val="00266A4C"/>
    <w:rsid w:val="002672E0"/>
    <w:rsid w:val="00267407"/>
    <w:rsid w:val="002675B8"/>
    <w:rsid w:val="002677F6"/>
    <w:rsid w:val="00267AE8"/>
    <w:rsid w:val="00267DDE"/>
    <w:rsid w:val="00270221"/>
    <w:rsid w:val="0027033D"/>
    <w:rsid w:val="00270AFD"/>
    <w:rsid w:val="00271244"/>
    <w:rsid w:val="00271A0C"/>
    <w:rsid w:val="00271BF6"/>
    <w:rsid w:val="00271C9C"/>
    <w:rsid w:val="0027211D"/>
    <w:rsid w:val="00272407"/>
    <w:rsid w:val="0027262D"/>
    <w:rsid w:val="00272988"/>
    <w:rsid w:val="00273813"/>
    <w:rsid w:val="0027391E"/>
    <w:rsid w:val="00273A59"/>
    <w:rsid w:val="00273D72"/>
    <w:rsid w:val="00273FD5"/>
    <w:rsid w:val="002741E5"/>
    <w:rsid w:val="002744D6"/>
    <w:rsid w:val="00274BF2"/>
    <w:rsid w:val="00275A2A"/>
    <w:rsid w:val="00275ECB"/>
    <w:rsid w:val="00275F48"/>
    <w:rsid w:val="002760D1"/>
    <w:rsid w:val="0027615A"/>
    <w:rsid w:val="002763FB"/>
    <w:rsid w:val="00276437"/>
    <w:rsid w:val="002766C2"/>
    <w:rsid w:val="00276CA9"/>
    <w:rsid w:val="00276D0D"/>
    <w:rsid w:val="00277A5E"/>
    <w:rsid w:val="00277C7B"/>
    <w:rsid w:val="00277F73"/>
    <w:rsid w:val="002802BE"/>
    <w:rsid w:val="002804E3"/>
    <w:rsid w:val="002807D0"/>
    <w:rsid w:val="00280809"/>
    <w:rsid w:val="00281614"/>
    <w:rsid w:val="002819F5"/>
    <w:rsid w:val="00281E3C"/>
    <w:rsid w:val="00281E5B"/>
    <w:rsid w:val="0028208F"/>
    <w:rsid w:val="00282290"/>
    <w:rsid w:val="0028247B"/>
    <w:rsid w:val="00282F07"/>
    <w:rsid w:val="00283040"/>
    <w:rsid w:val="0028356F"/>
    <w:rsid w:val="002836F8"/>
    <w:rsid w:val="00283C2A"/>
    <w:rsid w:val="00283E7A"/>
    <w:rsid w:val="00283FC5"/>
    <w:rsid w:val="00284004"/>
    <w:rsid w:val="00284203"/>
    <w:rsid w:val="00284921"/>
    <w:rsid w:val="00284EA0"/>
    <w:rsid w:val="00285161"/>
    <w:rsid w:val="00285AFC"/>
    <w:rsid w:val="00285E90"/>
    <w:rsid w:val="00285EC1"/>
    <w:rsid w:val="002860AA"/>
    <w:rsid w:val="002861B3"/>
    <w:rsid w:val="0028620A"/>
    <w:rsid w:val="00286F04"/>
    <w:rsid w:val="002872C0"/>
    <w:rsid w:val="0028737A"/>
    <w:rsid w:val="0028740D"/>
    <w:rsid w:val="00287412"/>
    <w:rsid w:val="00287589"/>
    <w:rsid w:val="00287C34"/>
    <w:rsid w:val="00287ED6"/>
    <w:rsid w:val="00290E91"/>
    <w:rsid w:val="00291230"/>
    <w:rsid w:val="002919EB"/>
    <w:rsid w:val="00292A3F"/>
    <w:rsid w:val="00292AE6"/>
    <w:rsid w:val="00292ED8"/>
    <w:rsid w:val="00292F40"/>
    <w:rsid w:val="0029339F"/>
    <w:rsid w:val="002935BD"/>
    <w:rsid w:val="00293AFD"/>
    <w:rsid w:val="00293D82"/>
    <w:rsid w:val="00293E60"/>
    <w:rsid w:val="00294128"/>
    <w:rsid w:val="002943BA"/>
    <w:rsid w:val="0029516A"/>
    <w:rsid w:val="00296010"/>
    <w:rsid w:val="002963B0"/>
    <w:rsid w:val="0029705D"/>
    <w:rsid w:val="00297240"/>
    <w:rsid w:val="002A0A42"/>
    <w:rsid w:val="002A1074"/>
    <w:rsid w:val="002A12AA"/>
    <w:rsid w:val="002A1706"/>
    <w:rsid w:val="002A1839"/>
    <w:rsid w:val="002A192C"/>
    <w:rsid w:val="002A192F"/>
    <w:rsid w:val="002A27D1"/>
    <w:rsid w:val="002A2D05"/>
    <w:rsid w:val="002A34E4"/>
    <w:rsid w:val="002A40E1"/>
    <w:rsid w:val="002A4505"/>
    <w:rsid w:val="002A47C6"/>
    <w:rsid w:val="002A5A09"/>
    <w:rsid w:val="002A5CB6"/>
    <w:rsid w:val="002A6341"/>
    <w:rsid w:val="002A6B7C"/>
    <w:rsid w:val="002A7443"/>
    <w:rsid w:val="002A75DD"/>
    <w:rsid w:val="002B0107"/>
    <w:rsid w:val="002B0B17"/>
    <w:rsid w:val="002B0BB4"/>
    <w:rsid w:val="002B10B3"/>
    <w:rsid w:val="002B122D"/>
    <w:rsid w:val="002B145A"/>
    <w:rsid w:val="002B15CC"/>
    <w:rsid w:val="002B1E5F"/>
    <w:rsid w:val="002B1F37"/>
    <w:rsid w:val="002B2381"/>
    <w:rsid w:val="002B3D4C"/>
    <w:rsid w:val="002B494C"/>
    <w:rsid w:val="002B5846"/>
    <w:rsid w:val="002B5D45"/>
    <w:rsid w:val="002B6326"/>
    <w:rsid w:val="002B6808"/>
    <w:rsid w:val="002B696C"/>
    <w:rsid w:val="002B6C4E"/>
    <w:rsid w:val="002B6D3A"/>
    <w:rsid w:val="002B6F1F"/>
    <w:rsid w:val="002B6FF3"/>
    <w:rsid w:val="002B76B3"/>
    <w:rsid w:val="002B78F4"/>
    <w:rsid w:val="002B79A2"/>
    <w:rsid w:val="002C0110"/>
    <w:rsid w:val="002C0D56"/>
    <w:rsid w:val="002C1294"/>
    <w:rsid w:val="002C13F3"/>
    <w:rsid w:val="002C1DD1"/>
    <w:rsid w:val="002C330F"/>
    <w:rsid w:val="002C3377"/>
    <w:rsid w:val="002C33B7"/>
    <w:rsid w:val="002C399E"/>
    <w:rsid w:val="002C41D0"/>
    <w:rsid w:val="002C4616"/>
    <w:rsid w:val="002C4FE2"/>
    <w:rsid w:val="002C5319"/>
    <w:rsid w:val="002C5342"/>
    <w:rsid w:val="002C577C"/>
    <w:rsid w:val="002C58E3"/>
    <w:rsid w:val="002C5A1A"/>
    <w:rsid w:val="002C67A0"/>
    <w:rsid w:val="002C716A"/>
    <w:rsid w:val="002C7E5B"/>
    <w:rsid w:val="002C7EB7"/>
    <w:rsid w:val="002D07DF"/>
    <w:rsid w:val="002D0C88"/>
    <w:rsid w:val="002D0D0C"/>
    <w:rsid w:val="002D0FE5"/>
    <w:rsid w:val="002D12D1"/>
    <w:rsid w:val="002D1401"/>
    <w:rsid w:val="002D14CB"/>
    <w:rsid w:val="002D20D9"/>
    <w:rsid w:val="002D304B"/>
    <w:rsid w:val="002D4C3F"/>
    <w:rsid w:val="002D4CDD"/>
    <w:rsid w:val="002D4EB4"/>
    <w:rsid w:val="002D5391"/>
    <w:rsid w:val="002D55F8"/>
    <w:rsid w:val="002D5A70"/>
    <w:rsid w:val="002D5E7D"/>
    <w:rsid w:val="002D5F26"/>
    <w:rsid w:val="002D5FB0"/>
    <w:rsid w:val="002D6173"/>
    <w:rsid w:val="002D68C4"/>
    <w:rsid w:val="002D7775"/>
    <w:rsid w:val="002D7F91"/>
    <w:rsid w:val="002E01F0"/>
    <w:rsid w:val="002E071B"/>
    <w:rsid w:val="002E0B98"/>
    <w:rsid w:val="002E1140"/>
    <w:rsid w:val="002E142A"/>
    <w:rsid w:val="002E1C59"/>
    <w:rsid w:val="002E2503"/>
    <w:rsid w:val="002E2620"/>
    <w:rsid w:val="002E264C"/>
    <w:rsid w:val="002E2BD9"/>
    <w:rsid w:val="002E3574"/>
    <w:rsid w:val="002E363E"/>
    <w:rsid w:val="002E3A47"/>
    <w:rsid w:val="002E3C76"/>
    <w:rsid w:val="002E3D93"/>
    <w:rsid w:val="002E3F4A"/>
    <w:rsid w:val="002E5996"/>
    <w:rsid w:val="002E5A95"/>
    <w:rsid w:val="002E60D0"/>
    <w:rsid w:val="002E6BBD"/>
    <w:rsid w:val="002E6DB6"/>
    <w:rsid w:val="002E747C"/>
    <w:rsid w:val="002E751B"/>
    <w:rsid w:val="002E7F6C"/>
    <w:rsid w:val="002F030C"/>
    <w:rsid w:val="002F0378"/>
    <w:rsid w:val="002F0A01"/>
    <w:rsid w:val="002F129B"/>
    <w:rsid w:val="002F1948"/>
    <w:rsid w:val="002F1B70"/>
    <w:rsid w:val="002F1BBB"/>
    <w:rsid w:val="002F1C95"/>
    <w:rsid w:val="002F1DC0"/>
    <w:rsid w:val="002F2047"/>
    <w:rsid w:val="002F2262"/>
    <w:rsid w:val="002F27F1"/>
    <w:rsid w:val="002F2E7C"/>
    <w:rsid w:val="002F3E6B"/>
    <w:rsid w:val="002F46EB"/>
    <w:rsid w:val="002F487A"/>
    <w:rsid w:val="002F48A3"/>
    <w:rsid w:val="002F4C0D"/>
    <w:rsid w:val="002F4E7E"/>
    <w:rsid w:val="002F56EC"/>
    <w:rsid w:val="002F6061"/>
    <w:rsid w:val="002F6875"/>
    <w:rsid w:val="002F752A"/>
    <w:rsid w:val="002F7676"/>
    <w:rsid w:val="002F7930"/>
    <w:rsid w:val="00300DF3"/>
    <w:rsid w:val="00301A0D"/>
    <w:rsid w:val="00302782"/>
    <w:rsid w:val="003027C2"/>
    <w:rsid w:val="00303197"/>
    <w:rsid w:val="00303207"/>
    <w:rsid w:val="00303C9E"/>
    <w:rsid w:val="00303CE6"/>
    <w:rsid w:val="00303DC1"/>
    <w:rsid w:val="00304901"/>
    <w:rsid w:val="00304955"/>
    <w:rsid w:val="00304AE6"/>
    <w:rsid w:val="00304F9A"/>
    <w:rsid w:val="00305A58"/>
    <w:rsid w:val="00305A8A"/>
    <w:rsid w:val="00305D18"/>
    <w:rsid w:val="00305D5C"/>
    <w:rsid w:val="00305E6F"/>
    <w:rsid w:val="0030600D"/>
    <w:rsid w:val="00306112"/>
    <w:rsid w:val="003066D7"/>
    <w:rsid w:val="00306795"/>
    <w:rsid w:val="00306D27"/>
    <w:rsid w:val="00310A05"/>
    <w:rsid w:val="003113A7"/>
    <w:rsid w:val="00311A01"/>
    <w:rsid w:val="00311AA9"/>
    <w:rsid w:val="00312A08"/>
    <w:rsid w:val="00313029"/>
    <w:rsid w:val="003158F7"/>
    <w:rsid w:val="00315B99"/>
    <w:rsid w:val="0031634E"/>
    <w:rsid w:val="0031646C"/>
    <w:rsid w:val="00316723"/>
    <w:rsid w:val="00316D86"/>
    <w:rsid w:val="003177C0"/>
    <w:rsid w:val="0031791F"/>
    <w:rsid w:val="003201DB"/>
    <w:rsid w:val="003208A1"/>
    <w:rsid w:val="00320920"/>
    <w:rsid w:val="00320A29"/>
    <w:rsid w:val="00320BC3"/>
    <w:rsid w:val="0032162D"/>
    <w:rsid w:val="0032186F"/>
    <w:rsid w:val="00321A90"/>
    <w:rsid w:val="00322481"/>
    <w:rsid w:val="00322DA2"/>
    <w:rsid w:val="00322E53"/>
    <w:rsid w:val="00323095"/>
    <w:rsid w:val="00323348"/>
    <w:rsid w:val="0032389E"/>
    <w:rsid w:val="00323FEF"/>
    <w:rsid w:val="00324163"/>
    <w:rsid w:val="00324900"/>
    <w:rsid w:val="00324AB5"/>
    <w:rsid w:val="00324CA3"/>
    <w:rsid w:val="00324DE0"/>
    <w:rsid w:val="0032553D"/>
    <w:rsid w:val="00325E80"/>
    <w:rsid w:val="00325FD2"/>
    <w:rsid w:val="003262D6"/>
    <w:rsid w:val="0032650C"/>
    <w:rsid w:val="00327619"/>
    <w:rsid w:val="003276ED"/>
    <w:rsid w:val="00330294"/>
    <w:rsid w:val="003305C2"/>
    <w:rsid w:val="003306A3"/>
    <w:rsid w:val="00330AE1"/>
    <w:rsid w:val="00330EB1"/>
    <w:rsid w:val="00331621"/>
    <w:rsid w:val="00331E03"/>
    <w:rsid w:val="00332D4A"/>
    <w:rsid w:val="00333773"/>
    <w:rsid w:val="00333994"/>
    <w:rsid w:val="00333A22"/>
    <w:rsid w:val="00334A41"/>
    <w:rsid w:val="0033513C"/>
    <w:rsid w:val="0033616F"/>
    <w:rsid w:val="00336199"/>
    <w:rsid w:val="00336681"/>
    <w:rsid w:val="003374B9"/>
    <w:rsid w:val="00337991"/>
    <w:rsid w:val="00337F76"/>
    <w:rsid w:val="0034011B"/>
    <w:rsid w:val="003406F4"/>
    <w:rsid w:val="003411F8"/>
    <w:rsid w:val="003417B1"/>
    <w:rsid w:val="003424ED"/>
    <w:rsid w:val="00343569"/>
    <w:rsid w:val="0034393C"/>
    <w:rsid w:val="00343A33"/>
    <w:rsid w:val="00344984"/>
    <w:rsid w:val="003449B2"/>
    <w:rsid w:val="00344C62"/>
    <w:rsid w:val="00344CDB"/>
    <w:rsid w:val="00345476"/>
    <w:rsid w:val="003454A0"/>
    <w:rsid w:val="0034623C"/>
    <w:rsid w:val="00346D2E"/>
    <w:rsid w:val="00346D98"/>
    <w:rsid w:val="00347472"/>
    <w:rsid w:val="003477C1"/>
    <w:rsid w:val="003478CB"/>
    <w:rsid w:val="00347E21"/>
    <w:rsid w:val="00350D2B"/>
    <w:rsid w:val="00351287"/>
    <w:rsid w:val="0035168A"/>
    <w:rsid w:val="003517C3"/>
    <w:rsid w:val="0035189C"/>
    <w:rsid w:val="00351A00"/>
    <w:rsid w:val="00351C34"/>
    <w:rsid w:val="00351ED5"/>
    <w:rsid w:val="00352C62"/>
    <w:rsid w:val="00352F8A"/>
    <w:rsid w:val="00353400"/>
    <w:rsid w:val="003536FE"/>
    <w:rsid w:val="00353FDB"/>
    <w:rsid w:val="003547CD"/>
    <w:rsid w:val="00354A4A"/>
    <w:rsid w:val="00354CB8"/>
    <w:rsid w:val="00354CD5"/>
    <w:rsid w:val="00355D7B"/>
    <w:rsid w:val="00356593"/>
    <w:rsid w:val="003566DE"/>
    <w:rsid w:val="00356802"/>
    <w:rsid w:val="00356B74"/>
    <w:rsid w:val="00356B97"/>
    <w:rsid w:val="00356CC0"/>
    <w:rsid w:val="00356F86"/>
    <w:rsid w:val="00357058"/>
    <w:rsid w:val="0035750C"/>
    <w:rsid w:val="003579A8"/>
    <w:rsid w:val="00360AF1"/>
    <w:rsid w:val="003614B2"/>
    <w:rsid w:val="0036199E"/>
    <w:rsid w:val="00361B03"/>
    <w:rsid w:val="003624D0"/>
    <w:rsid w:val="0036323A"/>
    <w:rsid w:val="0036349E"/>
    <w:rsid w:val="003634AD"/>
    <w:rsid w:val="00363AB1"/>
    <w:rsid w:val="00363BCF"/>
    <w:rsid w:val="003649ED"/>
    <w:rsid w:val="00364E73"/>
    <w:rsid w:val="00365C2D"/>
    <w:rsid w:val="003664AE"/>
    <w:rsid w:val="00366729"/>
    <w:rsid w:val="00366F30"/>
    <w:rsid w:val="0036707C"/>
    <w:rsid w:val="003676AA"/>
    <w:rsid w:val="003676BC"/>
    <w:rsid w:val="003678E8"/>
    <w:rsid w:val="00367F15"/>
    <w:rsid w:val="003703FF"/>
    <w:rsid w:val="00370F2C"/>
    <w:rsid w:val="0037187F"/>
    <w:rsid w:val="00371D29"/>
    <w:rsid w:val="00371E4B"/>
    <w:rsid w:val="00372402"/>
    <w:rsid w:val="00372605"/>
    <w:rsid w:val="0037307C"/>
    <w:rsid w:val="0037391D"/>
    <w:rsid w:val="00373C64"/>
    <w:rsid w:val="00374361"/>
    <w:rsid w:val="003745F0"/>
    <w:rsid w:val="00374670"/>
    <w:rsid w:val="00374813"/>
    <w:rsid w:val="00374BA7"/>
    <w:rsid w:val="0037541A"/>
    <w:rsid w:val="003766C6"/>
    <w:rsid w:val="00376703"/>
    <w:rsid w:val="00376769"/>
    <w:rsid w:val="003767DF"/>
    <w:rsid w:val="00376BC1"/>
    <w:rsid w:val="00376EC8"/>
    <w:rsid w:val="00377404"/>
    <w:rsid w:val="003779FF"/>
    <w:rsid w:val="00377CA0"/>
    <w:rsid w:val="00380775"/>
    <w:rsid w:val="003807F3"/>
    <w:rsid w:val="003809E9"/>
    <w:rsid w:val="00380A49"/>
    <w:rsid w:val="00381444"/>
    <w:rsid w:val="00382259"/>
    <w:rsid w:val="00382507"/>
    <w:rsid w:val="0038261D"/>
    <w:rsid w:val="0038379A"/>
    <w:rsid w:val="003837C1"/>
    <w:rsid w:val="00383BF6"/>
    <w:rsid w:val="00383C69"/>
    <w:rsid w:val="00383E0A"/>
    <w:rsid w:val="00383F04"/>
    <w:rsid w:val="00384A92"/>
    <w:rsid w:val="00385098"/>
    <w:rsid w:val="003855CE"/>
    <w:rsid w:val="00385BF2"/>
    <w:rsid w:val="00386DD4"/>
    <w:rsid w:val="00387395"/>
    <w:rsid w:val="00387F0A"/>
    <w:rsid w:val="00387F8C"/>
    <w:rsid w:val="003901B2"/>
    <w:rsid w:val="003902AA"/>
    <w:rsid w:val="0039039B"/>
    <w:rsid w:val="0039043B"/>
    <w:rsid w:val="00390505"/>
    <w:rsid w:val="00390773"/>
    <w:rsid w:val="00390C49"/>
    <w:rsid w:val="00391073"/>
    <w:rsid w:val="003913B9"/>
    <w:rsid w:val="00391B76"/>
    <w:rsid w:val="00391D2F"/>
    <w:rsid w:val="00391FA3"/>
    <w:rsid w:val="00392311"/>
    <w:rsid w:val="003923EE"/>
    <w:rsid w:val="00392538"/>
    <w:rsid w:val="0039256E"/>
    <w:rsid w:val="00392661"/>
    <w:rsid w:val="00394325"/>
    <w:rsid w:val="00394D40"/>
    <w:rsid w:val="0039530C"/>
    <w:rsid w:val="00395A16"/>
    <w:rsid w:val="003967F7"/>
    <w:rsid w:val="00396C38"/>
    <w:rsid w:val="00396EA6"/>
    <w:rsid w:val="003978B1"/>
    <w:rsid w:val="003A05A6"/>
    <w:rsid w:val="003A0630"/>
    <w:rsid w:val="003A0E85"/>
    <w:rsid w:val="003A0E88"/>
    <w:rsid w:val="003A1DFF"/>
    <w:rsid w:val="003A1E06"/>
    <w:rsid w:val="003A2278"/>
    <w:rsid w:val="003A2999"/>
    <w:rsid w:val="003A2DF2"/>
    <w:rsid w:val="003A2DFD"/>
    <w:rsid w:val="003A2E43"/>
    <w:rsid w:val="003A3477"/>
    <w:rsid w:val="003A40D8"/>
    <w:rsid w:val="003A4268"/>
    <w:rsid w:val="003A600A"/>
    <w:rsid w:val="003A6076"/>
    <w:rsid w:val="003A622F"/>
    <w:rsid w:val="003A6730"/>
    <w:rsid w:val="003A6826"/>
    <w:rsid w:val="003A6E4D"/>
    <w:rsid w:val="003A6F87"/>
    <w:rsid w:val="003A785A"/>
    <w:rsid w:val="003B091B"/>
    <w:rsid w:val="003B1537"/>
    <w:rsid w:val="003B1A86"/>
    <w:rsid w:val="003B1EEB"/>
    <w:rsid w:val="003B2C44"/>
    <w:rsid w:val="003B2D7B"/>
    <w:rsid w:val="003B3315"/>
    <w:rsid w:val="003B389F"/>
    <w:rsid w:val="003B4795"/>
    <w:rsid w:val="003B4B09"/>
    <w:rsid w:val="003B5100"/>
    <w:rsid w:val="003B57A2"/>
    <w:rsid w:val="003B583C"/>
    <w:rsid w:val="003B58EC"/>
    <w:rsid w:val="003B5945"/>
    <w:rsid w:val="003B5BCC"/>
    <w:rsid w:val="003B611D"/>
    <w:rsid w:val="003B61B5"/>
    <w:rsid w:val="003B6E6F"/>
    <w:rsid w:val="003C045A"/>
    <w:rsid w:val="003C09E1"/>
    <w:rsid w:val="003C20BC"/>
    <w:rsid w:val="003C33F8"/>
    <w:rsid w:val="003C3568"/>
    <w:rsid w:val="003C441A"/>
    <w:rsid w:val="003C4458"/>
    <w:rsid w:val="003C4DF8"/>
    <w:rsid w:val="003C5831"/>
    <w:rsid w:val="003C5901"/>
    <w:rsid w:val="003C668B"/>
    <w:rsid w:val="003C6813"/>
    <w:rsid w:val="003C6F2F"/>
    <w:rsid w:val="003C793D"/>
    <w:rsid w:val="003C79FA"/>
    <w:rsid w:val="003C7AEC"/>
    <w:rsid w:val="003D032F"/>
    <w:rsid w:val="003D1237"/>
    <w:rsid w:val="003D15B8"/>
    <w:rsid w:val="003D161B"/>
    <w:rsid w:val="003D1A20"/>
    <w:rsid w:val="003D231F"/>
    <w:rsid w:val="003D2741"/>
    <w:rsid w:val="003D2930"/>
    <w:rsid w:val="003D3060"/>
    <w:rsid w:val="003D350A"/>
    <w:rsid w:val="003D3751"/>
    <w:rsid w:val="003D3C56"/>
    <w:rsid w:val="003D3EB8"/>
    <w:rsid w:val="003D4340"/>
    <w:rsid w:val="003D4685"/>
    <w:rsid w:val="003D4D21"/>
    <w:rsid w:val="003D4F44"/>
    <w:rsid w:val="003D51D7"/>
    <w:rsid w:val="003D59DF"/>
    <w:rsid w:val="003D59F0"/>
    <w:rsid w:val="003D6152"/>
    <w:rsid w:val="003D631C"/>
    <w:rsid w:val="003D6473"/>
    <w:rsid w:val="003D680B"/>
    <w:rsid w:val="003D6F61"/>
    <w:rsid w:val="003D70F7"/>
    <w:rsid w:val="003D7139"/>
    <w:rsid w:val="003D76E8"/>
    <w:rsid w:val="003E0169"/>
    <w:rsid w:val="003E0737"/>
    <w:rsid w:val="003E157A"/>
    <w:rsid w:val="003E1DEB"/>
    <w:rsid w:val="003E2589"/>
    <w:rsid w:val="003E26A1"/>
    <w:rsid w:val="003E2D21"/>
    <w:rsid w:val="003E2D76"/>
    <w:rsid w:val="003E2DE1"/>
    <w:rsid w:val="003E302E"/>
    <w:rsid w:val="003E3070"/>
    <w:rsid w:val="003E342D"/>
    <w:rsid w:val="003E380E"/>
    <w:rsid w:val="003E3D67"/>
    <w:rsid w:val="003E4C1B"/>
    <w:rsid w:val="003E583A"/>
    <w:rsid w:val="003E5D3B"/>
    <w:rsid w:val="003E6BDC"/>
    <w:rsid w:val="003E7112"/>
    <w:rsid w:val="003E7335"/>
    <w:rsid w:val="003E7C41"/>
    <w:rsid w:val="003E7EA7"/>
    <w:rsid w:val="003F0687"/>
    <w:rsid w:val="003F0BDA"/>
    <w:rsid w:val="003F0DDF"/>
    <w:rsid w:val="003F14BB"/>
    <w:rsid w:val="003F18BC"/>
    <w:rsid w:val="003F22A9"/>
    <w:rsid w:val="003F266D"/>
    <w:rsid w:val="003F2717"/>
    <w:rsid w:val="003F3467"/>
    <w:rsid w:val="003F3BDA"/>
    <w:rsid w:val="003F459F"/>
    <w:rsid w:val="003F5051"/>
    <w:rsid w:val="003F544D"/>
    <w:rsid w:val="003F592E"/>
    <w:rsid w:val="003F6396"/>
    <w:rsid w:val="003F6AB1"/>
    <w:rsid w:val="003F6EF5"/>
    <w:rsid w:val="003F7022"/>
    <w:rsid w:val="003F709C"/>
    <w:rsid w:val="003F7AD0"/>
    <w:rsid w:val="00401581"/>
    <w:rsid w:val="00401BBB"/>
    <w:rsid w:val="00401BCB"/>
    <w:rsid w:val="00401CC1"/>
    <w:rsid w:val="00401E6F"/>
    <w:rsid w:val="00402CD1"/>
    <w:rsid w:val="00402E98"/>
    <w:rsid w:val="00402EF4"/>
    <w:rsid w:val="004038A3"/>
    <w:rsid w:val="004039F1"/>
    <w:rsid w:val="00403C84"/>
    <w:rsid w:val="00403E1D"/>
    <w:rsid w:val="004042E9"/>
    <w:rsid w:val="0040454D"/>
    <w:rsid w:val="00404F5D"/>
    <w:rsid w:val="00404FAD"/>
    <w:rsid w:val="004053C5"/>
    <w:rsid w:val="0040567F"/>
    <w:rsid w:val="00405DAF"/>
    <w:rsid w:val="00405F50"/>
    <w:rsid w:val="00406594"/>
    <w:rsid w:val="0040689A"/>
    <w:rsid w:val="004069E6"/>
    <w:rsid w:val="00406DB5"/>
    <w:rsid w:val="00406DB6"/>
    <w:rsid w:val="0040709A"/>
    <w:rsid w:val="004076E1"/>
    <w:rsid w:val="00407AF4"/>
    <w:rsid w:val="00410278"/>
    <w:rsid w:val="00410AE7"/>
    <w:rsid w:val="00410E32"/>
    <w:rsid w:val="00410EE0"/>
    <w:rsid w:val="00411F2A"/>
    <w:rsid w:val="004122E8"/>
    <w:rsid w:val="00413283"/>
    <w:rsid w:val="00413570"/>
    <w:rsid w:val="0041391C"/>
    <w:rsid w:val="00413FC2"/>
    <w:rsid w:val="0041420F"/>
    <w:rsid w:val="0041452B"/>
    <w:rsid w:val="00414588"/>
    <w:rsid w:val="0041515C"/>
    <w:rsid w:val="00415B3E"/>
    <w:rsid w:val="00415CC6"/>
    <w:rsid w:val="00415CF0"/>
    <w:rsid w:val="00415D52"/>
    <w:rsid w:val="0041625E"/>
    <w:rsid w:val="00416551"/>
    <w:rsid w:val="00416652"/>
    <w:rsid w:val="0041697D"/>
    <w:rsid w:val="00416C2A"/>
    <w:rsid w:val="00416C6E"/>
    <w:rsid w:val="00416ECD"/>
    <w:rsid w:val="004171A7"/>
    <w:rsid w:val="00417302"/>
    <w:rsid w:val="00417B13"/>
    <w:rsid w:val="00417E4C"/>
    <w:rsid w:val="0042013E"/>
    <w:rsid w:val="00420FBF"/>
    <w:rsid w:val="0042152D"/>
    <w:rsid w:val="0042175A"/>
    <w:rsid w:val="00421E2F"/>
    <w:rsid w:val="00422416"/>
    <w:rsid w:val="004225D0"/>
    <w:rsid w:val="004226F9"/>
    <w:rsid w:val="00422748"/>
    <w:rsid w:val="00422E17"/>
    <w:rsid w:val="00423270"/>
    <w:rsid w:val="004232E8"/>
    <w:rsid w:val="00423D54"/>
    <w:rsid w:val="004252C3"/>
    <w:rsid w:val="004252FC"/>
    <w:rsid w:val="00425537"/>
    <w:rsid w:val="00426131"/>
    <w:rsid w:val="00426276"/>
    <w:rsid w:val="004264D7"/>
    <w:rsid w:val="0042746D"/>
    <w:rsid w:val="00427774"/>
    <w:rsid w:val="00427AA9"/>
    <w:rsid w:val="00430033"/>
    <w:rsid w:val="004305A2"/>
    <w:rsid w:val="00430712"/>
    <w:rsid w:val="00431537"/>
    <w:rsid w:val="00432524"/>
    <w:rsid w:val="00432830"/>
    <w:rsid w:val="004328B6"/>
    <w:rsid w:val="004331AC"/>
    <w:rsid w:val="004332E1"/>
    <w:rsid w:val="0043392E"/>
    <w:rsid w:val="00433C43"/>
    <w:rsid w:val="0043427A"/>
    <w:rsid w:val="00434512"/>
    <w:rsid w:val="00435CC6"/>
    <w:rsid w:val="004362E2"/>
    <w:rsid w:val="004374AC"/>
    <w:rsid w:val="004377D4"/>
    <w:rsid w:val="00440661"/>
    <w:rsid w:val="00440972"/>
    <w:rsid w:val="00440A6A"/>
    <w:rsid w:val="0044122E"/>
    <w:rsid w:val="00441C11"/>
    <w:rsid w:val="00441EE4"/>
    <w:rsid w:val="0044235B"/>
    <w:rsid w:val="0044261A"/>
    <w:rsid w:val="00442DB7"/>
    <w:rsid w:val="00443405"/>
    <w:rsid w:val="00443571"/>
    <w:rsid w:val="00443902"/>
    <w:rsid w:val="0044420F"/>
    <w:rsid w:val="004445CD"/>
    <w:rsid w:val="004446A3"/>
    <w:rsid w:val="00444776"/>
    <w:rsid w:val="004447C5"/>
    <w:rsid w:val="00445310"/>
    <w:rsid w:val="00445395"/>
    <w:rsid w:val="00445F62"/>
    <w:rsid w:val="00446B25"/>
    <w:rsid w:val="004471BB"/>
    <w:rsid w:val="00447556"/>
    <w:rsid w:val="00447A15"/>
    <w:rsid w:val="00450230"/>
    <w:rsid w:val="00450A18"/>
    <w:rsid w:val="00450CD8"/>
    <w:rsid w:val="00450EC8"/>
    <w:rsid w:val="00450EEF"/>
    <w:rsid w:val="00450FF3"/>
    <w:rsid w:val="00451655"/>
    <w:rsid w:val="00451A8B"/>
    <w:rsid w:val="00452C9F"/>
    <w:rsid w:val="004533E4"/>
    <w:rsid w:val="004535F4"/>
    <w:rsid w:val="00453C4A"/>
    <w:rsid w:val="0045420D"/>
    <w:rsid w:val="004543BC"/>
    <w:rsid w:val="00454726"/>
    <w:rsid w:val="004553CF"/>
    <w:rsid w:val="0045556F"/>
    <w:rsid w:val="004555E9"/>
    <w:rsid w:val="00455C73"/>
    <w:rsid w:val="00455D81"/>
    <w:rsid w:val="00456438"/>
    <w:rsid w:val="004567DD"/>
    <w:rsid w:val="00456896"/>
    <w:rsid w:val="00456B7C"/>
    <w:rsid w:val="00457D63"/>
    <w:rsid w:val="00460A13"/>
    <w:rsid w:val="00460AF7"/>
    <w:rsid w:val="00460C9D"/>
    <w:rsid w:val="004619EB"/>
    <w:rsid w:val="00461B12"/>
    <w:rsid w:val="00461B4D"/>
    <w:rsid w:val="00461E3A"/>
    <w:rsid w:val="004625D0"/>
    <w:rsid w:val="0046272C"/>
    <w:rsid w:val="00462BA9"/>
    <w:rsid w:val="00462C52"/>
    <w:rsid w:val="0046379D"/>
    <w:rsid w:val="00463EF8"/>
    <w:rsid w:val="00463FA3"/>
    <w:rsid w:val="00464731"/>
    <w:rsid w:val="00464C9A"/>
    <w:rsid w:val="00464DB2"/>
    <w:rsid w:val="00464DF7"/>
    <w:rsid w:val="004655E9"/>
    <w:rsid w:val="004656DA"/>
    <w:rsid w:val="004657B2"/>
    <w:rsid w:val="00465A0C"/>
    <w:rsid w:val="00465CBC"/>
    <w:rsid w:val="00465CFF"/>
    <w:rsid w:val="004662AB"/>
    <w:rsid w:val="0046714D"/>
    <w:rsid w:val="00467221"/>
    <w:rsid w:val="004703D4"/>
    <w:rsid w:val="00470711"/>
    <w:rsid w:val="00470AAB"/>
    <w:rsid w:val="00470C57"/>
    <w:rsid w:val="00471C85"/>
    <w:rsid w:val="00471D82"/>
    <w:rsid w:val="004720CD"/>
    <w:rsid w:val="004723BF"/>
    <w:rsid w:val="00472686"/>
    <w:rsid w:val="00472DB2"/>
    <w:rsid w:val="0047337F"/>
    <w:rsid w:val="00473393"/>
    <w:rsid w:val="00473C6D"/>
    <w:rsid w:val="00474110"/>
    <w:rsid w:val="00474D89"/>
    <w:rsid w:val="00474E96"/>
    <w:rsid w:val="00476040"/>
    <w:rsid w:val="00476089"/>
    <w:rsid w:val="00476183"/>
    <w:rsid w:val="0047688D"/>
    <w:rsid w:val="00476DAC"/>
    <w:rsid w:val="00476E96"/>
    <w:rsid w:val="004771EA"/>
    <w:rsid w:val="00477DBC"/>
    <w:rsid w:val="0048011B"/>
    <w:rsid w:val="00480EFF"/>
    <w:rsid w:val="00481355"/>
    <w:rsid w:val="00481943"/>
    <w:rsid w:val="0048326C"/>
    <w:rsid w:val="00483648"/>
    <w:rsid w:val="00483B40"/>
    <w:rsid w:val="00484500"/>
    <w:rsid w:val="004847B5"/>
    <w:rsid w:val="00484BDF"/>
    <w:rsid w:val="00484C60"/>
    <w:rsid w:val="004851B8"/>
    <w:rsid w:val="00485609"/>
    <w:rsid w:val="0048564A"/>
    <w:rsid w:val="00485765"/>
    <w:rsid w:val="00485BF8"/>
    <w:rsid w:val="004861F8"/>
    <w:rsid w:val="004863A8"/>
    <w:rsid w:val="0048686B"/>
    <w:rsid w:val="00486A2C"/>
    <w:rsid w:val="00486AB6"/>
    <w:rsid w:val="0048765E"/>
    <w:rsid w:val="0048796A"/>
    <w:rsid w:val="00487BA8"/>
    <w:rsid w:val="00487BD9"/>
    <w:rsid w:val="00487FC2"/>
    <w:rsid w:val="00490289"/>
    <w:rsid w:val="004905CA"/>
    <w:rsid w:val="0049079C"/>
    <w:rsid w:val="0049107A"/>
    <w:rsid w:val="004918EE"/>
    <w:rsid w:val="00491DFD"/>
    <w:rsid w:val="00492793"/>
    <w:rsid w:val="00492C44"/>
    <w:rsid w:val="004938FF"/>
    <w:rsid w:val="0049457A"/>
    <w:rsid w:val="00494682"/>
    <w:rsid w:val="004955A1"/>
    <w:rsid w:val="004973D6"/>
    <w:rsid w:val="00497544"/>
    <w:rsid w:val="004976BE"/>
    <w:rsid w:val="004978B2"/>
    <w:rsid w:val="00497B09"/>
    <w:rsid w:val="00497B98"/>
    <w:rsid w:val="00497BA2"/>
    <w:rsid w:val="00497E47"/>
    <w:rsid w:val="004A0033"/>
    <w:rsid w:val="004A029A"/>
    <w:rsid w:val="004A08B4"/>
    <w:rsid w:val="004A0BF1"/>
    <w:rsid w:val="004A0F93"/>
    <w:rsid w:val="004A14BA"/>
    <w:rsid w:val="004A1F1A"/>
    <w:rsid w:val="004A3473"/>
    <w:rsid w:val="004A3BAD"/>
    <w:rsid w:val="004A3D84"/>
    <w:rsid w:val="004A3E37"/>
    <w:rsid w:val="004A46E5"/>
    <w:rsid w:val="004A4EAB"/>
    <w:rsid w:val="004A5B13"/>
    <w:rsid w:val="004A5C7F"/>
    <w:rsid w:val="004A5CED"/>
    <w:rsid w:val="004A663B"/>
    <w:rsid w:val="004A7166"/>
    <w:rsid w:val="004B0199"/>
    <w:rsid w:val="004B0BB5"/>
    <w:rsid w:val="004B13C2"/>
    <w:rsid w:val="004B17DB"/>
    <w:rsid w:val="004B1EF0"/>
    <w:rsid w:val="004B265E"/>
    <w:rsid w:val="004B2860"/>
    <w:rsid w:val="004B2BBB"/>
    <w:rsid w:val="004B2C81"/>
    <w:rsid w:val="004B3031"/>
    <w:rsid w:val="004B33FE"/>
    <w:rsid w:val="004B348A"/>
    <w:rsid w:val="004B34C1"/>
    <w:rsid w:val="004B3B18"/>
    <w:rsid w:val="004B4708"/>
    <w:rsid w:val="004B47EF"/>
    <w:rsid w:val="004B4817"/>
    <w:rsid w:val="004B4916"/>
    <w:rsid w:val="004B53BD"/>
    <w:rsid w:val="004B5667"/>
    <w:rsid w:val="004B5A79"/>
    <w:rsid w:val="004B6031"/>
    <w:rsid w:val="004B695B"/>
    <w:rsid w:val="004B71D9"/>
    <w:rsid w:val="004B7337"/>
    <w:rsid w:val="004B7571"/>
    <w:rsid w:val="004C045D"/>
    <w:rsid w:val="004C09AC"/>
    <w:rsid w:val="004C0A62"/>
    <w:rsid w:val="004C165E"/>
    <w:rsid w:val="004C2511"/>
    <w:rsid w:val="004C266D"/>
    <w:rsid w:val="004C279B"/>
    <w:rsid w:val="004C2847"/>
    <w:rsid w:val="004C2D04"/>
    <w:rsid w:val="004C2E92"/>
    <w:rsid w:val="004C3345"/>
    <w:rsid w:val="004C3F71"/>
    <w:rsid w:val="004C41DA"/>
    <w:rsid w:val="004C4BB0"/>
    <w:rsid w:val="004C4C99"/>
    <w:rsid w:val="004C5048"/>
    <w:rsid w:val="004C551C"/>
    <w:rsid w:val="004C569B"/>
    <w:rsid w:val="004C5F5C"/>
    <w:rsid w:val="004C629D"/>
    <w:rsid w:val="004C70EA"/>
    <w:rsid w:val="004C765C"/>
    <w:rsid w:val="004C7788"/>
    <w:rsid w:val="004C7DBB"/>
    <w:rsid w:val="004C7F6B"/>
    <w:rsid w:val="004D1C70"/>
    <w:rsid w:val="004D20CD"/>
    <w:rsid w:val="004D24FC"/>
    <w:rsid w:val="004D26BA"/>
    <w:rsid w:val="004D275D"/>
    <w:rsid w:val="004D33C1"/>
    <w:rsid w:val="004D390B"/>
    <w:rsid w:val="004D3A80"/>
    <w:rsid w:val="004D415D"/>
    <w:rsid w:val="004D42F2"/>
    <w:rsid w:val="004D4341"/>
    <w:rsid w:val="004D4416"/>
    <w:rsid w:val="004D4718"/>
    <w:rsid w:val="004D476D"/>
    <w:rsid w:val="004D4898"/>
    <w:rsid w:val="004D4D0C"/>
    <w:rsid w:val="004D4DE2"/>
    <w:rsid w:val="004D4F66"/>
    <w:rsid w:val="004D5A42"/>
    <w:rsid w:val="004D5A7B"/>
    <w:rsid w:val="004D65A4"/>
    <w:rsid w:val="004D6BBC"/>
    <w:rsid w:val="004D6BCD"/>
    <w:rsid w:val="004D6D63"/>
    <w:rsid w:val="004D70DB"/>
    <w:rsid w:val="004D73B0"/>
    <w:rsid w:val="004E0664"/>
    <w:rsid w:val="004E082C"/>
    <w:rsid w:val="004E2280"/>
    <w:rsid w:val="004E2329"/>
    <w:rsid w:val="004E232C"/>
    <w:rsid w:val="004E2376"/>
    <w:rsid w:val="004E237B"/>
    <w:rsid w:val="004E32A0"/>
    <w:rsid w:val="004E3898"/>
    <w:rsid w:val="004E3B7C"/>
    <w:rsid w:val="004E3D37"/>
    <w:rsid w:val="004E4219"/>
    <w:rsid w:val="004E47AA"/>
    <w:rsid w:val="004E4A91"/>
    <w:rsid w:val="004E4D09"/>
    <w:rsid w:val="004E5F03"/>
    <w:rsid w:val="004E60DA"/>
    <w:rsid w:val="004E6177"/>
    <w:rsid w:val="004E62B4"/>
    <w:rsid w:val="004E65E7"/>
    <w:rsid w:val="004E68A3"/>
    <w:rsid w:val="004E6C79"/>
    <w:rsid w:val="004E7479"/>
    <w:rsid w:val="004E7834"/>
    <w:rsid w:val="004E7E41"/>
    <w:rsid w:val="004F02A0"/>
    <w:rsid w:val="004F0CD6"/>
    <w:rsid w:val="004F0FF7"/>
    <w:rsid w:val="004F139A"/>
    <w:rsid w:val="004F2B86"/>
    <w:rsid w:val="004F3716"/>
    <w:rsid w:val="004F3EA3"/>
    <w:rsid w:val="004F4334"/>
    <w:rsid w:val="004F4A9F"/>
    <w:rsid w:val="004F4E0E"/>
    <w:rsid w:val="004F5895"/>
    <w:rsid w:val="004F5D4B"/>
    <w:rsid w:val="004F67BB"/>
    <w:rsid w:val="004F6E59"/>
    <w:rsid w:val="00500A6C"/>
    <w:rsid w:val="00500C21"/>
    <w:rsid w:val="00500EAF"/>
    <w:rsid w:val="0050103F"/>
    <w:rsid w:val="005010E9"/>
    <w:rsid w:val="0050145E"/>
    <w:rsid w:val="00501529"/>
    <w:rsid w:val="005016BC"/>
    <w:rsid w:val="0050172B"/>
    <w:rsid w:val="00501799"/>
    <w:rsid w:val="00501809"/>
    <w:rsid w:val="00501972"/>
    <w:rsid w:val="005020AD"/>
    <w:rsid w:val="005023E0"/>
    <w:rsid w:val="0050277E"/>
    <w:rsid w:val="005027D4"/>
    <w:rsid w:val="0050284B"/>
    <w:rsid w:val="00502F03"/>
    <w:rsid w:val="0050389E"/>
    <w:rsid w:val="005056AF"/>
    <w:rsid w:val="00505F3A"/>
    <w:rsid w:val="0050673B"/>
    <w:rsid w:val="005067C6"/>
    <w:rsid w:val="00506A25"/>
    <w:rsid w:val="00506D81"/>
    <w:rsid w:val="005070E8"/>
    <w:rsid w:val="00507610"/>
    <w:rsid w:val="005079A5"/>
    <w:rsid w:val="00507AAC"/>
    <w:rsid w:val="00507CC3"/>
    <w:rsid w:val="00507D25"/>
    <w:rsid w:val="00507EFC"/>
    <w:rsid w:val="00510BB7"/>
    <w:rsid w:val="00511542"/>
    <w:rsid w:val="00511EA3"/>
    <w:rsid w:val="0051222A"/>
    <w:rsid w:val="00512563"/>
    <w:rsid w:val="005125D4"/>
    <w:rsid w:val="00512A08"/>
    <w:rsid w:val="00512AFE"/>
    <w:rsid w:val="005141B1"/>
    <w:rsid w:val="00514681"/>
    <w:rsid w:val="00514EBC"/>
    <w:rsid w:val="00514ED6"/>
    <w:rsid w:val="00515206"/>
    <w:rsid w:val="00516B34"/>
    <w:rsid w:val="00517154"/>
    <w:rsid w:val="00517D20"/>
    <w:rsid w:val="0052004D"/>
    <w:rsid w:val="005202A1"/>
    <w:rsid w:val="005202DC"/>
    <w:rsid w:val="00520E5A"/>
    <w:rsid w:val="0052120B"/>
    <w:rsid w:val="00521C6F"/>
    <w:rsid w:val="00521C8C"/>
    <w:rsid w:val="00521F85"/>
    <w:rsid w:val="00521FA8"/>
    <w:rsid w:val="00521FEA"/>
    <w:rsid w:val="00522368"/>
    <w:rsid w:val="0052275D"/>
    <w:rsid w:val="005231BD"/>
    <w:rsid w:val="00523939"/>
    <w:rsid w:val="005259A2"/>
    <w:rsid w:val="00525A16"/>
    <w:rsid w:val="00525DAE"/>
    <w:rsid w:val="00526A02"/>
    <w:rsid w:val="00526BB3"/>
    <w:rsid w:val="00526F7A"/>
    <w:rsid w:val="00527722"/>
    <w:rsid w:val="005278F6"/>
    <w:rsid w:val="005300C7"/>
    <w:rsid w:val="0053019F"/>
    <w:rsid w:val="00530A24"/>
    <w:rsid w:val="0053139C"/>
    <w:rsid w:val="00531BB0"/>
    <w:rsid w:val="00531ECE"/>
    <w:rsid w:val="0053245E"/>
    <w:rsid w:val="00532E2F"/>
    <w:rsid w:val="0053392F"/>
    <w:rsid w:val="005339C0"/>
    <w:rsid w:val="005358C2"/>
    <w:rsid w:val="00536735"/>
    <w:rsid w:val="005368B9"/>
    <w:rsid w:val="00536D5C"/>
    <w:rsid w:val="005371AD"/>
    <w:rsid w:val="0053771A"/>
    <w:rsid w:val="00540041"/>
    <w:rsid w:val="00540D0C"/>
    <w:rsid w:val="00541701"/>
    <w:rsid w:val="00542001"/>
    <w:rsid w:val="00542F55"/>
    <w:rsid w:val="0054345B"/>
    <w:rsid w:val="005436A0"/>
    <w:rsid w:val="00543D2A"/>
    <w:rsid w:val="00543EAB"/>
    <w:rsid w:val="00544276"/>
    <w:rsid w:val="005448D7"/>
    <w:rsid w:val="0054491D"/>
    <w:rsid w:val="005454C8"/>
    <w:rsid w:val="00545BDC"/>
    <w:rsid w:val="00546736"/>
    <w:rsid w:val="0054685C"/>
    <w:rsid w:val="00546907"/>
    <w:rsid w:val="00546980"/>
    <w:rsid w:val="00546A81"/>
    <w:rsid w:val="00546C12"/>
    <w:rsid w:val="00546F6B"/>
    <w:rsid w:val="00547DA7"/>
    <w:rsid w:val="0055008B"/>
    <w:rsid w:val="0055196C"/>
    <w:rsid w:val="00551BF9"/>
    <w:rsid w:val="00551D1C"/>
    <w:rsid w:val="00552186"/>
    <w:rsid w:val="005529AF"/>
    <w:rsid w:val="00552A84"/>
    <w:rsid w:val="0055304B"/>
    <w:rsid w:val="00553820"/>
    <w:rsid w:val="005538EF"/>
    <w:rsid w:val="0055435D"/>
    <w:rsid w:val="0055496F"/>
    <w:rsid w:val="00554A25"/>
    <w:rsid w:val="00554E47"/>
    <w:rsid w:val="00554F4C"/>
    <w:rsid w:val="00555A5D"/>
    <w:rsid w:val="0055648B"/>
    <w:rsid w:val="005564F4"/>
    <w:rsid w:val="00556634"/>
    <w:rsid w:val="00556EA8"/>
    <w:rsid w:val="005576D1"/>
    <w:rsid w:val="005603BC"/>
    <w:rsid w:val="00561420"/>
    <w:rsid w:val="00561A21"/>
    <w:rsid w:val="0056233C"/>
    <w:rsid w:val="005624E3"/>
    <w:rsid w:val="00562CD5"/>
    <w:rsid w:val="0056320C"/>
    <w:rsid w:val="005636E5"/>
    <w:rsid w:val="005637BA"/>
    <w:rsid w:val="00563EEC"/>
    <w:rsid w:val="0056427D"/>
    <w:rsid w:val="00565147"/>
    <w:rsid w:val="00565581"/>
    <w:rsid w:val="00565A1E"/>
    <w:rsid w:val="0056625A"/>
    <w:rsid w:val="005663BC"/>
    <w:rsid w:val="0056682E"/>
    <w:rsid w:val="005679C5"/>
    <w:rsid w:val="00567BFA"/>
    <w:rsid w:val="00570152"/>
    <w:rsid w:val="00570517"/>
    <w:rsid w:val="005705F2"/>
    <w:rsid w:val="00571119"/>
    <w:rsid w:val="00571280"/>
    <w:rsid w:val="00571437"/>
    <w:rsid w:val="0057179B"/>
    <w:rsid w:val="005719D6"/>
    <w:rsid w:val="00572E91"/>
    <w:rsid w:val="00573989"/>
    <w:rsid w:val="00573A4E"/>
    <w:rsid w:val="00573D95"/>
    <w:rsid w:val="0057406C"/>
    <w:rsid w:val="00574486"/>
    <w:rsid w:val="0057493D"/>
    <w:rsid w:val="005749F0"/>
    <w:rsid w:val="00574D51"/>
    <w:rsid w:val="005751A2"/>
    <w:rsid w:val="005751CB"/>
    <w:rsid w:val="00576087"/>
    <w:rsid w:val="005762D7"/>
    <w:rsid w:val="0057749E"/>
    <w:rsid w:val="0058091F"/>
    <w:rsid w:val="00580C2B"/>
    <w:rsid w:val="00580E70"/>
    <w:rsid w:val="00581DB8"/>
    <w:rsid w:val="005821BE"/>
    <w:rsid w:val="00582769"/>
    <w:rsid w:val="00582A88"/>
    <w:rsid w:val="00582FEE"/>
    <w:rsid w:val="005830A8"/>
    <w:rsid w:val="005830E6"/>
    <w:rsid w:val="00583598"/>
    <w:rsid w:val="00583B36"/>
    <w:rsid w:val="00583B5A"/>
    <w:rsid w:val="00584A0A"/>
    <w:rsid w:val="00585C50"/>
    <w:rsid w:val="0058628B"/>
    <w:rsid w:val="005863C9"/>
    <w:rsid w:val="00587531"/>
    <w:rsid w:val="00587A3A"/>
    <w:rsid w:val="00587F7F"/>
    <w:rsid w:val="00591339"/>
    <w:rsid w:val="00591A74"/>
    <w:rsid w:val="00592203"/>
    <w:rsid w:val="005925C6"/>
    <w:rsid w:val="0059264D"/>
    <w:rsid w:val="0059287C"/>
    <w:rsid w:val="0059289A"/>
    <w:rsid w:val="00592B38"/>
    <w:rsid w:val="00593052"/>
    <w:rsid w:val="00593E6B"/>
    <w:rsid w:val="005940C5"/>
    <w:rsid w:val="005946CA"/>
    <w:rsid w:val="00594965"/>
    <w:rsid w:val="0059496C"/>
    <w:rsid w:val="00594CC7"/>
    <w:rsid w:val="00594D00"/>
    <w:rsid w:val="00595101"/>
    <w:rsid w:val="00595A45"/>
    <w:rsid w:val="00595C33"/>
    <w:rsid w:val="00595C89"/>
    <w:rsid w:val="00595D88"/>
    <w:rsid w:val="00595E79"/>
    <w:rsid w:val="00595EA2"/>
    <w:rsid w:val="00596461"/>
    <w:rsid w:val="00596609"/>
    <w:rsid w:val="0059682D"/>
    <w:rsid w:val="00596C5C"/>
    <w:rsid w:val="00597172"/>
    <w:rsid w:val="0059754F"/>
    <w:rsid w:val="0059765F"/>
    <w:rsid w:val="00597660"/>
    <w:rsid w:val="005A037A"/>
    <w:rsid w:val="005A06C3"/>
    <w:rsid w:val="005A0776"/>
    <w:rsid w:val="005A1529"/>
    <w:rsid w:val="005A15A1"/>
    <w:rsid w:val="005A194F"/>
    <w:rsid w:val="005A199D"/>
    <w:rsid w:val="005A1CF6"/>
    <w:rsid w:val="005A233A"/>
    <w:rsid w:val="005A27AB"/>
    <w:rsid w:val="005A284E"/>
    <w:rsid w:val="005A2CD9"/>
    <w:rsid w:val="005A3139"/>
    <w:rsid w:val="005A3427"/>
    <w:rsid w:val="005A3B0F"/>
    <w:rsid w:val="005A46F9"/>
    <w:rsid w:val="005A4AEC"/>
    <w:rsid w:val="005A4D0D"/>
    <w:rsid w:val="005A4D5A"/>
    <w:rsid w:val="005A4F1A"/>
    <w:rsid w:val="005A4F79"/>
    <w:rsid w:val="005A5173"/>
    <w:rsid w:val="005A58F3"/>
    <w:rsid w:val="005A5A37"/>
    <w:rsid w:val="005A63E8"/>
    <w:rsid w:val="005A695E"/>
    <w:rsid w:val="005A700A"/>
    <w:rsid w:val="005A798D"/>
    <w:rsid w:val="005A7BEE"/>
    <w:rsid w:val="005A7DF8"/>
    <w:rsid w:val="005B0177"/>
    <w:rsid w:val="005B03F0"/>
    <w:rsid w:val="005B0B06"/>
    <w:rsid w:val="005B0EAF"/>
    <w:rsid w:val="005B10CA"/>
    <w:rsid w:val="005B1347"/>
    <w:rsid w:val="005B1412"/>
    <w:rsid w:val="005B19BA"/>
    <w:rsid w:val="005B1AB6"/>
    <w:rsid w:val="005B1D0C"/>
    <w:rsid w:val="005B1F04"/>
    <w:rsid w:val="005B20A7"/>
    <w:rsid w:val="005B20E7"/>
    <w:rsid w:val="005B24D9"/>
    <w:rsid w:val="005B2801"/>
    <w:rsid w:val="005B2FFD"/>
    <w:rsid w:val="005B3589"/>
    <w:rsid w:val="005B39FF"/>
    <w:rsid w:val="005B3FF9"/>
    <w:rsid w:val="005B4234"/>
    <w:rsid w:val="005B4C8D"/>
    <w:rsid w:val="005B4EA4"/>
    <w:rsid w:val="005B532E"/>
    <w:rsid w:val="005B5884"/>
    <w:rsid w:val="005B5917"/>
    <w:rsid w:val="005B5C5A"/>
    <w:rsid w:val="005B5D25"/>
    <w:rsid w:val="005B6005"/>
    <w:rsid w:val="005B6242"/>
    <w:rsid w:val="005B6466"/>
    <w:rsid w:val="005B6786"/>
    <w:rsid w:val="005B6C8A"/>
    <w:rsid w:val="005B6EFE"/>
    <w:rsid w:val="005B74CA"/>
    <w:rsid w:val="005B78A3"/>
    <w:rsid w:val="005B78B1"/>
    <w:rsid w:val="005B78FC"/>
    <w:rsid w:val="005C00F0"/>
    <w:rsid w:val="005C08DF"/>
    <w:rsid w:val="005C0C65"/>
    <w:rsid w:val="005C1476"/>
    <w:rsid w:val="005C1DF2"/>
    <w:rsid w:val="005C1F52"/>
    <w:rsid w:val="005C2086"/>
    <w:rsid w:val="005C284A"/>
    <w:rsid w:val="005C28D1"/>
    <w:rsid w:val="005C35C9"/>
    <w:rsid w:val="005C370F"/>
    <w:rsid w:val="005C3820"/>
    <w:rsid w:val="005C4097"/>
    <w:rsid w:val="005C4E08"/>
    <w:rsid w:val="005C4E65"/>
    <w:rsid w:val="005C4F29"/>
    <w:rsid w:val="005C5178"/>
    <w:rsid w:val="005C51B0"/>
    <w:rsid w:val="005C5A25"/>
    <w:rsid w:val="005C5D55"/>
    <w:rsid w:val="005C70E3"/>
    <w:rsid w:val="005C7E11"/>
    <w:rsid w:val="005D028D"/>
    <w:rsid w:val="005D07D7"/>
    <w:rsid w:val="005D10EE"/>
    <w:rsid w:val="005D1A0B"/>
    <w:rsid w:val="005D1A65"/>
    <w:rsid w:val="005D1DBA"/>
    <w:rsid w:val="005D2058"/>
    <w:rsid w:val="005D3E3A"/>
    <w:rsid w:val="005D3E4A"/>
    <w:rsid w:val="005D44FB"/>
    <w:rsid w:val="005D4748"/>
    <w:rsid w:val="005D47AF"/>
    <w:rsid w:val="005D4A6B"/>
    <w:rsid w:val="005D4B01"/>
    <w:rsid w:val="005D4B72"/>
    <w:rsid w:val="005D4E4C"/>
    <w:rsid w:val="005D4F78"/>
    <w:rsid w:val="005D51A8"/>
    <w:rsid w:val="005D5BAB"/>
    <w:rsid w:val="005D6D5B"/>
    <w:rsid w:val="005D7224"/>
    <w:rsid w:val="005D751C"/>
    <w:rsid w:val="005D7537"/>
    <w:rsid w:val="005D774F"/>
    <w:rsid w:val="005E0085"/>
    <w:rsid w:val="005E032A"/>
    <w:rsid w:val="005E06AC"/>
    <w:rsid w:val="005E06C7"/>
    <w:rsid w:val="005E0DF8"/>
    <w:rsid w:val="005E0F45"/>
    <w:rsid w:val="005E1275"/>
    <w:rsid w:val="005E1754"/>
    <w:rsid w:val="005E18B5"/>
    <w:rsid w:val="005E1AC2"/>
    <w:rsid w:val="005E1DFE"/>
    <w:rsid w:val="005E1EE2"/>
    <w:rsid w:val="005E2332"/>
    <w:rsid w:val="005E30BB"/>
    <w:rsid w:val="005E3118"/>
    <w:rsid w:val="005E325B"/>
    <w:rsid w:val="005E3476"/>
    <w:rsid w:val="005E379C"/>
    <w:rsid w:val="005E37FD"/>
    <w:rsid w:val="005E4447"/>
    <w:rsid w:val="005E46A7"/>
    <w:rsid w:val="005E471C"/>
    <w:rsid w:val="005E50CC"/>
    <w:rsid w:val="005E5FCC"/>
    <w:rsid w:val="005E6412"/>
    <w:rsid w:val="005E65D8"/>
    <w:rsid w:val="005E6642"/>
    <w:rsid w:val="005E670C"/>
    <w:rsid w:val="005E68FD"/>
    <w:rsid w:val="005E69C7"/>
    <w:rsid w:val="005E6CCD"/>
    <w:rsid w:val="005E6ED2"/>
    <w:rsid w:val="005E7DF6"/>
    <w:rsid w:val="005F02F9"/>
    <w:rsid w:val="005F0586"/>
    <w:rsid w:val="005F16AE"/>
    <w:rsid w:val="005F1C59"/>
    <w:rsid w:val="005F1D5C"/>
    <w:rsid w:val="005F1E98"/>
    <w:rsid w:val="005F1F2A"/>
    <w:rsid w:val="005F224A"/>
    <w:rsid w:val="005F23C6"/>
    <w:rsid w:val="005F2EC9"/>
    <w:rsid w:val="005F3110"/>
    <w:rsid w:val="005F3A49"/>
    <w:rsid w:val="005F4125"/>
    <w:rsid w:val="005F5321"/>
    <w:rsid w:val="005F5B41"/>
    <w:rsid w:val="005F5F2B"/>
    <w:rsid w:val="005F606B"/>
    <w:rsid w:val="005F67A3"/>
    <w:rsid w:val="005F68F4"/>
    <w:rsid w:val="005F6D12"/>
    <w:rsid w:val="005F7B3F"/>
    <w:rsid w:val="005F7E0E"/>
    <w:rsid w:val="00600094"/>
    <w:rsid w:val="006005AD"/>
    <w:rsid w:val="00600978"/>
    <w:rsid w:val="00600A9E"/>
    <w:rsid w:val="00600D07"/>
    <w:rsid w:val="00600E3F"/>
    <w:rsid w:val="00600E42"/>
    <w:rsid w:val="00601821"/>
    <w:rsid w:val="006019F8"/>
    <w:rsid w:val="00602422"/>
    <w:rsid w:val="0060256A"/>
    <w:rsid w:val="00602681"/>
    <w:rsid w:val="00602A22"/>
    <w:rsid w:val="00602B23"/>
    <w:rsid w:val="00602CB8"/>
    <w:rsid w:val="006033C4"/>
    <w:rsid w:val="00604ACF"/>
    <w:rsid w:val="00604AD2"/>
    <w:rsid w:val="00604C41"/>
    <w:rsid w:val="00605226"/>
    <w:rsid w:val="00605473"/>
    <w:rsid w:val="00605893"/>
    <w:rsid w:val="0060657D"/>
    <w:rsid w:val="0060686D"/>
    <w:rsid w:val="00606993"/>
    <w:rsid w:val="00606EF3"/>
    <w:rsid w:val="0060793F"/>
    <w:rsid w:val="00607ABC"/>
    <w:rsid w:val="00607C4C"/>
    <w:rsid w:val="00607DA8"/>
    <w:rsid w:val="00607EE9"/>
    <w:rsid w:val="00610563"/>
    <w:rsid w:val="00610920"/>
    <w:rsid w:val="006117B5"/>
    <w:rsid w:val="00611955"/>
    <w:rsid w:val="006119C2"/>
    <w:rsid w:val="00611A10"/>
    <w:rsid w:val="00611E04"/>
    <w:rsid w:val="00612730"/>
    <w:rsid w:val="0061287C"/>
    <w:rsid w:val="00612C4A"/>
    <w:rsid w:val="006131EC"/>
    <w:rsid w:val="00613A55"/>
    <w:rsid w:val="0061453E"/>
    <w:rsid w:val="00614F19"/>
    <w:rsid w:val="00614F61"/>
    <w:rsid w:val="00614FE4"/>
    <w:rsid w:val="006156D0"/>
    <w:rsid w:val="00615846"/>
    <w:rsid w:val="0061630A"/>
    <w:rsid w:val="00616FE2"/>
    <w:rsid w:val="00617079"/>
    <w:rsid w:val="0061719E"/>
    <w:rsid w:val="006174CF"/>
    <w:rsid w:val="006203D3"/>
    <w:rsid w:val="006208DB"/>
    <w:rsid w:val="00620BF3"/>
    <w:rsid w:val="00620D4E"/>
    <w:rsid w:val="00620E61"/>
    <w:rsid w:val="00621304"/>
    <w:rsid w:val="00621387"/>
    <w:rsid w:val="006217D8"/>
    <w:rsid w:val="006219CC"/>
    <w:rsid w:val="00621C59"/>
    <w:rsid w:val="00621D71"/>
    <w:rsid w:val="006223CE"/>
    <w:rsid w:val="0062246F"/>
    <w:rsid w:val="00622560"/>
    <w:rsid w:val="00622653"/>
    <w:rsid w:val="00622816"/>
    <w:rsid w:val="00622A6C"/>
    <w:rsid w:val="006230F0"/>
    <w:rsid w:val="0062330F"/>
    <w:rsid w:val="00623492"/>
    <w:rsid w:val="006240CB"/>
    <w:rsid w:val="00624A16"/>
    <w:rsid w:val="00624A21"/>
    <w:rsid w:val="00625AE0"/>
    <w:rsid w:val="00625AE5"/>
    <w:rsid w:val="00625DB7"/>
    <w:rsid w:val="00625DD2"/>
    <w:rsid w:val="0062782A"/>
    <w:rsid w:val="00627944"/>
    <w:rsid w:val="00627C55"/>
    <w:rsid w:val="00627EED"/>
    <w:rsid w:val="00630333"/>
    <w:rsid w:val="006309E6"/>
    <w:rsid w:val="00630BB1"/>
    <w:rsid w:val="0063112F"/>
    <w:rsid w:val="0063133F"/>
    <w:rsid w:val="00631B5A"/>
    <w:rsid w:val="00631D56"/>
    <w:rsid w:val="00632915"/>
    <w:rsid w:val="00632A8D"/>
    <w:rsid w:val="00632C19"/>
    <w:rsid w:val="00633023"/>
    <w:rsid w:val="0063306B"/>
    <w:rsid w:val="00633212"/>
    <w:rsid w:val="00634378"/>
    <w:rsid w:val="00635CA7"/>
    <w:rsid w:val="00635FC7"/>
    <w:rsid w:val="00636622"/>
    <w:rsid w:val="0063709F"/>
    <w:rsid w:val="0063758B"/>
    <w:rsid w:val="00637BC5"/>
    <w:rsid w:val="00637CB3"/>
    <w:rsid w:val="0064053E"/>
    <w:rsid w:val="006406F6"/>
    <w:rsid w:val="00640A01"/>
    <w:rsid w:val="00640A92"/>
    <w:rsid w:val="006410A9"/>
    <w:rsid w:val="006422CC"/>
    <w:rsid w:val="006425AF"/>
    <w:rsid w:val="00642BE1"/>
    <w:rsid w:val="00642EF5"/>
    <w:rsid w:val="006434D9"/>
    <w:rsid w:val="00643538"/>
    <w:rsid w:val="006450CB"/>
    <w:rsid w:val="00646237"/>
    <w:rsid w:val="00646CCB"/>
    <w:rsid w:val="006473F8"/>
    <w:rsid w:val="00647405"/>
    <w:rsid w:val="00647A79"/>
    <w:rsid w:val="00647FCB"/>
    <w:rsid w:val="006507F9"/>
    <w:rsid w:val="00651484"/>
    <w:rsid w:val="00651743"/>
    <w:rsid w:val="00651AAF"/>
    <w:rsid w:val="00651B1E"/>
    <w:rsid w:val="00651FF0"/>
    <w:rsid w:val="006521D7"/>
    <w:rsid w:val="00652662"/>
    <w:rsid w:val="00652726"/>
    <w:rsid w:val="0065310F"/>
    <w:rsid w:val="00653AC6"/>
    <w:rsid w:val="00653EEC"/>
    <w:rsid w:val="0065491D"/>
    <w:rsid w:val="00654BFB"/>
    <w:rsid w:val="00654D85"/>
    <w:rsid w:val="0065634F"/>
    <w:rsid w:val="006563C6"/>
    <w:rsid w:val="0065647B"/>
    <w:rsid w:val="00656B3A"/>
    <w:rsid w:val="0065771B"/>
    <w:rsid w:val="006579EC"/>
    <w:rsid w:val="00657F54"/>
    <w:rsid w:val="00660192"/>
    <w:rsid w:val="006601F2"/>
    <w:rsid w:val="00660326"/>
    <w:rsid w:val="00660984"/>
    <w:rsid w:val="006639C9"/>
    <w:rsid w:val="00663C94"/>
    <w:rsid w:val="00663E2F"/>
    <w:rsid w:val="00664276"/>
    <w:rsid w:val="006646F8"/>
    <w:rsid w:val="00664829"/>
    <w:rsid w:val="0066487E"/>
    <w:rsid w:val="006650B9"/>
    <w:rsid w:val="00665207"/>
    <w:rsid w:val="00665EC4"/>
    <w:rsid w:val="00666128"/>
    <w:rsid w:val="00666D83"/>
    <w:rsid w:val="0066785F"/>
    <w:rsid w:val="006679A5"/>
    <w:rsid w:val="00667D8A"/>
    <w:rsid w:val="00667D8D"/>
    <w:rsid w:val="00670128"/>
    <w:rsid w:val="00670851"/>
    <w:rsid w:val="00670F7D"/>
    <w:rsid w:val="00671207"/>
    <w:rsid w:val="00671B5A"/>
    <w:rsid w:val="0067263B"/>
    <w:rsid w:val="0067272C"/>
    <w:rsid w:val="00672762"/>
    <w:rsid w:val="006731A6"/>
    <w:rsid w:val="006732E5"/>
    <w:rsid w:val="006735CA"/>
    <w:rsid w:val="00673CFC"/>
    <w:rsid w:val="00673D47"/>
    <w:rsid w:val="00674B71"/>
    <w:rsid w:val="00675244"/>
    <w:rsid w:val="006757F2"/>
    <w:rsid w:val="006758E1"/>
    <w:rsid w:val="00675A2D"/>
    <w:rsid w:val="0067690B"/>
    <w:rsid w:val="00677081"/>
    <w:rsid w:val="0067727A"/>
    <w:rsid w:val="006772A7"/>
    <w:rsid w:val="00677D2E"/>
    <w:rsid w:val="00680C4F"/>
    <w:rsid w:val="00680FC4"/>
    <w:rsid w:val="006819D2"/>
    <w:rsid w:val="00681B28"/>
    <w:rsid w:val="00681B93"/>
    <w:rsid w:val="006827B0"/>
    <w:rsid w:val="00683157"/>
    <w:rsid w:val="006832E2"/>
    <w:rsid w:val="00683334"/>
    <w:rsid w:val="0068379E"/>
    <w:rsid w:val="00683ACF"/>
    <w:rsid w:val="00683B05"/>
    <w:rsid w:val="00684352"/>
    <w:rsid w:val="00684792"/>
    <w:rsid w:val="00684E97"/>
    <w:rsid w:val="00685264"/>
    <w:rsid w:val="0068546C"/>
    <w:rsid w:val="006863A1"/>
    <w:rsid w:val="006864A1"/>
    <w:rsid w:val="006867AC"/>
    <w:rsid w:val="00686EF8"/>
    <w:rsid w:val="006901AA"/>
    <w:rsid w:val="00690233"/>
    <w:rsid w:val="006908B2"/>
    <w:rsid w:val="00690A5D"/>
    <w:rsid w:val="00690F3A"/>
    <w:rsid w:val="006916C6"/>
    <w:rsid w:val="00691A62"/>
    <w:rsid w:val="00691E4B"/>
    <w:rsid w:val="00691F92"/>
    <w:rsid w:val="0069231B"/>
    <w:rsid w:val="00692769"/>
    <w:rsid w:val="006929C6"/>
    <w:rsid w:val="00692FC2"/>
    <w:rsid w:val="00693201"/>
    <w:rsid w:val="00693C33"/>
    <w:rsid w:val="00693CA7"/>
    <w:rsid w:val="00693E3F"/>
    <w:rsid w:val="00693FA0"/>
    <w:rsid w:val="00694066"/>
    <w:rsid w:val="006940A7"/>
    <w:rsid w:val="00696122"/>
    <w:rsid w:val="00696561"/>
    <w:rsid w:val="0069662D"/>
    <w:rsid w:val="006966DB"/>
    <w:rsid w:val="0069686B"/>
    <w:rsid w:val="00696AB9"/>
    <w:rsid w:val="006978D6"/>
    <w:rsid w:val="00697A15"/>
    <w:rsid w:val="006A004B"/>
    <w:rsid w:val="006A01BC"/>
    <w:rsid w:val="006A05BE"/>
    <w:rsid w:val="006A0849"/>
    <w:rsid w:val="006A0C94"/>
    <w:rsid w:val="006A14EE"/>
    <w:rsid w:val="006A1FFC"/>
    <w:rsid w:val="006A22F1"/>
    <w:rsid w:val="006A244C"/>
    <w:rsid w:val="006A2AC6"/>
    <w:rsid w:val="006A2E2C"/>
    <w:rsid w:val="006A3831"/>
    <w:rsid w:val="006A4B6B"/>
    <w:rsid w:val="006A50A7"/>
    <w:rsid w:val="006A5C9D"/>
    <w:rsid w:val="006A6757"/>
    <w:rsid w:val="006A7262"/>
    <w:rsid w:val="006A7CC7"/>
    <w:rsid w:val="006B002D"/>
    <w:rsid w:val="006B06FC"/>
    <w:rsid w:val="006B0775"/>
    <w:rsid w:val="006B12A8"/>
    <w:rsid w:val="006B1BF8"/>
    <w:rsid w:val="006B1E2E"/>
    <w:rsid w:val="006B1E5E"/>
    <w:rsid w:val="006B227E"/>
    <w:rsid w:val="006B2599"/>
    <w:rsid w:val="006B26C4"/>
    <w:rsid w:val="006B26DD"/>
    <w:rsid w:val="006B28C1"/>
    <w:rsid w:val="006B2F15"/>
    <w:rsid w:val="006B2F82"/>
    <w:rsid w:val="006B300E"/>
    <w:rsid w:val="006B3851"/>
    <w:rsid w:val="006B38F5"/>
    <w:rsid w:val="006B3C48"/>
    <w:rsid w:val="006B3D63"/>
    <w:rsid w:val="006B3FCE"/>
    <w:rsid w:val="006B42F9"/>
    <w:rsid w:val="006B4B1F"/>
    <w:rsid w:val="006B4CAB"/>
    <w:rsid w:val="006B4F74"/>
    <w:rsid w:val="006B54A2"/>
    <w:rsid w:val="006B6D5F"/>
    <w:rsid w:val="006B6EC3"/>
    <w:rsid w:val="006B71CC"/>
    <w:rsid w:val="006B7BFF"/>
    <w:rsid w:val="006B7FCC"/>
    <w:rsid w:val="006C031F"/>
    <w:rsid w:val="006C0502"/>
    <w:rsid w:val="006C13BE"/>
    <w:rsid w:val="006C19E3"/>
    <w:rsid w:val="006C29D7"/>
    <w:rsid w:val="006C2C59"/>
    <w:rsid w:val="006C2D95"/>
    <w:rsid w:val="006C31E8"/>
    <w:rsid w:val="006C3BB2"/>
    <w:rsid w:val="006C3CF6"/>
    <w:rsid w:val="006C405E"/>
    <w:rsid w:val="006C4245"/>
    <w:rsid w:val="006C44DD"/>
    <w:rsid w:val="006C4E7A"/>
    <w:rsid w:val="006C57F3"/>
    <w:rsid w:val="006C5D75"/>
    <w:rsid w:val="006C5D93"/>
    <w:rsid w:val="006C6290"/>
    <w:rsid w:val="006C6496"/>
    <w:rsid w:val="006C6794"/>
    <w:rsid w:val="006C6FD2"/>
    <w:rsid w:val="006C790C"/>
    <w:rsid w:val="006D05B2"/>
    <w:rsid w:val="006D1005"/>
    <w:rsid w:val="006D10D6"/>
    <w:rsid w:val="006D1DF5"/>
    <w:rsid w:val="006D2849"/>
    <w:rsid w:val="006D28DB"/>
    <w:rsid w:val="006D293C"/>
    <w:rsid w:val="006D2AFF"/>
    <w:rsid w:val="006D2B7F"/>
    <w:rsid w:val="006D4BEE"/>
    <w:rsid w:val="006D4E5A"/>
    <w:rsid w:val="006D4F5F"/>
    <w:rsid w:val="006D526D"/>
    <w:rsid w:val="006D57B9"/>
    <w:rsid w:val="006D67DD"/>
    <w:rsid w:val="006D6C74"/>
    <w:rsid w:val="006D6EBC"/>
    <w:rsid w:val="006D6F69"/>
    <w:rsid w:val="006D7170"/>
    <w:rsid w:val="006D73BA"/>
    <w:rsid w:val="006E0102"/>
    <w:rsid w:val="006E0404"/>
    <w:rsid w:val="006E0F5C"/>
    <w:rsid w:val="006E22A9"/>
    <w:rsid w:val="006E248A"/>
    <w:rsid w:val="006E24E2"/>
    <w:rsid w:val="006E255F"/>
    <w:rsid w:val="006E44AA"/>
    <w:rsid w:val="006E52D7"/>
    <w:rsid w:val="006E5E1A"/>
    <w:rsid w:val="006E5EFE"/>
    <w:rsid w:val="006E6E36"/>
    <w:rsid w:val="006E73C1"/>
    <w:rsid w:val="006E767B"/>
    <w:rsid w:val="006E7A3B"/>
    <w:rsid w:val="006E7A59"/>
    <w:rsid w:val="006E7F3A"/>
    <w:rsid w:val="006E7FD5"/>
    <w:rsid w:val="006F0689"/>
    <w:rsid w:val="006F0A47"/>
    <w:rsid w:val="006F0BAD"/>
    <w:rsid w:val="006F13B8"/>
    <w:rsid w:val="006F1C78"/>
    <w:rsid w:val="006F233F"/>
    <w:rsid w:val="006F2F30"/>
    <w:rsid w:val="006F367D"/>
    <w:rsid w:val="006F3972"/>
    <w:rsid w:val="006F4425"/>
    <w:rsid w:val="006F475E"/>
    <w:rsid w:val="006F50AD"/>
    <w:rsid w:val="006F52ED"/>
    <w:rsid w:val="006F65BB"/>
    <w:rsid w:val="006F66CE"/>
    <w:rsid w:val="006F675B"/>
    <w:rsid w:val="006F6955"/>
    <w:rsid w:val="006F6B9F"/>
    <w:rsid w:val="006F6C16"/>
    <w:rsid w:val="006F70D6"/>
    <w:rsid w:val="006F72EF"/>
    <w:rsid w:val="006F7476"/>
    <w:rsid w:val="006F7DF1"/>
    <w:rsid w:val="007002A2"/>
    <w:rsid w:val="007006BE"/>
    <w:rsid w:val="007008D9"/>
    <w:rsid w:val="00700A65"/>
    <w:rsid w:val="007019A1"/>
    <w:rsid w:val="00701A29"/>
    <w:rsid w:val="00701EA5"/>
    <w:rsid w:val="007030BB"/>
    <w:rsid w:val="0070385A"/>
    <w:rsid w:val="00703DB9"/>
    <w:rsid w:val="00704444"/>
    <w:rsid w:val="00704957"/>
    <w:rsid w:val="00705302"/>
    <w:rsid w:val="007056D1"/>
    <w:rsid w:val="007059FE"/>
    <w:rsid w:val="00706559"/>
    <w:rsid w:val="007067CE"/>
    <w:rsid w:val="00706956"/>
    <w:rsid w:val="00707269"/>
    <w:rsid w:val="00707778"/>
    <w:rsid w:val="007102B5"/>
    <w:rsid w:val="00710AF0"/>
    <w:rsid w:val="007111C7"/>
    <w:rsid w:val="007113A4"/>
    <w:rsid w:val="007114C8"/>
    <w:rsid w:val="00711D8A"/>
    <w:rsid w:val="007129F0"/>
    <w:rsid w:val="00712B0E"/>
    <w:rsid w:val="00712FD6"/>
    <w:rsid w:val="007132EE"/>
    <w:rsid w:val="0071351C"/>
    <w:rsid w:val="0071391A"/>
    <w:rsid w:val="007140A0"/>
    <w:rsid w:val="00714A17"/>
    <w:rsid w:val="00714A8A"/>
    <w:rsid w:val="00714B48"/>
    <w:rsid w:val="00714F6B"/>
    <w:rsid w:val="00715640"/>
    <w:rsid w:val="00715C82"/>
    <w:rsid w:val="00715E89"/>
    <w:rsid w:val="0071660E"/>
    <w:rsid w:val="00716A38"/>
    <w:rsid w:val="00716A81"/>
    <w:rsid w:val="00716C8E"/>
    <w:rsid w:val="00716F18"/>
    <w:rsid w:val="0071712D"/>
    <w:rsid w:val="007174A4"/>
    <w:rsid w:val="00717706"/>
    <w:rsid w:val="00717E52"/>
    <w:rsid w:val="00720385"/>
    <w:rsid w:val="007206BB"/>
    <w:rsid w:val="00720ACB"/>
    <w:rsid w:val="0072144F"/>
    <w:rsid w:val="00721B1F"/>
    <w:rsid w:val="00722C45"/>
    <w:rsid w:val="007234D1"/>
    <w:rsid w:val="00723A01"/>
    <w:rsid w:val="00723C23"/>
    <w:rsid w:val="00724A2F"/>
    <w:rsid w:val="00724E0C"/>
    <w:rsid w:val="007251B4"/>
    <w:rsid w:val="007253E4"/>
    <w:rsid w:val="00725503"/>
    <w:rsid w:val="00725D50"/>
    <w:rsid w:val="00725DD2"/>
    <w:rsid w:val="00726FF6"/>
    <w:rsid w:val="0072738C"/>
    <w:rsid w:val="007277DD"/>
    <w:rsid w:val="00727B40"/>
    <w:rsid w:val="00727DA0"/>
    <w:rsid w:val="00730764"/>
    <w:rsid w:val="007310F9"/>
    <w:rsid w:val="00731FBF"/>
    <w:rsid w:val="00732090"/>
    <w:rsid w:val="00732FF4"/>
    <w:rsid w:val="00733197"/>
    <w:rsid w:val="00733E27"/>
    <w:rsid w:val="0073485D"/>
    <w:rsid w:val="007348E4"/>
    <w:rsid w:val="00735684"/>
    <w:rsid w:val="00735CE4"/>
    <w:rsid w:val="00735E7E"/>
    <w:rsid w:val="0073639A"/>
    <w:rsid w:val="00736472"/>
    <w:rsid w:val="00736491"/>
    <w:rsid w:val="00736605"/>
    <w:rsid w:val="007368DF"/>
    <w:rsid w:val="00740B9B"/>
    <w:rsid w:val="007411D6"/>
    <w:rsid w:val="00741958"/>
    <w:rsid w:val="00741B43"/>
    <w:rsid w:val="00741E1B"/>
    <w:rsid w:val="00741EBF"/>
    <w:rsid w:val="00742805"/>
    <w:rsid w:val="00742CDB"/>
    <w:rsid w:val="007435A0"/>
    <w:rsid w:val="00743F56"/>
    <w:rsid w:val="0074466C"/>
    <w:rsid w:val="00744F72"/>
    <w:rsid w:val="0074500C"/>
    <w:rsid w:val="00745065"/>
    <w:rsid w:val="00745160"/>
    <w:rsid w:val="0074539B"/>
    <w:rsid w:val="0074552B"/>
    <w:rsid w:val="0074553D"/>
    <w:rsid w:val="007455DD"/>
    <w:rsid w:val="007458BA"/>
    <w:rsid w:val="0074620D"/>
    <w:rsid w:val="00746D92"/>
    <w:rsid w:val="00746DC7"/>
    <w:rsid w:val="00750033"/>
    <w:rsid w:val="007503A6"/>
    <w:rsid w:val="00750554"/>
    <w:rsid w:val="00751620"/>
    <w:rsid w:val="00751BA1"/>
    <w:rsid w:val="00751CF8"/>
    <w:rsid w:val="00752513"/>
    <w:rsid w:val="00752601"/>
    <w:rsid w:val="00752C32"/>
    <w:rsid w:val="00753312"/>
    <w:rsid w:val="00753501"/>
    <w:rsid w:val="0075412D"/>
    <w:rsid w:val="00754690"/>
    <w:rsid w:val="00754A79"/>
    <w:rsid w:val="00755256"/>
    <w:rsid w:val="00755627"/>
    <w:rsid w:val="00755F57"/>
    <w:rsid w:val="00755FA1"/>
    <w:rsid w:val="0075622F"/>
    <w:rsid w:val="007567F2"/>
    <w:rsid w:val="00756C63"/>
    <w:rsid w:val="00756E66"/>
    <w:rsid w:val="00756F30"/>
    <w:rsid w:val="00757B57"/>
    <w:rsid w:val="00757F55"/>
    <w:rsid w:val="00760524"/>
    <w:rsid w:val="0076062D"/>
    <w:rsid w:val="00760A47"/>
    <w:rsid w:val="00761931"/>
    <w:rsid w:val="00761959"/>
    <w:rsid w:val="00761D04"/>
    <w:rsid w:val="00762144"/>
    <w:rsid w:val="00762702"/>
    <w:rsid w:val="00762865"/>
    <w:rsid w:val="00762B6A"/>
    <w:rsid w:val="00763219"/>
    <w:rsid w:val="0076329F"/>
    <w:rsid w:val="007632F4"/>
    <w:rsid w:val="00763AF9"/>
    <w:rsid w:val="00763CCA"/>
    <w:rsid w:val="00763D60"/>
    <w:rsid w:val="00764521"/>
    <w:rsid w:val="007645FE"/>
    <w:rsid w:val="00764751"/>
    <w:rsid w:val="00765D52"/>
    <w:rsid w:val="00766991"/>
    <w:rsid w:val="00766FCD"/>
    <w:rsid w:val="00767AEE"/>
    <w:rsid w:val="00767E51"/>
    <w:rsid w:val="007700BB"/>
    <w:rsid w:val="007701BD"/>
    <w:rsid w:val="00770764"/>
    <w:rsid w:val="00770CD2"/>
    <w:rsid w:val="00770CF8"/>
    <w:rsid w:val="00770D4D"/>
    <w:rsid w:val="0077135C"/>
    <w:rsid w:val="007715EB"/>
    <w:rsid w:val="00771B3A"/>
    <w:rsid w:val="00771F82"/>
    <w:rsid w:val="007725D2"/>
    <w:rsid w:val="00772A60"/>
    <w:rsid w:val="007732AA"/>
    <w:rsid w:val="00773B8B"/>
    <w:rsid w:val="00773F50"/>
    <w:rsid w:val="007747D2"/>
    <w:rsid w:val="00774A7E"/>
    <w:rsid w:val="00774E7B"/>
    <w:rsid w:val="00774E81"/>
    <w:rsid w:val="0077650A"/>
    <w:rsid w:val="0077656C"/>
    <w:rsid w:val="007771AC"/>
    <w:rsid w:val="00777247"/>
    <w:rsid w:val="007774B2"/>
    <w:rsid w:val="007779A6"/>
    <w:rsid w:val="00780022"/>
    <w:rsid w:val="00780223"/>
    <w:rsid w:val="00780819"/>
    <w:rsid w:val="007808D4"/>
    <w:rsid w:val="00780D6A"/>
    <w:rsid w:val="00780EE6"/>
    <w:rsid w:val="0078141B"/>
    <w:rsid w:val="00781442"/>
    <w:rsid w:val="00781685"/>
    <w:rsid w:val="007817F6"/>
    <w:rsid w:val="00781917"/>
    <w:rsid w:val="00781AC9"/>
    <w:rsid w:val="00781B1A"/>
    <w:rsid w:val="00781DB0"/>
    <w:rsid w:val="00782896"/>
    <w:rsid w:val="00782A9B"/>
    <w:rsid w:val="00782B0A"/>
    <w:rsid w:val="00782D6B"/>
    <w:rsid w:val="00782D9B"/>
    <w:rsid w:val="00783166"/>
    <w:rsid w:val="00783538"/>
    <w:rsid w:val="00783A5A"/>
    <w:rsid w:val="00783BD7"/>
    <w:rsid w:val="00783FF4"/>
    <w:rsid w:val="007844E4"/>
    <w:rsid w:val="00785089"/>
    <w:rsid w:val="00785D5C"/>
    <w:rsid w:val="007863F6"/>
    <w:rsid w:val="0078652B"/>
    <w:rsid w:val="00786A94"/>
    <w:rsid w:val="00786C2A"/>
    <w:rsid w:val="007871CA"/>
    <w:rsid w:val="00787F85"/>
    <w:rsid w:val="00790465"/>
    <w:rsid w:val="00790959"/>
    <w:rsid w:val="00790DD5"/>
    <w:rsid w:val="00791CFF"/>
    <w:rsid w:val="00791DF1"/>
    <w:rsid w:val="007920E9"/>
    <w:rsid w:val="00792205"/>
    <w:rsid w:val="007923B4"/>
    <w:rsid w:val="007925C4"/>
    <w:rsid w:val="0079294E"/>
    <w:rsid w:val="00792CDB"/>
    <w:rsid w:val="0079334C"/>
    <w:rsid w:val="00793D9F"/>
    <w:rsid w:val="007945F8"/>
    <w:rsid w:val="00794B10"/>
    <w:rsid w:val="00794D62"/>
    <w:rsid w:val="00795326"/>
    <w:rsid w:val="007955ED"/>
    <w:rsid w:val="00795DC1"/>
    <w:rsid w:val="00796474"/>
    <w:rsid w:val="0079659E"/>
    <w:rsid w:val="0079666E"/>
    <w:rsid w:val="00796BB8"/>
    <w:rsid w:val="0079708A"/>
    <w:rsid w:val="0079794C"/>
    <w:rsid w:val="00797B98"/>
    <w:rsid w:val="00797F09"/>
    <w:rsid w:val="007A03E6"/>
    <w:rsid w:val="007A0927"/>
    <w:rsid w:val="007A09AF"/>
    <w:rsid w:val="007A15BE"/>
    <w:rsid w:val="007A1F96"/>
    <w:rsid w:val="007A200D"/>
    <w:rsid w:val="007A28CB"/>
    <w:rsid w:val="007A3224"/>
    <w:rsid w:val="007A4057"/>
    <w:rsid w:val="007A40B1"/>
    <w:rsid w:val="007A423C"/>
    <w:rsid w:val="007A44F0"/>
    <w:rsid w:val="007A55BA"/>
    <w:rsid w:val="007A5999"/>
    <w:rsid w:val="007A706F"/>
    <w:rsid w:val="007A71C2"/>
    <w:rsid w:val="007A7200"/>
    <w:rsid w:val="007A739D"/>
    <w:rsid w:val="007A741F"/>
    <w:rsid w:val="007A7AD0"/>
    <w:rsid w:val="007B0240"/>
    <w:rsid w:val="007B092E"/>
    <w:rsid w:val="007B1024"/>
    <w:rsid w:val="007B1B1C"/>
    <w:rsid w:val="007B1D58"/>
    <w:rsid w:val="007B2E2A"/>
    <w:rsid w:val="007B2F19"/>
    <w:rsid w:val="007B3376"/>
    <w:rsid w:val="007B350F"/>
    <w:rsid w:val="007B37C8"/>
    <w:rsid w:val="007B3F1B"/>
    <w:rsid w:val="007B3FC4"/>
    <w:rsid w:val="007B4390"/>
    <w:rsid w:val="007B45E1"/>
    <w:rsid w:val="007B4DC8"/>
    <w:rsid w:val="007B538C"/>
    <w:rsid w:val="007B5840"/>
    <w:rsid w:val="007B5B92"/>
    <w:rsid w:val="007B606E"/>
    <w:rsid w:val="007B629B"/>
    <w:rsid w:val="007B6A22"/>
    <w:rsid w:val="007B7C23"/>
    <w:rsid w:val="007C05BA"/>
    <w:rsid w:val="007C0634"/>
    <w:rsid w:val="007C3815"/>
    <w:rsid w:val="007C3947"/>
    <w:rsid w:val="007C3E1C"/>
    <w:rsid w:val="007C434D"/>
    <w:rsid w:val="007C4DDD"/>
    <w:rsid w:val="007C4EA2"/>
    <w:rsid w:val="007C4FB0"/>
    <w:rsid w:val="007C505E"/>
    <w:rsid w:val="007C5312"/>
    <w:rsid w:val="007C5580"/>
    <w:rsid w:val="007C5943"/>
    <w:rsid w:val="007C5F98"/>
    <w:rsid w:val="007C6036"/>
    <w:rsid w:val="007C6CA3"/>
    <w:rsid w:val="007C6FDB"/>
    <w:rsid w:val="007C737F"/>
    <w:rsid w:val="007C7C69"/>
    <w:rsid w:val="007C7E0F"/>
    <w:rsid w:val="007C7E3E"/>
    <w:rsid w:val="007C7F00"/>
    <w:rsid w:val="007D0985"/>
    <w:rsid w:val="007D0F95"/>
    <w:rsid w:val="007D1886"/>
    <w:rsid w:val="007D1985"/>
    <w:rsid w:val="007D1BE3"/>
    <w:rsid w:val="007D2B96"/>
    <w:rsid w:val="007D36D7"/>
    <w:rsid w:val="007D492C"/>
    <w:rsid w:val="007D4961"/>
    <w:rsid w:val="007D4AEC"/>
    <w:rsid w:val="007D4F27"/>
    <w:rsid w:val="007D4F82"/>
    <w:rsid w:val="007D55FD"/>
    <w:rsid w:val="007D5FB5"/>
    <w:rsid w:val="007D6393"/>
    <w:rsid w:val="007D69C8"/>
    <w:rsid w:val="007D6DD6"/>
    <w:rsid w:val="007D708C"/>
    <w:rsid w:val="007D70D4"/>
    <w:rsid w:val="007D78DC"/>
    <w:rsid w:val="007D79A2"/>
    <w:rsid w:val="007D79A4"/>
    <w:rsid w:val="007D7BC5"/>
    <w:rsid w:val="007D7DE1"/>
    <w:rsid w:val="007E0657"/>
    <w:rsid w:val="007E08AF"/>
    <w:rsid w:val="007E08D8"/>
    <w:rsid w:val="007E10AE"/>
    <w:rsid w:val="007E1662"/>
    <w:rsid w:val="007E1B4F"/>
    <w:rsid w:val="007E1BCA"/>
    <w:rsid w:val="007E2B51"/>
    <w:rsid w:val="007E2C30"/>
    <w:rsid w:val="007E2C7C"/>
    <w:rsid w:val="007E3341"/>
    <w:rsid w:val="007E4074"/>
    <w:rsid w:val="007E43E8"/>
    <w:rsid w:val="007E533F"/>
    <w:rsid w:val="007E5A55"/>
    <w:rsid w:val="007E63D9"/>
    <w:rsid w:val="007E6658"/>
    <w:rsid w:val="007E67E2"/>
    <w:rsid w:val="007E6EC8"/>
    <w:rsid w:val="007E6F9D"/>
    <w:rsid w:val="007E7235"/>
    <w:rsid w:val="007E7889"/>
    <w:rsid w:val="007E7A4E"/>
    <w:rsid w:val="007F032F"/>
    <w:rsid w:val="007F0883"/>
    <w:rsid w:val="007F0D68"/>
    <w:rsid w:val="007F1006"/>
    <w:rsid w:val="007F1008"/>
    <w:rsid w:val="007F1700"/>
    <w:rsid w:val="007F25C4"/>
    <w:rsid w:val="007F283D"/>
    <w:rsid w:val="007F33F6"/>
    <w:rsid w:val="007F385F"/>
    <w:rsid w:val="007F3B46"/>
    <w:rsid w:val="007F3E27"/>
    <w:rsid w:val="007F403E"/>
    <w:rsid w:val="007F4A9D"/>
    <w:rsid w:val="007F4F85"/>
    <w:rsid w:val="007F51A6"/>
    <w:rsid w:val="007F5230"/>
    <w:rsid w:val="007F5A26"/>
    <w:rsid w:val="007F6715"/>
    <w:rsid w:val="007F6D2E"/>
    <w:rsid w:val="007F7042"/>
    <w:rsid w:val="007F7068"/>
    <w:rsid w:val="007F766E"/>
    <w:rsid w:val="007F78FB"/>
    <w:rsid w:val="007F798F"/>
    <w:rsid w:val="007F7E71"/>
    <w:rsid w:val="008007A6"/>
    <w:rsid w:val="0080089F"/>
    <w:rsid w:val="008008D6"/>
    <w:rsid w:val="00800B54"/>
    <w:rsid w:val="00800BB2"/>
    <w:rsid w:val="00801099"/>
    <w:rsid w:val="008010C8"/>
    <w:rsid w:val="00801333"/>
    <w:rsid w:val="00801547"/>
    <w:rsid w:val="008016F6"/>
    <w:rsid w:val="0080298B"/>
    <w:rsid w:val="008035EF"/>
    <w:rsid w:val="00803E0D"/>
    <w:rsid w:val="00803FEC"/>
    <w:rsid w:val="008040A4"/>
    <w:rsid w:val="00804364"/>
    <w:rsid w:val="00804DE6"/>
    <w:rsid w:val="00804FF9"/>
    <w:rsid w:val="00805278"/>
    <w:rsid w:val="00805310"/>
    <w:rsid w:val="00805B6B"/>
    <w:rsid w:val="008060B6"/>
    <w:rsid w:val="008065A3"/>
    <w:rsid w:val="0080664F"/>
    <w:rsid w:val="0080707E"/>
    <w:rsid w:val="00807A45"/>
    <w:rsid w:val="00807DFA"/>
    <w:rsid w:val="00807FAD"/>
    <w:rsid w:val="008110F1"/>
    <w:rsid w:val="0081159E"/>
    <w:rsid w:val="00811AEC"/>
    <w:rsid w:val="00812640"/>
    <w:rsid w:val="00812C1F"/>
    <w:rsid w:val="00812DAA"/>
    <w:rsid w:val="00812DFA"/>
    <w:rsid w:val="008131A5"/>
    <w:rsid w:val="008131E1"/>
    <w:rsid w:val="008136A9"/>
    <w:rsid w:val="008143C6"/>
    <w:rsid w:val="00814582"/>
    <w:rsid w:val="00814C92"/>
    <w:rsid w:val="00814D57"/>
    <w:rsid w:val="00814DC3"/>
    <w:rsid w:val="00814EE9"/>
    <w:rsid w:val="008150D3"/>
    <w:rsid w:val="008151C5"/>
    <w:rsid w:val="008151E4"/>
    <w:rsid w:val="008153B1"/>
    <w:rsid w:val="00815479"/>
    <w:rsid w:val="008167B7"/>
    <w:rsid w:val="00816B63"/>
    <w:rsid w:val="00816CB3"/>
    <w:rsid w:val="00816CD3"/>
    <w:rsid w:val="00817BCD"/>
    <w:rsid w:val="00817C2C"/>
    <w:rsid w:val="00820008"/>
    <w:rsid w:val="00820A2A"/>
    <w:rsid w:val="00820BD3"/>
    <w:rsid w:val="008219CF"/>
    <w:rsid w:val="00821B0B"/>
    <w:rsid w:val="00821E5D"/>
    <w:rsid w:val="008227FE"/>
    <w:rsid w:val="00822855"/>
    <w:rsid w:val="008229A2"/>
    <w:rsid w:val="008237F2"/>
    <w:rsid w:val="00824543"/>
    <w:rsid w:val="00824B85"/>
    <w:rsid w:val="00824E8B"/>
    <w:rsid w:val="008257DF"/>
    <w:rsid w:val="00825F56"/>
    <w:rsid w:val="00826269"/>
    <w:rsid w:val="008264EE"/>
    <w:rsid w:val="008265A0"/>
    <w:rsid w:val="00826F9B"/>
    <w:rsid w:val="008276C4"/>
    <w:rsid w:val="0083012E"/>
    <w:rsid w:val="008307CA"/>
    <w:rsid w:val="00830A29"/>
    <w:rsid w:val="00831212"/>
    <w:rsid w:val="008318F2"/>
    <w:rsid w:val="00831EEB"/>
    <w:rsid w:val="00832E92"/>
    <w:rsid w:val="00833656"/>
    <w:rsid w:val="00833A3C"/>
    <w:rsid w:val="00833AA2"/>
    <w:rsid w:val="008340A2"/>
    <w:rsid w:val="008345D9"/>
    <w:rsid w:val="00834EC8"/>
    <w:rsid w:val="00835654"/>
    <w:rsid w:val="00835965"/>
    <w:rsid w:val="008366D7"/>
    <w:rsid w:val="00836C6D"/>
    <w:rsid w:val="0083702E"/>
    <w:rsid w:val="008370F8"/>
    <w:rsid w:val="008371EE"/>
    <w:rsid w:val="00837453"/>
    <w:rsid w:val="008374C0"/>
    <w:rsid w:val="0083753E"/>
    <w:rsid w:val="00837CF9"/>
    <w:rsid w:val="0084000C"/>
    <w:rsid w:val="008409C8"/>
    <w:rsid w:val="00840FAD"/>
    <w:rsid w:val="00840FBF"/>
    <w:rsid w:val="00841D93"/>
    <w:rsid w:val="008428A7"/>
    <w:rsid w:val="0084297C"/>
    <w:rsid w:val="00843D86"/>
    <w:rsid w:val="008440EA"/>
    <w:rsid w:val="00844194"/>
    <w:rsid w:val="00844FFA"/>
    <w:rsid w:val="00845DE2"/>
    <w:rsid w:val="0084658B"/>
    <w:rsid w:val="00846E49"/>
    <w:rsid w:val="00847725"/>
    <w:rsid w:val="00847810"/>
    <w:rsid w:val="008479B0"/>
    <w:rsid w:val="008479B9"/>
    <w:rsid w:val="00847C35"/>
    <w:rsid w:val="00847FDD"/>
    <w:rsid w:val="008505DC"/>
    <w:rsid w:val="008509D8"/>
    <w:rsid w:val="00850BC2"/>
    <w:rsid w:val="00850DA4"/>
    <w:rsid w:val="00851870"/>
    <w:rsid w:val="00851B20"/>
    <w:rsid w:val="00852113"/>
    <w:rsid w:val="008521EE"/>
    <w:rsid w:val="008522E5"/>
    <w:rsid w:val="008525C5"/>
    <w:rsid w:val="00852AC7"/>
    <w:rsid w:val="00852EBE"/>
    <w:rsid w:val="008533A6"/>
    <w:rsid w:val="008533BB"/>
    <w:rsid w:val="00853AB6"/>
    <w:rsid w:val="00854230"/>
    <w:rsid w:val="00854872"/>
    <w:rsid w:val="008553DE"/>
    <w:rsid w:val="00855707"/>
    <w:rsid w:val="008559C1"/>
    <w:rsid w:val="00855AC1"/>
    <w:rsid w:val="00856B93"/>
    <w:rsid w:val="00856DB6"/>
    <w:rsid w:val="0085716E"/>
    <w:rsid w:val="00857178"/>
    <w:rsid w:val="00857195"/>
    <w:rsid w:val="00857E53"/>
    <w:rsid w:val="0086019C"/>
    <w:rsid w:val="00860424"/>
    <w:rsid w:val="00860518"/>
    <w:rsid w:val="00860A22"/>
    <w:rsid w:val="00861841"/>
    <w:rsid w:val="00862398"/>
    <w:rsid w:val="00862916"/>
    <w:rsid w:val="0086296F"/>
    <w:rsid w:val="0086389F"/>
    <w:rsid w:val="00863EA8"/>
    <w:rsid w:val="00864138"/>
    <w:rsid w:val="0086454B"/>
    <w:rsid w:val="008648FD"/>
    <w:rsid w:val="00864F22"/>
    <w:rsid w:val="008650CA"/>
    <w:rsid w:val="008652C3"/>
    <w:rsid w:val="0086599C"/>
    <w:rsid w:val="00866563"/>
    <w:rsid w:val="00866724"/>
    <w:rsid w:val="00866943"/>
    <w:rsid w:val="008672C4"/>
    <w:rsid w:val="00867A55"/>
    <w:rsid w:val="00867E2B"/>
    <w:rsid w:val="008704F6"/>
    <w:rsid w:val="00870563"/>
    <w:rsid w:val="0087057C"/>
    <w:rsid w:val="00871CE1"/>
    <w:rsid w:val="00871EFE"/>
    <w:rsid w:val="00872F5B"/>
    <w:rsid w:val="008734F9"/>
    <w:rsid w:val="00873997"/>
    <w:rsid w:val="00873C46"/>
    <w:rsid w:val="00873FDD"/>
    <w:rsid w:val="008745F4"/>
    <w:rsid w:val="00874784"/>
    <w:rsid w:val="00874AD1"/>
    <w:rsid w:val="00874FE8"/>
    <w:rsid w:val="0087588C"/>
    <w:rsid w:val="00875C6A"/>
    <w:rsid w:val="00875DFD"/>
    <w:rsid w:val="00877789"/>
    <w:rsid w:val="00877F35"/>
    <w:rsid w:val="008806FE"/>
    <w:rsid w:val="00880B0A"/>
    <w:rsid w:val="00881167"/>
    <w:rsid w:val="00881F46"/>
    <w:rsid w:val="00882329"/>
    <w:rsid w:val="0088293D"/>
    <w:rsid w:val="00882CD9"/>
    <w:rsid w:val="0088387E"/>
    <w:rsid w:val="00884637"/>
    <w:rsid w:val="00884ECD"/>
    <w:rsid w:val="00885CD1"/>
    <w:rsid w:val="0088625E"/>
    <w:rsid w:val="00886480"/>
    <w:rsid w:val="0088714F"/>
    <w:rsid w:val="00887315"/>
    <w:rsid w:val="0088789F"/>
    <w:rsid w:val="00887D01"/>
    <w:rsid w:val="00890433"/>
    <w:rsid w:val="00890978"/>
    <w:rsid w:val="0089127B"/>
    <w:rsid w:val="00891398"/>
    <w:rsid w:val="00891B25"/>
    <w:rsid w:val="008920F3"/>
    <w:rsid w:val="00892968"/>
    <w:rsid w:val="00892E55"/>
    <w:rsid w:val="00893074"/>
    <w:rsid w:val="008930D2"/>
    <w:rsid w:val="008930D4"/>
    <w:rsid w:val="0089363E"/>
    <w:rsid w:val="0089370C"/>
    <w:rsid w:val="008939B4"/>
    <w:rsid w:val="008943BF"/>
    <w:rsid w:val="008945D8"/>
    <w:rsid w:val="00894B90"/>
    <w:rsid w:val="00895442"/>
    <w:rsid w:val="0089629A"/>
    <w:rsid w:val="008964BD"/>
    <w:rsid w:val="008964CC"/>
    <w:rsid w:val="00896793"/>
    <w:rsid w:val="0089699B"/>
    <w:rsid w:val="008A0074"/>
    <w:rsid w:val="008A03DD"/>
    <w:rsid w:val="008A0844"/>
    <w:rsid w:val="008A0CBD"/>
    <w:rsid w:val="008A1A79"/>
    <w:rsid w:val="008A1EB9"/>
    <w:rsid w:val="008A254E"/>
    <w:rsid w:val="008A3387"/>
    <w:rsid w:val="008A36AE"/>
    <w:rsid w:val="008A3F39"/>
    <w:rsid w:val="008A4A35"/>
    <w:rsid w:val="008A4C88"/>
    <w:rsid w:val="008A50D8"/>
    <w:rsid w:val="008A532D"/>
    <w:rsid w:val="008A5A3D"/>
    <w:rsid w:val="008A65C6"/>
    <w:rsid w:val="008A6781"/>
    <w:rsid w:val="008A6A54"/>
    <w:rsid w:val="008A6E1F"/>
    <w:rsid w:val="008B02E6"/>
    <w:rsid w:val="008B03D7"/>
    <w:rsid w:val="008B063D"/>
    <w:rsid w:val="008B0A21"/>
    <w:rsid w:val="008B1829"/>
    <w:rsid w:val="008B1A9E"/>
    <w:rsid w:val="008B220A"/>
    <w:rsid w:val="008B2298"/>
    <w:rsid w:val="008B29BE"/>
    <w:rsid w:val="008B33BB"/>
    <w:rsid w:val="008B35DE"/>
    <w:rsid w:val="008B389F"/>
    <w:rsid w:val="008B3BCC"/>
    <w:rsid w:val="008B4412"/>
    <w:rsid w:val="008B457E"/>
    <w:rsid w:val="008B55C2"/>
    <w:rsid w:val="008B56FD"/>
    <w:rsid w:val="008B573D"/>
    <w:rsid w:val="008B5F57"/>
    <w:rsid w:val="008B6216"/>
    <w:rsid w:val="008B64F1"/>
    <w:rsid w:val="008B660B"/>
    <w:rsid w:val="008B6648"/>
    <w:rsid w:val="008B6DAF"/>
    <w:rsid w:val="008B6DD5"/>
    <w:rsid w:val="008B6E7C"/>
    <w:rsid w:val="008B73F4"/>
    <w:rsid w:val="008B741C"/>
    <w:rsid w:val="008B74C6"/>
    <w:rsid w:val="008B75CA"/>
    <w:rsid w:val="008B75FA"/>
    <w:rsid w:val="008C07F1"/>
    <w:rsid w:val="008C09EE"/>
    <w:rsid w:val="008C1854"/>
    <w:rsid w:val="008C1A2D"/>
    <w:rsid w:val="008C1C7B"/>
    <w:rsid w:val="008C1EB8"/>
    <w:rsid w:val="008C25BC"/>
    <w:rsid w:val="008C2C71"/>
    <w:rsid w:val="008C31F3"/>
    <w:rsid w:val="008C3C9A"/>
    <w:rsid w:val="008C5ACC"/>
    <w:rsid w:val="008C604F"/>
    <w:rsid w:val="008C6451"/>
    <w:rsid w:val="008C7DAF"/>
    <w:rsid w:val="008C7E7B"/>
    <w:rsid w:val="008D0E90"/>
    <w:rsid w:val="008D0F23"/>
    <w:rsid w:val="008D1622"/>
    <w:rsid w:val="008D1948"/>
    <w:rsid w:val="008D1E71"/>
    <w:rsid w:val="008D206B"/>
    <w:rsid w:val="008D2903"/>
    <w:rsid w:val="008D2EF7"/>
    <w:rsid w:val="008D316F"/>
    <w:rsid w:val="008D3356"/>
    <w:rsid w:val="008D3968"/>
    <w:rsid w:val="008D3DBE"/>
    <w:rsid w:val="008D41A6"/>
    <w:rsid w:val="008D45A3"/>
    <w:rsid w:val="008D4908"/>
    <w:rsid w:val="008D5355"/>
    <w:rsid w:val="008D6240"/>
    <w:rsid w:val="008D68BB"/>
    <w:rsid w:val="008D6A07"/>
    <w:rsid w:val="008D6B23"/>
    <w:rsid w:val="008D71F0"/>
    <w:rsid w:val="008D77B1"/>
    <w:rsid w:val="008E06F7"/>
    <w:rsid w:val="008E0A3D"/>
    <w:rsid w:val="008E0D14"/>
    <w:rsid w:val="008E1992"/>
    <w:rsid w:val="008E22D3"/>
    <w:rsid w:val="008E2396"/>
    <w:rsid w:val="008E2D5D"/>
    <w:rsid w:val="008E3B70"/>
    <w:rsid w:val="008E3E7D"/>
    <w:rsid w:val="008E4164"/>
    <w:rsid w:val="008E4935"/>
    <w:rsid w:val="008E516A"/>
    <w:rsid w:val="008E567D"/>
    <w:rsid w:val="008E5898"/>
    <w:rsid w:val="008E6837"/>
    <w:rsid w:val="008E703B"/>
    <w:rsid w:val="008E7352"/>
    <w:rsid w:val="008E74C1"/>
    <w:rsid w:val="008E79FD"/>
    <w:rsid w:val="008F0660"/>
    <w:rsid w:val="008F0972"/>
    <w:rsid w:val="008F0A73"/>
    <w:rsid w:val="008F1BA9"/>
    <w:rsid w:val="008F25C4"/>
    <w:rsid w:val="008F25FF"/>
    <w:rsid w:val="008F2964"/>
    <w:rsid w:val="008F2FAE"/>
    <w:rsid w:val="008F3569"/>
    <w:rsid w:val="008F3E66"/>
    <w:rsid w:val="008F4084"/>
    <w:rsid w:val="008F469F"/>
    <w:rsid w:val="008F4908"/>
    <w:rsid w:val="008F4941"/>
    <w:rsid w:val="008F49A0"/>
    <w:rsid w:val="008F4AA3"/>
    <w:rsid w:val="008F4AB8"/>
    <w:rsid w:val="008F55FA"/>
    <w:rsid w:val="008F5A1E"/>
    <w:rsid w:val="008F645D"/>
    <w:rsid w:val="008F651A"/>
    <w:rsid w:val="008F67F0"/>
    <w:rsid w:val="008F70C1"/>
    <w:rsid w:val="008F74F6"/>
    <w:rsid w:val="008F77F8"/>
    <w:rsid w:val="008F7CD0"/>
    <w:rsid w:val="008F7F9F"/>
    <w:rsid w:val="0090009E"/>
    <w:rsid w:val="00900BDD"/>
    <w:rsid w:val="00900FCD"/>
    <w:rsid w:val="00901089"/>
    <w:rsid w:val="00902813"/>
    <w:rsid w:val="00902AEC"/>
    <w:rsid w:val="00902D41"/>
    <w:rsid w:val="00902FE2"/>
    <w:rsid w:val="0090372A"/>
    <w:rsid w:val="00903CF9"/>
    <w:rsid w:val="009049EA"/>
    <w:rsid w:val="00904AC7"/>
    <w:rsid w:val="00904F1C"/>
    <w:rsid w:val="00905BC4"/>
    <w:rsid w:val="00905DA0"/>
    <w:rsid w:val="00906322"/>
    <w:rsid w:val="009069AA"/>
    <w:rsid w:val="00906DAD"/>
    <w:rsid w:val="00907885"/>
    <w:rsid w:val="0090798C"/>
    <w:rsid w:val="0091089A"/>
    <w:rsid w:val="00910AE6"/>
    <w:rsid w:val="00910DEB"/>
    <w:rsid w:val="00911024"/>
    <w:rsid w:val="00911484"/>
    <w:rsid w:val="00911E06"/>
    <w:rsid w:val="0091200F"/>
    <w:rsid w:val="0091233B"/>
    <w:rsid w:val="00913E08"/>
    <w:rsid w:val="009147C0"/>
    <w:rsid w:val="00914ABF"/>
    <w:rsid w:val="00915204"/>
    <w:rsid w:val="00915BA7"/>
    <w:rsid w:val="00916302"/>
    <w:rsid w:val="00916A78"/>
    <w:rsid w:val="00916D63"/>
    <w:rsid w:val="00916FF7"/>
    <w:rsid w:val="0091743C"/>
    <w:rsid w:val="009175A8"/>
    <w:rsid w:val="00917F80"/>
    <w:rsid w:val="009203D1"/>
    <w:rsid w:val="0092094F"/>
    <w:rsid w:val="00920D51"/>
    <w:rsid w:val="009212B7"/>
    <w:rsid w:val="009217BB"/>
    <w:rsid w:val="009222A3"/>
    <w:rsid w:val="0092304A"/>
    <w:rsid w:val="0092312A"/>
    <w:rsid w:val="009241C8"/>
    <w:rsid w:val="00924775"/>
    <w:rsid w:val="0092497E"/>
    <w:rsid w:val="00924F0A"/>
    <w:rsid w:val="00925183"/>
    <w:rsid w:val="009254F7"/>
    <w:rsid w:val="00925B32"/>
    <w:rsid w:val="00925CD1"/>
    <w:rsid w:val="00925D8E"/>
    <w:rsid w:val="0092627A"/>
    <w:rsid w:val="00926955"/>
    <w:rsid w:val="00926B08"/>
    <w:rsid w:val="009270E8"/>
    <w:rsid w:val="00927701"/>
    <w:rsid w:val="00927C3F"/>
    <w:rsid w:val="00930397"/>
    <w:rsid w:val="0093147F"/>
    <w:rsid w:val="009315DF"/>
    <w:rsid w:val="0093164C"/>
    <w:rsid w:val="0093172A"/>
    <w:rsid w:val="009322B9"/>
    <w:rsid w:val="009330C1"/>
    <w:rsid w:val="00933578"/>
    <w:rsid w:val="00933813"/>
    <w:rsid w:val="009338B1"/>
    <w:rsid w:val="009343D7"/>
    <w:rsid w:val="0093483D"/>
    <w:rsid w:val="00934A00"/>
    <w:rsid w:val="00934B3E"/>
    <w:rsid w:val="00934DD7"/>
    <w:rsid w:val="0093533B"/>
    <w:rsid w:val="00936072"/>
    <w:rsid w:val="009375A6"/>
    <w:rsid w:val="009378F1"/>
    <w:rsid w:val="00937966"/>
    <w:rsid w:val="00940BED"/>
    <w:rsid w:val="009410A0"/>
    <w:rsid w:val="009413E7"/>
    <w:rsid w:val="00941910"/>
    <w:rsid w:val="0094268A"/>
    <w:rsid w:val="00942A49"/>
    <w:rsid w:val="00942F6E"/>
    <w:rsid w:val="00943A2C"/>
    <w:rsid w:val="00943BDC"/>
    <w:rsid w:val="009450F9"/>
    <w:rsid w:val="0094588D"/>
    <w:rsid w:val="00945F7B"/>
    <w:rsid w:val="00947119"/>
    <w:rsid w:val="00947788"/>
    <w:rsid w:val="0095022A"/>
    <w:rsid w:val="0095073E"/>
    <w:rsid w:val="00950894"/>
    <w:rsid w:val="00950A3F"/>
    <w:rsid w:val="00951435"/>
    <w:rsid w:val="00951502"/>
    <w:rsid w:val="0095172B"/>
    <w:rsid w:val="00951CC8"/>
    <w:rsid w:val="00952887"/>
    <w:rsid w:val="0095318B"/>
    <w:rsid w:val="00953A0F"/>
    <w:rsid w:val="00953CFB"/>
    <w:rsid w:val="009542FE"/>
    <w:rsid w:val="0095438D"/>
    <w:rsid w:val="009544F0"/>
    <w:rsid w:val="0095462D"/>
    <w:rsid w:val="00954F13"/>
    <w:rsid w:val="0095501D"/>
    <w:rsid w:val="009551F5"/>
    <w:rsid w:val="00955500"/>
    <w:rsid w:val="00955AE4"/>
    <w:rsid w:val="00955AF4"/>
    <w:rsid w:val="00955B48"/>
    <w:rsid w:val="00955C79"/>
    <w:rsid w:val="00956879"/>
    <w:rsid w:val="00957048"/>
    <w:rsid w:val="00957710"/>
    <w:rsid w:val="00957CC7"/>
    <w:rsid w:val="009601FE"/>
    <w:rsid w:val="009602C0"/>
    <w:rsid w:val="00960961"/>
    <w:rsid w:val="009609D1"/>
    <w:rsid w:val="00961208"/>
    <w:rsid w:val="009623F5"/>
    <w:rsid w:val="00962674"/>
    <w:rsid w:val="00962BEB"/>
    <w:rsid w:val="009630C5"/>
    <w:rsid w:val="00963752"/>
    <w:rsid w:val="00963D80"/>
    <w:rsid w:val="00964105"/>
    <w:rsid w:val="0096549A"/>
    <w:rsid w:val="009656DF"/>
    <w:rsid w:val="00965D74"/>
    <w:rsid w:val="00966054"/>
    <w:rsid w:val="009661D2"/>
    <w:rsid w:val="009663FB"/>
    <w:rsid w:val="0096649E"/>
    <w:rsid w:val="00966806"/>
    <w:rsid w:val="0096697B"/>
    <w:rsid w:val="00966DE4"/>
    <w:rsid w:val="00966E0E"/>
    <w:rsid w:val="00967507"/>
    <w:rsid w:val="00967662"/>
    <w:rsid w:val="00967C04"/>
    <w:rsid w:val="00967FE9"/>
    <w:rsid w:val="00970368"/>
    <w:rsid w:val="009703E4"/>
    <w:rsid w:val="009708BC"/>
    <w:rsid w:val="00971E66"/>
    <w:rsid w:val="009722FF"/>
    <w:rsid w:val="00973337"/>
    <w:rsid w:val="00973575"/>
    <w:rsid w:val="009739BA"/>
    <w:rsid w:val="00973EFB"/>
    <w:rsid w:val="0097471E"/>
    <w:rsid w:val="009748AE"/>
    <w:rsid w:val="00974C85"/>
    <w:rsid w:val="00976801"/>
    <w:rsid w:val="009777D0"/>
    <w:rsid w:val="00977B54"/>
    <w:rsid w:val="0098050D"/>
    <w:rsid w:val="0098068E"/>
    <w:rsid w:val="00980C0B"/>
    <w:rsid w:val="00980CDD"/>
    <w:rsid w:val="00980F33"/>
    <w:rsid w:val="00981950"/>
    <w:rsid w:val="00981CE9"/>
    <w:rsid w:val="00982122"/>
    <w:rsid w:val="009829A1"/>
    <w:rsid w:val="00983139"/>
    <w:rsid w:val="00983499"/>
    <w:rsid w:val="00983557"/>
    <w:rsid w:val="00983E65"/>
    <w:rsid w:val="009846EA"/>
    <w:rsid w:val="009852A0"/>
    <w:rsid w:val="0098541D"/>
    <w:rsid w:val="00985C8A"/>
    <w:rsid w:val="00985CD8"/>
    <w:rsid w:val="0098664C"/>
    <w:rsid w:val="00986A61"/>
    <w:rsid w:val="009877BD"/>
    <w:rsid w:val="009878EA"/>
    <w:rsid w:val="009879C3"/>
    <w:rsid w:val="00987E62"/>
    <w:rsid w:val="0099061B"/>
    <w:rsid w:val="00990A09"/>
    <w:rsid w:val="00991CC8"/>
    <w:rsid w:val="009925E2"/>
    <w:rsid w:val="00992931"/>
    <w:rsid w:val="00992B8F"/>
    <w:rsid w:val="00992CE1"/>
    <w:rsid w:val="00993B68"/>
    <w:rsid w:val="00993E49"/>
    <w:rsid w:val="0099407F"/>
    <w:rsid w:val="00994148"/>
    <w:rsid w:val="009942AA"/>
    <w:rsid w:val="009948B4"/>
    <w:rsid w:val="00994CD2"/>
    <w:rsid w:val="00995058"/>
    <w:rsid w:val="0099531C"/>
    <w:rsid w:val="00995463"/>
    <w:rsid w:val="00995960"/>
    <w:rsid w:val="00996BFC"/>
    <w:rsid w:val="00996DEE"/>
    <w:rsid w:val="00996EEB"/>
    <w:rsid w:val="00997A82"/>
    <w:rsid w:val="009A017F"/>
    <w:rsid w:val="009A116F"/>
    <w:rsid w:val="009A163B"/>
    <w:rsid w:val="009A165A"/>
    <w:rsid w:val="009A1730"/>
    <w:rsid w:val="009A189C"/>
    <w:rsid w:val="009A1921"/>
    <w:rsid w:val="009A1CD2"/>
    <w:rsid w:val="009A20D6"/>
    <w:rsid w:val="009A29DC"/>
    <w:rsid w:val="009A2E6D"/>
    <w:rsid w:val="009A3139"/>
    <w:rsid w:val="009A3340"/>
    <w:rsid w:val="009A3815"/>
    <w:rsid w:val="009A388A"/>
    <w:rsid w:val="009A38F2"/>
    <w:rsid w:val="009A409E"/>
    <w:rsid w:val="009A42C6"/>
    <w:rsid w:val="009A444C"/>
    <w:rsid w:val="009A467E"/>
    <w:rsid w:val="009A549F"/>
    <w:rsid w:val="009A6318"/>
    <w:rsid w:val="009A73F4"/>
    <w:rsid w:val="009A75D4"/>
    <w:rsid w:val="009A7729"/>
    <w:rsid w:val="009A7CC1"/>
    <w:rsid w:val="009B0F2F"/>
    <w:rsid w:val="009B1153"/>
    <w:rsid w:val="009B188F"/>
    <w:rsid w:val="009B1C84"/>
    <w:rsid w:val="009B1CD9"/>
    <w:rsid w:val="009B21FD"/>
    <w:rsid w:val="009B2260"/>
    <w:rsid w:val="009B2725"/>
    <w:rsid w:val="009B2877"/>
    <w:rsid w:val="009B3221"/>
    <w:rsid w:val="009B34A7"/>
    <w:rsid w:val="009B34FE"/>
    <w:rsid w:val="009B3B2B"/>
    <w:rsid w:val="009B3D94"/>
    <w:rsid w:val="009B3FF7"/>
    <w:rsid w:val="009B404C"/>
    <w:rsid w:val="009B4064"/>
    <w:rsid w:val="009B4399"/>
    <w:rsid w:val="009B440A"/>
    <w:rsid w:val="009B4E0D"/>
    <w:rsid w:val="009B4E39"/>
    <w:rsid w:val="009B4F8F"/>
    <w:rsid w:val="009B50BE"/>
    <w:rsid w:val="009B5387"/>
    <w:rsid w:val="009B53F8"/>
    <w:rsid w:val="009B5960"/>
    <w:rsid w:val="009B5FB6"/>
    <w:rsid w:val="009B6B30"/>
    <w:rsid w:val="009B6C8C"/>
    <w:rsid w:val="009B732E"/>
    <w:rsid w:val="009C01F5"/>
    <w:rsid w:val="009C0484"/>
    <w:rsid w:val="009C05AF"/>
    <w:rsid w:val="009C0671"/>
    <w:rsid w:val="009C0774"/>
    <w:rsid w:val="009C0970"/>
    <w:rsid w:val="009C0A37"/>
    <w:rsid w:val="009C0AF9"/>
    <w:rsid w:val="009C115E"/>
    <w:rsid w:val="009C117A"/>
    <w:rsid w:val="009C1586"/>
    <w:rsid w:val="009C20C0"/>
    <w:rsid w:val="009C2E0A"/>
    <w:rsid w:val="009C39FB"/>
    <w:rsid w:val="009C3C2D"/>
    <w:rsid w:val="009C413A"/>
    <w:rsid w:val="009C484B"/>
    <w:rsid w:val="009C496E"/>
    <w:rsid w:val="009C5733"/>
    <w:rsid w:val="009C59C2"/>
    <w:rsid w:val="009C5C1E"/>
    <w:rsid w:val="009C5DBB"/>
    <w:rsid w:val="009C6BDA"/>
    <w:rsid w:val="009C6E3C"/>
    <w:rsid w:val="009C73A4"/>
    <w:rsid w:val="009C77B8"/>
    <w:rsid w:val="009C7993"/>
    <w:rsid w:val="009C7F51"/>
    <w:rsid w:val="009D00E4"/>
    <w:rsid w:val="009D026B"/>
    <w:rsid w:val="009D0452"/>
    <w:rsid w:val="009D048B"/>
    <w:rsid w:val="009D05E3"/>
    <w:rsid w:val="009D09B2"/>
    <w:rsid w:val="009D26C3"/>
    <w:rsid w:val="009D2935"/>
    <w:rsid w:val="009D2A37"/>
    <w:rsid w:val="009D2E77"/>
    <w:rsid w:val="009D3155"/>
    <w:rsid w:val="009D36F1"/>
    <w:rsid w:val="009D3E77"/>
    <w:rsid w:val="009D3F67"/>
    <w:rsid w:val="009D4294"/>
    <w:rsid w:val="009D4350"/>
    <w:rsid w:val="009D4592"/>
    <w:rsid w:val="009D4AE7"/>
    <w:rsid w:val="009D5DE1"/>
    <w:rsid w:val="009D686D"/>
    <w:rsid w:val="009D6A8C"/>
    <w:rsid w:val="009D6B1F"/>
    <w:rsid w:val="009D6E28"/>
    <w:rsid w:val="009D6E4E"/>
    <w:rsid w:val="009D6FB7"/>
    <w:rsid w:val="009D725D"/>
    <w:rsid w:val="009D786C"/>
    <w:rsid w:val="009D7A73"/>
    <w:rsid w:val="009D7D02"/>
    <w:rsid w:val="009E0873"/>
    <w:rsid w:val="009E1F93"/>
    <w:rsid w:val="009E2DDC"/>
    <w:rsid w:val="009E2E62"/>
    <w:rsid w:val="009E2F62"/>
    <w:rsid w:val="009E38EB"/>
    <w:rsid w:val="009E39A6"/>
    <w:rsid w:val="009E39F8"/>
    <w:rsid w:val="009E3AC4"/>
    <w:rsid w:val="009E50B8"/>
    <w:rsid w:val="009E525C"/>
    <w:rsid w:val="009E5C05"/>
    <w:rsid w:val="009E603F"/>
    <w:rsid w:val="009E6394"/>
    <w:rsid w:val="009E63A4"/>
    <w:rsid w:val="009E66AE"/>
    <w:rsid w:val="009E66ED"/>
    <w:rsid w:val="009E6B21"/>
    <w:rsid w:val="009E6B3F"/>
    <w:rsid w:val="009E6C28"/>
    <w:rsid w:val="009E6E5C"/>
    <w:rsid w:val="009E6F80"/>
    <w:rsid w:val="009E707A"/>
    <w:rsid w:val="009E730D"/>
    <w:rsid w:val="009E7552"/>
    <w:rsid w:val="009E77A6"/>
    <w:rsid w:val="009F00AA"/>
    <w:rsid w:val="009F07FC"/>
    <w:rsid w:val="009F0CF6"/>
    <w:rsid w:val="009F139E"/>
    <w:rsid w:val="009F1D9F"/>
    <w:rsid w:val="009F1FD9"/>
    <w:rsid w:val="009F3372"/>
    <w:rsid w:val="009F370F"/>
    <w:rsid w:val="009F3A46"/>
    <w:rsid w:val="009F3F71"/>
    <w:rsid w:val="009F48C2"/>
    <w:rsid w:val="009F4A7C"/>
    <w:rsid w:val="009F4FFF"/>
    <w:rsid w:val="009F5614"/>
    <w:rsid w:val="009F5A78"/>
    <w:rsid w:val="009F675A"/>
    <w:rsid w:val="009F69B6"/>
    <w:rsid w:val="009F77D7"/>
    <w:rsid w:val="009F7FC4"/>
    <w:rsid w:val="00A00200"/>
    <w:rsid w:val="00A004B7"/>
    <w:rsid w:val="00A0067A"/>
    <w:rsid w:val="00A011F7"/>
    <w:rsid w:val="00A0205B"/>
    <w:rsid w:val="00A02093"/>
    <w:rsid w:val="00A020C5"/>
    <w:rsid w:val="00A0213F"/>
    <w:rsid w:val="00A02819"/>
    <w:rsid w:val="00A02881"/>
    <w:rsid w:val="00A030D1"/>
    <w:rsid w:val="00A03166"/>
    <w:rsid w:val="00A03347"/>
    <w:rsid w:val="00A03B1A"/>
    <w:rsid w:val="00A03B55"/>
    <w:rsid w:val="00A03B76"/>
    <w:rsid w:val="00A041B0"/>
    <w:rsid w:val="00A047DF"/>
    <w:rsid w:val="00A04C8F"/>
    <w:rsid w:val="00A05D03"/>
    <w:rsid w:val="00A05D97"/>
    <w:rsid w:val="00A069A0"/>
    <w:rsid w:val="00A06CF4"/>
    <w:rsid w:val="00A07007"/>
    <w:rsid w:val="00A07125"/>
    <w:rsid w:val="00A071CF"/>
    <w:rsid w:val="00A07350"/>
    <w:rsid w:val="00A074F9"/>
    <w:rsid w:val="00A076B2"/>
    <w:rsid w:val="00A07896"/>
    <w:rsid w:val="00A07A00"/>
    <w:rsid w:val="00A10427"/>
    <w:rsid w:val="00A1057E"/>
    <w:rsid w:val="00A115B4"/>
    <w:rsid w:val="00A12860"/>
    <w:rsid w:val="00A128C9"/>
    <w:rsid w:val="00A12948"/>
    <w:rsid w:val="00A13694"/>
    <w:rsid w:val="00A1370A"/>
    <w:rsid w:val="00A13DFF"/>
    <w:rsid w:val="00A142F2"/>
    <w:rsid w:val="00A14842"/>
    <w:rsid w:val="00A14A04"/>
    <w:rsid w:val="00A15126"/>
    <w:rsid w:val="00A1519C"/>
    <w:rsid w:val="00A15258"/>
    <w:rsid w:val="00A15D4D"/>
    <w:rsid w:val="00A15F69"/>
    <w:rsid w:val="00A162A3"/>
    <w:rsid w:val="00A162BA"/>
    <w:rsid w:val="00A16D88"/>
    <w:rsid w:val="00A174CD"/>
    <w:rsid w:val="00A1776F"/>
    <w:rsid w:val="00A177CD"/>
    <w:rsid w:val="00A17B63"/>
    <w:rsid w:val="00A20FB3"/>
    <w:rsid w:val="00A21839"/>
    <w:rsid w:val="00A2190B"/>
    <w:rsid w:val="00A21A5F"/>
    <w:rsid w:val="00A22914"/>
    <w:rsid w:val="00A22DA4"/>
    <w:rsid w:val="00A231D7"/>
    <w:rsid w:val="00A2320B"/>
    <w:rsid w:val="00A2379C"/>
    <w:rsid w:val="00A23972"/>
    <w:rsid w:val="00A2399D"/>
    <w:rsid w:val="00A23C73"/>
    <w:rsid w:val="00A23CA1"/>
    <w:rsid w:val="00A23FDF"/>
    <w:rsid w:val="00A247D1"/>
    <w:rsid w:val="00A24DE6"/>
    <w:rsid w:val="00A2642F"/>
    <w:rsid w:val="00A264EB"/>
    <w:rsid w:val="00A267A7"/>
    <w:rsid w:val="00A27C3B"/>
    <w:rsid w:val="00A27C46"/>
    <w:rsid w:val="00A27CE6"/>
    <w:rsid w:val="00A27F74"/>
    <w:rsid w:val="00A30439"/>
    <w:rsid w:val="00A30DF9"/>
    <w:rsid w:val="00A31B02"/>
    <w:rsid w:val="00A31D6F"/>
    <w:rsid w:val="00A31F21"/>
    <w:rsid w:val="00A32070"/>
    <w:rsid w:val="00A325DD"/>
    <w:rsid w:val="00A32827"/>
    <w:rsid w:val="00A328A4"/>
    <w:rsid w:val="00A333A5"/>
    <w:rsid w:val="00A33AF7"/>
    <w:rsid w:val="00A33D11"/>
    <w:rsid w:val="00A33FFF"/>
    <w:rsid w:val="00A34047"/>
    <w:rsid w:val="00A34323"/>
    <w:rsid w:val="00A3502F"/>
    <w:rsid w:val="00A358D7"/>
    <w:rsid w:val="00A35C7F"/>
    <w:rsid w:val="00A35F77"/>
    <w:rsid w:val="00A3648F"/>
    <w:rsid w:val="00A364A6"/>
    <w:rsid w:val="00A36755"/>
    <w:rsid w:val="00A36F30"/>
    <w:rsid w:val="00A36F43"/>
    <w:rsid w:val="00A3702A"/>
    <w:rsid w:val="00A3725A"/>
    <w:rsid w:val="00A3748A"/>
    <w:rsid w:val="00A37DC5"/>
    <w:rsid w:val="00A4050C"/>
    <w:rsid w:val="00A4058F"/>
    <w:rsid w:val="00A405CD"/>
    <w:rsid w:val="00A407E9"/>
    <w:rsid w:val="00A4139E"/>
    <w:rsid w:val="00A413D0"/>
    <w:rsid w:val="00A416B1"/>
    <w:rsid w:val="00A417EF"/>
    <w:rsid w:val="00A41C4D"/>
    <w:rsid w:val="00A42646"/>
    <w:rsid w:val="00A426DA"/>
    <w:rsid w:val="00A42D5A"/>
    <w:rsid w:val="00A43298"/>
    <w:rsid w:val="00A435EE"/>
    <w:rsid w:val="00A442E8"/>
    <w:rsid w:val="00A44879"/>
    <w:rsid w:val="00A4601D"/>
    <w:rsid w:val="00A464B0"/>
    <w:rsid w:val="00A46594"/>
    <w:rsid w:val="00A469DB"/>
    <w:rsid w:val="00A46B0B"/>
    <w:rsid w:val="00A46E0A"/>
    <w:rsid w:val="00A47762"/>
    <w:rsid w:val="00A478BD"/>
    <w:rsid w:val="00A479F2"/>
    <w:rsid w:val="00A47A5F"/>
    <w:rsid w:val="00A500E9"/>
    <w:rsid w:val="00A5024C"/>
    <w:rsid w:val="00A502F9"/>
    <w:rsid w:val="00A504F2"/>
    <w:rsid w:val="00A505A0"/>
    <w:rsid w:val="00A50C92"/>
    <w:rsid w:val="00A5126A"/>
    <w:rsid w:val="00A5175F"/>
    <w:rsid w:val="00A51A4A"/>
    <w:rsid w:val="00A51C9D"/>
    <w:rsid w:val="00A524EB"/>
    <w:rsid w:val="00A525F4"/>
    <w:rsid w:val="00A526B6"/>
    <w:rsid w:val="00A526EB"/>
    <w:rsid w:val="00A52917"/>
    <w:rsid w:val="00A52A9F"/>
    <w:rsid w:val="00A52F68"/>
    <w:rsid w:val="00A52FA4"/>
    <w:rsid w:val="00A53041"/>
    <w:rsid w:val="00A5309B"/>
    <w:rsid w:val="00A532C7"/>
    <w:rsid w:val="00A53DCE"/>
    <w:rsid w:val="00A53F1B"/>
    <w:rsid w:val="00A54D14"/>
    <w:rsid w:val="00A54DE0"/>
    <w:rsid w:val="00A5542D"/>
    <w:rsid w:val="00A55466"/>
    <w:rsid w:val="00A5550E"/>
    <w:rsid w:val="00A557D9"/>
    <w:rsid w:val="00A55C4F"/>
    <w:rsid w:val="00A562BF"/>
    <w:rsid w:val="00A564EA"/>
    <w:rsid w:val="00A5760E"/>
    <w:rsid w:val="00A5774D"/>
    <w:rsid w:val="00A57A8A"/>
    <w:rsid w:val="00A60047"/>
    <w:rsid w:val="00A60770"/>
    <w:rsid w:val="00A607F2"/>
    <w:rsid w:val="00A61000"/>
    <w:rsid w:val="00A61056"/>
    <w:rsid w:val="00A61076"/>
    <w:rsid w:val="00A612AC"/>
    <w:rsid w:val="00A61575"/>
    <w:rsid w:val="00A6209E"/>
    <w:rsid w:val="00A6214C"/>
    <w:rsid w:val="00A62162"/>
    <w:rsid w:val="00A62C8E"/>
    <w:rsid w:val="00A632BD"/>
    <w:rsid w:val="00A63DEE"/>
    <w:rsid w:val="00A64ACE"/>
    <w:rsid w:val="00A64E7A"/>
    <w:rsid w:val="00A65076"/>
    <w:rsid w:val="00A65EFE"/>
    <w:rsid w:val="00A66196"/>
    <w:rsid w:val="00A665D2"/>
    <w:rsid w:val="00A70CB9"/>
    <w:rsid w:val="00A717B8"/>
    <w:rsid w:val="00A7256B"/>
    <w:rsid w:val="00A72616"/>
    <w:rsid w:val="00A72AE4"/>
    <w:rsid w:val="00A731CC"/>
    <w:rsid w:val="00A73A6B"/>
    <w:rsid w:val="00A73CD1"/>
    <w:rsid w:val="00A74A43"/>
    <w:rsid w:val="00A75056"/>
    <w:rsid w:val="00A75830"/>
    <w:rsid w:val="00A75B95"/>
    <w:rsid w:val="00A75CF8"/>
    <w:rsid w:val="00A75F16"/>
    <w:rsid w:val="00A7630C"/>
    <w:rsid w:val="00A763F3"/>
    <w:rsid w:val="00A76664"/>
    <w:rsid w:val="00A76BBB"/>
    <w:rsid w:val="00A76BEB"/>
    <w:rsid w:val="00A77BA6"/>
    <w:rsid w:val="00A77C54"/>
    <w:rsid w:val="00A77CBC"/>
    <w:rsid w:val="00A8183B"/>
    <w:rsid w:val="00A81A39"/>
    <w:rsid w:val="00A81B37"/>
    <w:rsid w:val="00A82240"/>
    <w:rsid w:val="00A82490"/>
    <w:rsid w:val="00A824D8"/>
    <w:rsid w:val="00A82A94"/>
    <w:rsid w:val="00A82E73"/>
    <w:rsid w:val="00A83A88"/>
    <w:rsid w:val="00A83C71"/>
    <w:rsid w:val="00A84FFE"/>
    <w:rsid w:val="00A8672D"/>
    <w:rsid w:val="00A86DDD"/>
    <w:rsid w:val="00A87E27"/>
    <w:rsid w:val="00A9036F"/>
    <w:rsid w:val="00A904C7"/>
    <w:rsid w:val="00A90B6C"/>
    <w:rsid w:val="00A90DBA"/>
    <w:rsid w:val="00A90E29"/>
    <w:rsid w:val="00A91AE8"/>
    <w:rsid w:val="00A91FCC"/>
    <w:rsid w:val="00A924F2"/>
    <w:rsid w:val="00A92650"/>
    <w:rsid w:val="00A93C41"/>
    <w:rsid w:val="00A93D2D"/>
    <w:rsid w:val="00A94754"/>
    <w:rsid w:val="00A95BCE"/>
    <w:rsid w:val="00A95C84"/>
    <w:rsid w:val="00A961E3"/>
    <w:rsid w:val="00A969BA"/>
    <w:rsid w:val="00A97040"/>
    <w:rsid w:val="00A97B5F"/>
    <w:rsid w:val="00AA00CC"/>
    <w:rsid w:val="00AA0126"/>
    <w:rsid w:val="00AA0ABD"/>
    <w:rsid w:val="00AA0BCF"/>
    <w:rsid w:val="00AA0C3B"/>
    <w:rsid w:val="00AA0D4A"/>
    <w:rsid w:val="00AA10A2"/>
    <w:rsid w:val="00AA10E1"/>
    <w:rsid w:val="00AA1398"/>
    <w:rsid w:val="00AA1582"/>
    <w:rsid w:val="00AA1690"/>
    <w:rsid w:val="00AA1845"/>
    <w:rsid w:val="00AA1B00"/>
    <w:rsid w:val="00AA2892"/>
    <w:rsid w:val="00AA3AD6"/>
    <w:rsid w:val="00AA40DF"/>
    <w:rsid w:val="00AA494E"/>
    <w:rsid w:val="00AA55D0"/>
    <w:rsid w:val="00AA56E8"/>
    <w:rsid w:val="00AA6CC8"/>
    <w:rsid w:val="00AA6FEF"/>
    <w:rsid w:val="00AA73E4"/>
    <w:rsid w:val="00AA741B"/>
    <w:rsid w:val="00AA7F89"/>
    <w:rsid w:val="00AB0385"/>
    <w:rsid w:val="00AB05FF"/>
    <w:rsid w:val="00AB0D2B"/>
    <w:rsid w:val="00AB0D37"/>
    <w:rsid w:val="00AB1522"/>
    <w:rsid w:val="00AB15D4"/>
    <w:rsid w:val="00AB1A12"/>
    <w:rsid w:val="00AB1C2E"/>
    <w:rsid w:val="00AB2013"/>
    <w:rsid w:val="00AB27D3"/>
    <w:rsid w:val="00AB2A95"/>
    <w:rsid w:val="00AB2BF6"/>
    <w:rsid w:val="00AB2C4A"/>
    <w:rsid w:val="00AB2EBF"/>
    <w:rsid w:val="00AB2FA5"/>
    <w:rsid w:val="00AB363A"/>
    <w:rsid w:val="00AB3662"/>
    <w:rsid w:val="00AB39EF"/>
    <w:rsid w:val="00AB3D6D"/>
    <w:rsid w:val="00AB3DC9"/>
    <w:rsid w:val="00AB4252"/>
    <w:rsid w:val="00AB4443"/>
    <w:rsid w:val="00AB4D0C"/>
    <w:rsid w:val="00AB5D0F"/>
    <w:rsid w:val="00AB5E39"/>
    <w:rsid w:val="00AB5F36"/>
    <w:rsid w:val="00AB66F7"/>
    <w:rsid w:val="00AB6DB1"/>
    <w:rsid w:val="00AB6EC7"/>
    <w:rsid w:val="00AB746F"/>
    <w:rsid w:val="00AB78A0"/>
    <w:rsid w:val="00AB79BC"/>
    <w:rsid w:val="00AB7E99"/>
    <w:rsid w:val="00AC0858"/>
    <w:rsid w:val="00AC09FE"/>
    <w:rsid w:val="00AC0E27"/>
    <w:rsid w:val="00AC10CF"/>
    <w:rsid w:val="00AC12BC"/>
    <w:rsid w:val="00AC268E"/>
    <w:rsid w:val="00AC2C4C"/>
    <w:rsid w:val="00AC3318"/>
    <w:rsid w:val="00AC3830"/>
    <w:rsid w:val="00AC3D11"/>
    <w:rsid w:val="00AC4750"/>
    <w:rsid w:val="00AC485B"/>
    <w:rsid w:val="00AC4B6D"/>
    <w:rsid w:val="00AC59DD"/>
    <w:rsid w:val="00AC5B9E"/>
    <w:rsid w:val="00AC5C6B"/>
    <w:rsid w:val="00AC5EBE"/>
    <w:rsid w:val="00AC62F6"/>
    <w:rsid w:val="00AC731A"/>
    <w:rsid w:val="00AC7670"/>
    <w:rsid w:val="00AC7841"/>
    <w:rsid w:val="00AC7A2B"/>
    <w:rsid w:val="00AC7C9F"/>
    <w:rsid w:val="00AC7E05"/>
    <w:rsid w:val="00AC7FA0"/>
    <w:rsid w:val="00AD013D"/>
    <w:rsid w:val="00AD0211"/>
    <w:rsid w:val="00AD0462"/>
    <w:rsid w:val="00AD0EB8"/>
    <w:rsid w:val="00AD1ADF"/>
    <w:rsid w:val="00AD1DE6"/>
    <w:rsid w:val="00AD20C1"/>
    <w:rsid w:val="00AD2C6B"/>
    <w:rsid w:val="00AD3187"/>
    <w:rsid w:val="00AD3224"/>
    <w:rsid w:val="00AD3C2B"/>
    <w:rsid w:val="00AD4507"/>
    <w:rsid w:val="00AD535A"/>
    <w:rsid w:val="00AD63F6"/>
    <w:rsid w:val="00AD6567"/>
    <w:rsid w:val="00AD6850"/>
    <w:rsid w:val="00AD6902"/>
    <w:rsid w:val="00AD70C0"/>
    <w:rsid w:val="00AD7506"/>
    <w:rsid w:val="00AD7E09"/>
    <w:rsid w:val="00AE0E1A"/>
    <w:rsid w:val="00AE1056"/>
    <w:rsid w:val="00AE1BC1"/>
    <w:rsid w:val="00AE216B"/>
    <w:rsid w:val="00AE258F"/>
    <w:rsid w:val="00AE2FD3"/>
    <w:rsid w:val="00AE302B"/>
    <w:rsid w:val="00AE38D9"/>
    <w:rsid w:val="00AE39C0"/>
    <w:rsid w:val="00AE4276"/>
    <w:rsid w:val="00AE44F6"/>
    <w:rsid w:val="00AE4B3A"/>
    <w:rsid w:val="00AE4D36"/>
    <w:rsid w:val="00AE4DF4"/>
    <w:rsid w:val="00AE4E1E"/>
    <w:rsid w:val="00AE5290"/>
    <w:rsid w:val="00AE5A17"/>
    <w:rsid w:val="00AE629B"/>
    <w:rsid w:val="00AE6B3A"/>
    <w:rsid w:val="00AE7EBD"/>
    <w:rsid w:val="00AF05F1"/>
    <w:rsid w:val="00AF0A92"/>
    <w:rsid w:val="00AF0E45"/>
    <w:rsid w:val="00AF1264"/>
    <w:rsid w:val="00AF147C"/>
    <w:rsid w:val="00AF1974"/>
    <w:rsid w:val="00AF1C2D"/>
    <w:rsid w:val="00AF229A"/>
    <w:rsid w:val="00AF234E"/>
    <w:rsid w:val="00AF2E49"/>
    <w:rsid w:val="00AF2EE4"/>
    <w:rsid w:val="00AF34B6"/>
    <w:rsid w:val="00AF3E47"/>
    <w:rsid w:val="00AF4141"/>
    <w:rsid w:val="00AF42E9"/>
    <w:rsid w:val="00AF45BF"/>
    <w:rsid w:val="00AF5A59"/>
    <w:rsid w:val="00AF61A0"/>
    <w:rsid w:val="00AF65CC"/>
    <w:rsid w:val="00AF6924"/>
    <w:rsid w:val="00AF7105"/>
    <w:rsid w:val="00AF72B1"/>
    <w:rsid w:val="00AF72B4"/>
    <w:rsid w:val="00AF7905"/>
    <w:rsid w:val="00B00858"/>
    <w:rsid w:val="00B008C7"/>
    <w:rsid w:val="00B00A00"/>
    <w:rsid w:val="00B00F59"/>
    <w:rsid w:val="00B01144"/>
    <w:rsid w:val="00B01731"/>
    <w:rsid w:val="00B01AE3"/>
    <w:rsid w:val="00B01AED"/>
    <w:rsid w:val="00B01BA1"/>
    <w:rsid w:val="00B01F41"/>
    <w:rsid w:val="00B02104"/>
    <w:rsid w:val="00B02BE1"/>
    <w:rsid w:val="00B02C82"/>
    <w:rsid w:val="00B03C78"/>
    <w:rsid w:val="00B03EE9"/>
    <w:rsid w:val="00B04AE6"/>
    <w:rsid w:val="00B04C43"/>
    <w:rsid w:val="00B04D7B"/>
    <w:rsid w:val="00B04E59"/>
    <w:rsid w:val="00B052DC"/>
    <w:rsid w:val="00B05419"/>
    <w:rsid w:val="00B056F2"/>
    <w:rsid w:val="00B05765"/>
    <w:rsid w:val="00B05A77"/>
    <w:rsid w:val="00B0650D"/>
    <w:rsid w:val="00B06991"/>
    <w:rsid w:val="00B06B94"/>
    <w:rsid w:val="00B07381"/>
    <w:rsid w:val="00B07895"/>
    <w:rsid w:val="00B101B0"/>
    <w:rsid w:val="00B1076C"/>
    <w:rsid w:val="00B10BDA"/>
    <w:rsid w:val="00B11082"/>
    <w:rsid w:val="00B114C1"/>
    <w:rsid w:val="00B118B4"/>
    <w:rsid w:val="00B11BD4"/>
    <w:rsid w:val="00B11CCD"/>
    <w:rsid w:val="00B11F9B"/>
    <w:rsid w:val="00B1240A"/>
    <w:rsid w:val="00B12AD5"/>
    <w:rsid w:val="00B13243"/>
    <w:rsid w:val="00B132E7"/>
    <w:rsid w:val="00B13439"/>
    <w:rsid w:val="00B139F1"/>
    <w:rsid w:val="00B13A9E"/>
    <w:rsid w:val="00B1411F"/>
    <w:rsid w:val="00B1420D"/>
    <w:rsid w:val="00B1477F"/>
    <w:rsid w:val="00B15289"/>
    <w:rsid w:val="00B155B9"/>
    <w:rsid w:val="00B15746"/>
    <w:rsid w:val="00B158FA"/>
    <w:rsid w:val="00B15A39"/>
    <w:rsid w:val="00B16A73"/>
    <w:rsid w:val="00B1729D"/>
    <w:rsid w:val="00B179B8"/>
    <w:rsid w:val="00B17BAA"/>
    <w:rsid w:val="00B205FB"/>
    <w:rsid w:val="00B20E90"/>
    <w:rsid w:val="00B20ED9"/>
    <w:rsid w:val="00B20F57"/>
    <w:rsid w:val="00B20F8E"/>
    <w:rsid w:val="00B2142F"/>
    <w:rsid w:val="00B21468"/>
    <w:rsid w:val="00B21FD0"/>
    <w:rsid w:val="00B22401"/>
    <w:rsid w:val="00B229A4"/>
    <w:rsid w:val="00B23133"/>
    <w:rsid w:val="00B23748"/>
    <w:rsid w:val="00B23C6B"/>
    <w:rsid w:val="00B23C9D"/>
    <w:rsid w:val="00B2436C"/>
    <w:rsid w:val="00B24BDA"/>
    <w:rsid w:val="00B24D9B"/>
    <w:rsid w:val="00B24F1D"/>
    <w:rsid w:val="00B25838"/>
    <w:rsid w:val="00B25E57"/>
    <w:rsid w:val="00B26010"/>
    <w:rsid w:val="00B2615B"/>
    <w:rsid w:val="00B26231"/>
    <w:rsid w:val="00B26C63"/>
    <w:rsid w:val="00B27269"/>
    <w:rsid w:val="00B272D9"/>
    <w:rsid w:val="00B279A3"/>
    <w:rsid w:val="00B279B0"/>
    <w:rsid w:val="00B27C60"/>
    <w:rsid w:val="00B27D14"/>
    <w:rsid w:val="00B30257"/>
    <w:rsid w:val="00B3038E"/>
    <w:rsid w:val="00B306B4"/>
    <w:rsid w:val="00B30C64"/>
    <w:rsid w:val="00B30D1D"/>
    <w:rsid w:val="00B31239"/>
    <w:rsid w:val="00B312B7"/>
    <w:rsid w:val="00B31710"/>
    <w:rsid w:val="00B31BAC"/>
    <w:rsid w:val="00B320D8"/>
    <w:rsid w:val="00B3328A"/>
    <w:rsid w:val="00B33780"/>
    <w:rsid w:val="00B337B4"/>
    <w:rsid w:val="00B33B87"/>
    <w:rsid w:val="00B34209"/>
    <w:rsid w:val="00B344B1"/>
    <w:rsid w:val="00B34593"/>
    <w:rsid w:val="00B349C5"/>
    <w:rsid w:val="00B352B5"/>
    <w:rsid w:val="00B35358"/>
    <w:rsid w:val="00B353E2"/>
    <w:rsid w:val="00B35697"/>
    <w:rsid w:val="00B3569B"/>
    <w:rsid w:val="00B3587D"/>
    <w:rsid w:val="00B35A16"/>
    <w:rsid w:val="00B35DA5"/>
    <w:rsid w:val="00B367B7"/>
    <w:rsid w:val="00B368FE"/>
    <w:rsid w:val="00B36A2A"/>
    <w:rsid w:val="00B36A2D"/>
    <w:rsid w:val="00B36DC9"/>
    <w:rsid w:val="00B36F5F"/>
    <w:rsid w:val="00B372B8"/>
    <w:rsid w:val="00B372DC"/>
    <w:rsid w:val="00B37353"/>
    <w:rsid w:val="00B377B2"/>
    <w:rsid w:val="00B379A5"/>
    <w:rsid w:val="00B37BD0"/>
    <w:rsid w:val="00B37E06"/>
    <w:rsid w:val="00B4008F"/>
    <w:rsid w:val="00B406A6"/>
    <w:rsid w:val="00B408A3"/>
    <w:rsid w:val="00B40EF1"/>
    <w:rsid w:val="00B41781"/>
    <w:rsid w:val="00B41D69"/>
    <w:rsid w:val="00B4240D"/>
    <w:rsid w:val="00B42990"/>
    <w:rsid w:val="00B42ADF"/>
    <w:rsid w:val="00B42BAF"/>
    <w:rsid w:val="00B42C22"/>
    <w:rsid w:val="00B42F9E"/>
    <w:rsid w:val="00B4385B"/>
    <w:rsid w:val="00B43916"/>
    <w:rsid w:val="00B43E2E"/>
    <w:rsid w:val="00B441A1"/>
    <w:rsid w:val="00B441B7"/>
    <w:rsid w:val="00B4422D"/>
    <w:rsid w:val="00B4494D"/>
    <w:rsid w:val="00B452E3"/>
    <w:rsid w:val="00B452EA"/>
    <w:rsid w:val="00B45555"/>
    <w:rsid w:val="00B45982"/>
    <w:rsid w:val="00B45AA9"/>
    <w:rsid w:val="00B45EE4"/>
    <w:rsid w:val="00B46260"/>
    <w:rsid w:val="00B46DFB"/>
    <w:rsid w:val="00B47410"/>
    <w:rsid w:val="00B47A77"/>
    <w:rsid w:val="00B50049"/>
    <w:rsid w:val="00B50075"/>
    <w:rsid w:val="00B508A2"/>
    <w:rsid w:val="00B50B0A"/>
    <w:rsid w:val="00B51A52"/>
    <w:rsid w:val="00B51DB4"/>
    <w:rsid w:val="00B51EF0"/>
    <w:rsid w:val="00B52229"/>
    <w:rsid w:val="00B524A1"/>
    <w:rsid w:val="00B52B65"/>
    <w:rsid w:val="00B52DF0"/>
    <w:rsid w:val="00B52E82"/>
    <w:rsid w:val="00B52EB6"/>
    <w:rsid w:val="00B53170"/>
    <w:rsid w:val="00B5391C"/>
    <w:rsid w:val="00B53932"/>
    <w:rsid w:val="00B53C83"/>
    <w:rsid w:val="00B53F10"/>
    <w:rsid w:val="00B5464E"/>
    <w:rsid w:val="00B54784"/>
    <w:rsid w:val="00B555FD"/>
    <w:rsid w:val="00B55C73"/>
    <w:rsid w:val="00B56246"/>
    <w:rsid w:val="00B56250"/>
    <w:rsid w:val="00B563E8"/>
    <w:rsid w:val="00B567DD"/>
    <w:rsid w:val="00B568C7"/>
    <w:rsid w:val="00B56B6C"/>
    <w:rsid w:val="00B5793C"/>
    <w:rsid w:val="00B60FC1"/>
    <w:rsid w:val="00B61C81"/>
    <w:rsid w:val="00B62AD1"/>
    <w:rsid w:val="00B62E2D"/>
    <w:rsid w:val="00B631D3"/>
    <w:rsid w:val="00B636C7"/>
    <w:rsid w:val="00B63E59"/>
    <w:rsid w:val="00B63E73"/>
    <w:rsid w:val="00B64532"/>
    <w:rsid w:val="00B64B0B"/>
    <w:rsid w:val="00B654CF"/>
    <w:rsid w:val="00B6586E"/>
    <w:rsid w:val="00B65EA2"/>
    <w:rsid w:val="00B65FAF"/>
    <w:rsid w:val="00B70753"/>
    <w:rsid w:val="00B70AE5"/>
    <w:rsid w:val="00B70CAE"/>
    <w:rsid w:val="00B71E1D"/>
    <w:rsid w:val="00B71EF6"/>
    <w:rsid w:val="00B72A41"/>
    <w:rsid w:val="00B72C8D"/>
    <w:rsid w:val="00B72D4F"/>
    <w:rsid w:val="00B73291"/>
    <w:rsid w:val="00B7338C"/>
    <w:rsid w:val="00B73BE6"/>
    <w:rsid w:val="00B73E00"/>
    <w:rsid w:val="00B744B1"/>
    <w:rsid w:val="00B74FB3"/>
    <w:rsid w:val="00B7532A"/>
    <w:rsid w:val="00B753BF"/>
    <w:rsid w:val="00B75E20"/>
    <w:rsid w:val="00B763A6"/>
    <w:rsid w:val="00B7653B"/>
    <w:rsid w:val="00B76D6B"/>
    <w:rsid w:val="00B77921"/>
    <w:rsid w:val="00B80027"/>
    <w:rsid w:val="00B8060C"/>
    <w:rsid w:val="00B80DD1"/>
    <w:rsid w:val="00B8156F"/>
    <w:rsid w:val="00B81B51"/>
    <w:rsid w:val="00B81EDB"/>
    <w:rsid w:val="00B8228A"/>
    <w:rsid w:val="00B826A0"/>
    <w:rsid w:val="00B826A6"/>
    <w:rsid w:val="00B82A07"/>
    <w:rsid w:val="00B831E8"/>
    <w:rsid w:val="00B8347E"/>
    <w:rsid w:val="00B838BB"/>
    <w:rsid w:val="00B83D82"/>
    <w:rsid w:val="00B8433A"/>
    <w:rsid w:val="00B84883"/>
    <w:rsid w:val="00B8542B"/>
    <w:rsid w:val="00B8620F"/>
    <w:rsid w:val="00B8656D"/>
    <w:rsid w:val="00B8663C"/>
    <w:rsid w:val="00B8686F"/>
    <w:rsid w:val="00B868A0"/>
    <w:rsid w:val="00B86A3F"/>
    <w:rsid w:val="00B86DFE"/>
    <w:rsid w:val="00B87658"/>
    <w:rsid w:val="00B902BF"/>
    <w:rsid w:val="00B90920"/>
    <w:rsid w:val="00B91B43"/>
    <w:rsid w:val="00B91C03"/>
    <w:rsid w:val="00B91D24"/>
    <w:rsid w:val="00B92231"/>
    <w:rsid w:val="00B926EB"/>
    <w:rsid w:val="00B92E91"/>
    <w:rsid w:val="00B934A6"/>
    <w:rsid w:val="00B939CC"/>
    <w:rsid w:val="00B940F5"/>
    <w:rsid w:val="00B94FC5"/>
    <w:rsid w:val="00B95AE3"/>
    <w:rsid w:val="00B960D7"/>
    <w:rsid w:val="00B96464"/>
    <w:rsid w:val="00B964D6"/>
    <w:rsid w:val="00B96A62"/>
    <w:rsid w:val="00B96DC6"/>
    <w:rsid w:val="00B96EAD"/>
    <w:rsid w:val="00B9722E"/>
    <w:rsid w:val="00B97344"/>
    <w:rsid w:val="00B97476"/>
    <w:rsid w:val="00B97F7D"/>
    <w:rsid w:val="00BA0463"/>
    <w:rsid w:val="00BA0520"/>
    <w:rsid w:val="00BA09F9"/>
    <w:rsid w:val="00BA0C3B"/>
    <w:rsid w:val="00BA0CD7"/>
    <w:rsid w:val="00BA1091"/>
    <w:rsid w:val="00BA1A92"/>
    <w:rsid w:val="00BA1D19"/>
    <w:rsid w:val="00BA254F"/>
    <w:rsid w:val="00BA2BD2"/>
    <w:rsid w:val="00BA3068"/>
    <w:rsid w:val="00BA3884"/>
    <w:rsid w:val="00BA3BFE"/>
    <w:rsid w:val="00BA5AF1"/>
    <w:rsid w:val="00BA5E07"/>
    <w:rsid w:val="00BA6991"/>
    <w:rsid w:val="00BA69EB"/>
    <w:rsid w:val="00BA710B"/>
    <w:rsid w:val="00BA7220"/>
    <w:rsid w:val="00BA7FE1"/>
    <w:rsid w:val="00BB0931"/>
    <w:rsid w:val="00BB0E79"/>
    <w:rsid w:val="00BB1E7B"/>
    <w:rsid w:val="00BB1FEE"/>
    <w:rsid w:val="00BB2413"/>
    <w:rsid w:val="00BB25AC"/>
    <w:rsid w:val="00BB263D"/>
    <w:rsid w:val="00BB33DC"/>
    <w:rsid w:val="00BB412E"/>
    <w:rsid w:val="00BB4605"/>
    <w:rsid w:val="00BB4941"/>
    <w:rsid w:val="00BB495D"/>
    <w:rsid w:val="00BB4EF4"/>
    <w:rsid w:val="00BB5C36"/>
    <w:rsid w:val="00BB5DB7"/>
    <w:rsid w:val="00BB676F"/>
    <w:rsid w:val="00BB67A1"/>
    <w:rsid w:val="00BB699C"/>
    <w:rsid w:val="00BB6BCD"/>
    <w:rsid w:val="00BB71E6"/>
    <w:rsid w:val="00BB73EF"/>
    <w:rsid w:val="00BB7754"/>
    <w:rsid w:val="00BC01D4"/>
    <w:rsid w:val="00BC0537"/>
    <w:rsid w:val="00BC0882"/>
    <w:rsid w:val="00BC0FA7"/>
    <w:rsid w:val="00BC16F5"/>
    <w:rsid w:val="00BC1936"/>
    <w:rsid w:val="00BC1E10"/>
    <w:rsid w:val="00BC1EBC"/>
    <w:rsid w:val="00BC2036"/>
    <w:rsid w:val="00BC21BA"/>
    <w:rsid w:val="00BC23B4"/>
    <w:rsid w:val="00BC23F4"/>
    <w:rsid w:val="00BC28B0"/>
    <w:rsid w:val="00BC2974"/>
    <w:rsid w:val="00BC29FD"/>
    <w:rsid w:val="00BC2FAA"/>
    <w:rsid w:val="00BC33B2"/>
    <w:rsid w:val="00BC3428"/>
    <w:rsid w:val="00BC353C"/>
    <w:rsid w:val="00BC395E"/>
    <w:rsid w:val="00BC3DA4"/>
    <w:rsid w:val="00BC5421"/>
    <w:rsid w:val="00BC5A23"/>
    <w:rsid w:val="00BC5DD0"/>
    <w:rsid w:val="00BC5E41"/>
    <w:rsid w:val="00BC5EAC"/>
    <w:rsid w:val="00BC5F59"/>
    <w:rsid w:val="00BC6223"/>
    <w:rsid w:val="00BC6EA8"/>
    <w:rsid w:val="00BC71AB"/>
    <w:rsid w:val="00BD0890"/>
    <w:rsid w:val="00BD0ADA"/>
    <w:rsid w:val="00BD0DD2"/>
    <w:rsid w:val="00BD140B"/>
    <w:rsid w:val="00BD166B"/>
    <w:rsid w:val="00BD2AE8"/>
    <w:rsid w:val="00BD2EC0"/>
    <w:rsid w:val="00BD32E8"/>
    <w:rsid w:val="00BD36AD"/>
    <w:rsid w:val="00BD3E07"/>
    <w:rsid w:val="00BD4C94"/>
    <w:rsid w:val="00BD4F33"/>
    <w:rsid w:val="00BD574F"/>
    <w:rsid w:val="00BD59F6"/>
    <w:rsid w:val="00BD6252"/>
    <w:rsid w:val="00BD638E"/>
    <w:rsid w:val="00BD6676"/>
    <w:rsid w:val="00BD6926"/>
    <w:rsid w:val="00BD6D3E"/>
    <w:rsid w:val="00BD719C"/>
    <w:rsid w:val="00BD73EE"/>
    <w:rsid w:val="00BE0268"/>
    <w:rsid w:val="00BE067C"/>
    <w:rsid w:val="00BE097B"/>
    <w:rsid w:val="00BE0B85"/>
    <w:rsid w:val="00BE0E11"/>
    <w:rsid w:val="00BE1527"/>
    <w:rsid w:val="00BE2425"/>
    <w:rsid w:val="00BE247C"/>
    <w:rsid w:val="00BE2806"/>
    <w:rsid w:val="00BE284A"/>
    <w:rsid w:val="00BE2DCD"/>
    <w:rsid w:val="00BE325F"/>
    <w:rsid w:val="00BE333E"/>
    <w:rsid w:val="00BE3456"/>
    <w:rsid w:val="00BE3E48"/>
    <w:rsid w:val="00BE3FF9"/>
    <w:rsid w:val="00BE4253"/>
    <w:rsid w:val="00BE43FE"/>
    <w:rsid w:val="00BE4C27"/>
    <w:rsid w:val="00BE59AD"/>
    <w:rsid w:val="00BE64E1"/>
    <w:rsid w:val="00BE6B0B"/>
    <w:rsid w:val="00BE6F02"/>
    <w:rsid w:val="00BE7185"/>
    <w:rsid w:val="00BE76CB"/>
    <w:rsid w:val="00BE7709"/>
    <w:rsid w:val="00BE778F"/>
    <w:rsid w:val="00BE7A2C"/>
    <w:rsid w:val="00BF00DC"/>
    <w:rsid w:val="00BF09DA"/>
    <w:rsid w:val="00BF0A11"/>
    <w:rsid w:val="00BF0B95"/>
    <w:rsid w:val="00BF1B85"/>
    <w:rsid w:val="00BF2073"/>
    <w:rsid w:val="00BF2395"/>
    <w:rsid w:val="00BF239D"/>
    <w:rsid w:val="00BF23EE"/>
    <w:rsid w:val="00BF2527"/>
    <w:rsid w:val="00BF270E"/>
    <w:rsid w:val="00BF2C19"/>
    <w:rsid w:val="00BF4109"/>
    <w:rsid w:val="00BF4126"/>
    <w:rsid w:val="00BF4F8A"/>
    <w:rsid w:val="00BF5641"/>
    <w:rsid w:val="00BF572E"/>
    <w:rsid w:val="00BF59F0"/>
    <w:rsid w:val="00BF5F84"/>
    <w:rsid w:val="00BF66F8"/>
    <w:rsid w:val="00BF6AA2"/>
    <w:rsid w:val="00BF751D"/>
    <w:rsid w:val="00BF7A8C"/>
    <w:rsid w:val="00C00954"/>
    <w:rsid w:val="00C00C48"/>
    <w:rsid w:val="00C00F8F"/>
    <w:rsid w:val="00C010B0"/>
    <w:rsid w:val="00C01388"/>
    <w:rsid w:val="00C014D0"/>
    <w:rsid w:val="00C015A5"/>
    <w:rsid w:val="00C01D58"/>
    <w:rsid w:val="00C0229A"/>
    <w:rsid w:val="00C026D1"/>
    <w:rsid w:val="00C03499"/>
    <w:rsid w:val="00C0391A"/>
    <w:rsid w:val="00C04211"/>
    <w:rsid w:val="00C05446"/>
    <w:rsid w:val="00C05796"/>
    <w:rsid w:val="00C057A2"/>
    <w:rsid w:val="00C059DA"/>
    <w:rsid w:val="00C05C83"/>
    <w:rsid w:val="00C064EA"/>
    <w:rsid w:val="00C0680F"/>
    <w:rsid w:val="00C101BE"/>
    <w:rsid w:val="00C10B64"/>
    <w:rsid w:val="00C10F48"/>
    <w:rsid w:val="00C1172F"/>
    <w:rsid w:val="00C1210D"/>
    <w:rsid w:val="00C12F06"/>
    <w:rsid w:val="00C13A62"/>
    <w:rsid w:val="00C13B13"/>
    <w:rsid w:val="00C145C8"/>
    <w:rsid w:val="00C14961"/>
    <w:rsid w:val="00C14B70"/>
    <w:rsid w:val="00C1523F"/>
    <w:rsid w:val="00C15C62"/>
    <w:rsid w:val="00C1606A"/>
    <w:rsid w:val="00C16509"/>
    <w:rsid w:val="00C16661"/>
    <w:rsid w:val="00C167D4"/>
    <w:rsid w:val="00C168F2"/>
    <w:rsid w:val="00C16B2C"/>
    <w:rsid w:val="00C20524"/>
    <w:rsid w:val="00C20535"/>
    <w:rsid w:val="00C205A5"/>
    <w:rsid w:val="00C206E7"/>
    <w:rsid w:val="00C20740"/>
    <w:rsid w:val="00C20E11"/>
    <w:rsid w:val="00C21433"/>
    <w:rsid w:val="00C21453"/>
    <w:rsid w:val="00C2190B"/>
    <w:rsid w:val="00C21F38"/>
    <w:rsid w:val="00C221DA"/>
    <w:rsid w:val="00C223F8"/>
    <w:rsid w:val="00C22B7C"/>
    <w:rsid w:val="00C22FD8"/>
    <w:rsid w:val="00C245F2"/>
    <w:rsid w:val="00C25084"/>
    <w:rsid w:val="00C252AA"/>
    <w:rsid w:val="00C25BBC"/>
    <w:rsid w:val="00C25D1D"/>
    <w:rsid w:val="00C260E3"/>
    <w:rsid w:val="00C26743"/>
    <w:rsid w:val="00C269E3"/>
    <w:rsid w:val="00C26BFE"/>
    <w:rsid w:val="00C27E45"/>
    <w:rsid w:val="00C3015D"/>
    <w:rsid w:val="00C306C7"/>
    <w:rsid w:val="00C31193"/>
    <w:rsid w:val="00C3178C"/>
    <w:rsid w:val="00C319DE"/>
    <w:rsid w:val="00C31CDA"/>
    <w:rsid w:val="00C321E5"/>
    <w:rsid w:val="00C323B2"/>
    <w:rsid w:val="00C32607"/>
    <w:rsid w:val="00C32D3F"/>
    <w:rsid w:val="00C33075"/>
    <w:rsid w:val="00C347A5"/>
    <w:rsid w:val="00C34A15"/>
    <w:rsid w:val="00C35208"/>
    <w:rsid w:val="00C35586"/>
    <w:rsid w:val="00C359F3"/>
    <w:rsid w:val="00C35AF2"/>
    <w:rsid w:val="00C362E5"/>
    <w:rsid w:val="00C3641F"/>
    <w:rsid w:val="00C3647F"/>
    <w:rsid w:val="00C36583"/>
    <w:rsid w:val="00C366EB"/>
    <w:rsid w:val="00C36902"/>
    <w:rsid w:val="00C36A57"/>
    <w:rsid w:val="00C36C24"/>
    <w:rsid w:val="00C371C1"/>
    <w:rsid w:val="00C3724A"/>
    <w:rsid w:val="00C375EA"/>
    <w:rsid w:val="00C405F3"/>
    <w:rsid w:val="00C41420"/>
    <w:rsid w:val="00C41E85"/>
    <w:rsid w:val="00C4205A"/>
    <w:rsid w:val="00C4246A"/>
    <w:rsid w:val="00C42878"/>
    <w:rsid w:val="00C42F4B"/>
    <w:rsid w:val="00C43310"/>
    <w:rsid w:val="00C439AE"/>
    <w:rsid w:val="00C443C9"/>
    <w:rsid w:val="00C447B9"/>
    <w:rsid w:val="00C447D6"/>
    <w:rsid w:val="00C44F68"/>
    <w:rsid w:val="00C45716"/>
    <w:rsid w:val="00C4694C"/>
    <w:rsid w:val="00C46B2D"/>
    <w:rsid w:val="00C471C8"/>
    <w:rsid w:val="00C47709"/>
    <w:rsid w:val="00C47AC1"/>
    <w:rsid w:val="00C50912"/>
    <w:rsid w:val="00C50C0D"/>
    <w:rsid w:val="00C5143C"/>
    <w:rsid w:val="00C5179C"/>
    <w:rsid w:val="00C51CAA"/>
    <w:rsid w:val="00C51ED9"/>
    <w:rsid w:val="00C5202F"/>
    <w:rsid w:val="00C5206D"/>
    <w:rsid w:val="00C5263D"/>
    <w:rsid w:val="00C528C5"/>
    <w:rsid w:val="00C53005"/>
    <w:rsid w:val="00C53576"/>
    <w:rsid w:val="00C53D35"/>
    <w:rsid w:val="00C5452C"/>
    <w:rsid w:val="00C54827"/>
    <w:rsid w:val="00C5491C"/>
    <w:rsid w:val="00C55106"/>
    <w:rsid w:val="00C5512B"/>
    <w:rsid w:val="00C551D9"/>
    <w:rsid w:val="00C55654"/>
    <w:rsid w:val="00C557DD"/>
    <w:rsid w:val="00C558DC"/>
    <w:rsid w:val="00C55BDE"/>
    <w:rsid w:val="00C561D9"/>
    <w:rsid w:val="00C56389"/>
    <w:rsid w:val="00C56AD3"/>
    <w:rsid w:val="00C56F64"/>
    <w:rsid w:val="00C56F87"/>
    <w:rsid w:val="00C5735C"/>
    <w:rsid w:val="00C576AC"/>
    <w:rsid w:val="00C5775B"/>
    <w:rsid w:val="00C57B4C"/>
    <w:rsid w:val="00C57F55"/>
    <w:rsid w:val="00C600B5"/>
    <w:rsid w:val="00C60395"/>
    <w:rsid w:val="00C60E31"/>
    <w:rsid w:val="00C6112A"/>
    <w:rsid w:val="00C61167"/>
    <w:rsid w:val="00C6159D"/>
    <w:rsid w:val="00C618C9"/>
    <w:rsid w:val="00C61E37"/>
    <w:rsid w:val="00C62BAD"/>
    <w:rsid w:val="00C6309A"/>
    <w:rsid w:val="00C63260"/>
    <w:rsid w:val="00C6399C"/>
    <w:rsid w:val="00C63E1F"/>
    <w:rsid w:val="00C642EC"/>
    <w:rsid w:val="00C64E2E"/>
    <w:rsid w:val="00C650DF"/>
    <w:rsid w:val="00C6515D"/>
    <w:rsid w:val="00C652DA"/>
    <w:rsid w:val="00C65494"/>
    <w:rsid w:val="00C655BF"/>
    <w:rsid w:val="00C65749"/>
    <w:rsid w:val="00C65E85"/>
    <w:rsid w:val="00C6648B"/>
    <w:rsid w:val="00C664ED"/>
    <w:rsid w:val="00C665E6"/>
    <w:rsid w:val="00C66CD4"/>
    <w:rsid w:val="00C66F8C"/>
    <w:rsid w:val="00C67297"/>
    <w:rsid w:val="00C67B31"/>
    <w:rsid w:val="00C67EA7"/>
    <w:rsid w:val="00C704FF"/>
    <w:rsid w:val="00C70528"/>
    <w:rsid w:val="00C71C5F"/>
    <w:rsid w:val="00C72180"/>
    <w:rsid w:val="00C72182"/>
    <w:rsid w:val="00C722DA"/>
    <w:rsid w:val="00C7259F"/>
    <w:rsid w:val="00C72E43"/>
    <w:rsid w:val="00C73946"/>
    <w:rsid w:val="00C740DA"/>
    <w:rsid w:val="00C74CBE"/>
    <w:rsid w:val="00C7515E"/>
    <w:rsid w:val="00C7531F"/>
    <w:rsid w:val="00C762E9"/>
    <w:rsid w:val="00C7661A"/>
    <w:rsid w:val="00C76C2B"/>
    <w:rsid w:val="00C76C68"/>
    <w:rsid w:val="00C77AFF"/>
    <w:rsid w:val="00C77DFE"/>
    <w:rsid w:val="00C801EB"/>
    <w:rsid w:val="00C80767"/>
    <w:rsid w:val="00C8088D"/>
    <w:rsid w:val="00C812B0"/>
    <w:rsid w:val="00C8184A"/>
    <w:rsid w:val="00C81AAD"/>
    <w:rsid w:val="00C820D4"/>
    <w:rsid w:val="00C82623"/>
    <w:rsid w:val="00C842AA"/>
    <w:rsid w:val="00C8461D"/>
    <w:rsid w:val="00C84DF9"/>
    <w:rsid w:val="00C84E99"/>
    <w:rsid w:val="00C850D7"/>
    <w:rsid w:val="00C862ED"/>
    <w:rsid w:val="00C86A77"/>
    <w:rsid w:val="00C86C48"/>
    <w:rsid w:val="00C8763C"/>
    <w:rsid w:val="00C876A3"/>
    <w:rsid w:val="00C900EE"/>
    <w:rsid w:val="00C90304"/>
    <w:rsid w:val="00C908C5"/>
    <w:rsid w:val="00C90A7F"/>
    <w:rsid w:val="00C910A9"/>
    <w:rsid w:val="00C91490"/>
    <w:rsid w:val="00C918D1"/>
    <w:rsid w:val="00C9210F"/>
    <w:rsid w:val="00C921D6"/>
    <w:rsid w:val="00C923A5"/>
    <w:rsid w:val="00C925DD"/>
    <w:rsid w:val="00C92760"/>
    <w:rsid w:val="00C93340"/>
    <w:rsid w:val="00C936D7"/>
    <w:rsid w:val="00C94A63"/>
    <w:rsid w:val="00C94A6E"/>
    <w:rsid w:val="00C94D95"/>
    <w:rsid w:val="00C95113"/>
    <w:rsid w:val="00C952D3"/>
    <w:rsid w:val="00C955E8"/>
    <w:rsid w:val="00C95655"/>
    <w:rsid w:val="00C97011"/>
    <w:rsid w:val="00C972AC"/>
    <w:rsid w:val="00CA0424"/>
    <w:rsid w:val="00CA0D00"/>
    <w:rsid w:val="00CA16F6"/>
    <w:rsid w:val="00CA172D"/>
    <w:rsid w:val="00CA1DAF"/>
    <w:rsid w:val="00CA1E47"/>
    <w:rsid w:val="00CA2392"/>
    <w:rsid w:val="00CA26CE"/>
    <w:rsid w:val="00CA2792"/>
    <w:rsid w:val="00CA29AB"/>
    <w:rsid w:val="00CA3281"/>
    <w:rsid w:val="00CA33FC"/>
    <w:rsid w:val="00CA45F1"/>
    <w:rsid w:val="00CA4D8E"/>
    <w:rsid w:val="00CA52E4"/>
    <w:rsid w:val="00CA651F"/>
    <w:rsid w:val="00CA6E50"/>
    <w:rsid w:val="00CA735D"/>
    <w:rsid w:val="00CA7F37"/>
    <w:rsid w:val="00CB0CB2"/>
    <w:rsid w:val="00CB1697"/>
    <w:rsid w:val="00CB1CF6"/>
    <w:rsid w:val="00CB1E03"/>
    <w:rsid w:val="00CB1E1D"/>
    <w:rsid w:val="00CB223B"/>
    <w:rsid w:val="00CB2503"/>
    <w:rsid w:val="00CB2AB4"/>
    <w:rsid w:val="00CB35CA"/>
    <w:rsid w:val="00CB5420"/>
    <w:rsid w:val="00CB5569"/>
    <w:rsid w:val="00CB5729"/>
    <w:rsid w:val="00CB5734"/>
    <w:rsid w:val="00CB57D1"/>
    <w:rsid w:val="00CB6204"/>
    <w:rsid w:val="00CB63CC"/>
    <w:rsid w:val="00CB6C98"/>
    <w:rsid w:val="00CB71CF"/>
    <w:rsid w:val="00CB73DF"/>
    <w:rsid w:val="00CB74E1"/>
    <w:rsid w:val="00CC0E1F"/>
    <w:rsid w:val="00CC14D1"/>
    <w:rsid w:val="00CC270A"/>
    <w:rsid w:val="00CC2D6A"/>
    <w:rsid w:val="00CC314A"/>
    <w:rsid w:val="00CC373B"/>
    <w:rsid w:val="00CC378F"/>
    <w:rsid w:val="00CC475C"/>
    <w:rsid w:val="00CC4DDE"/>
    <w:rsid w:val="00CC4F53"/>
    <w:rsid w:val="00CC578A"/>
    <w:rsid w:val="00CC615E"/>
    <w:rsid w:val="00CC6AC4"/>
    <w:rsid w:val="00CC7D10"/>
    <w:rsid w:val="00CC7F23"/>
    <w:rsid w:val="00CD005A"/>
    <w:rsid w:val="00CD00D3"/>
    <w:rsid w:val="00CD0187"/>
    <w:rsid w:val="00CD08A7"/>
    <w:rsid w:val="00CD174D"/>
    <w:rsid w:val="00CD1D21"/>
    <w:rsid w:val="00CD2277"/>
    <w:rsid w:val="00CD280B"/>
    <w:rsid w:val="00CD2AB4"/>
    <w:rsid w:val="00CD2B48"/>
    <w:rsid w:val="00CD2BD3"/>
    <w:rsid w:val="00CD3371"/>
    <w:rsid w:val="00CD3B85"/>
    <w:rsid w:val="00CD4014"/>
    <w:rsid w:val="00CD490C"/>
    <w:rsid w:val="00CD4B4B"/>
    <w:rsid w:val="00CD51B5"/>
    <w:rsid w:val="00CD5C96"/>
    <w:rsid w:val="00CD6B83"/>
    <w:rsid w:val="00CD6C3D"/>
    <w:rsid w:val="00CE04CC"/>
    <w:rsid w:val="00CE0E76"/>
    <w:rsid w:val="00CE1E53"/>
    <w:rsid w:val="00CE23EB"/>
    <w:rsid w:val="00CE27BA"/>
    <w:rsid w:val="00CE288A"/>
    <w:rsid w:val="00CE2A63"/>
    <w:rsid w:val="00CE315B"/>
    <w:rsid w:val="00CE32B4"/>
    <w:rsid w:val="00CE3D4D"/>
    <w:rsid w:val="00CE3E68"/>
    <w:rsid w:val="00CE41C5"/>
    <w:rsid w:val="00CE4409"/>
    <w:rsid w:val="00CE44B3"/>
    <w:rsid w:val="00CE454E"/>
    <w:rsid w:val="00CE4ABF"/>
    <w:rsid w:val="00CE4EFB"/>
    <w:rsid w:val="00CE5212"/>
    <w:rsid w:val="00CE5BD0"/>
    <w:rsid w:val="00CE640D"/>
    <w:rsid w:val="00CE649A"/>
    <w:rsid w:val="00CE6AE9"/>
    <w:rsid w:val="00CE7635"/>
    <w:rsid w:val="00CF07C0"/>
    <w:rsid w:val="00CF084F"/>
    <w:rsid w:val="00CF0950"/>
    <w:rsid w:val="00CF0CBB"/>
    <w:rsid w:val="00CF0DD5"/>
    <w:rsid w:val="00CF16CF"/>
    <w:rsid w:val="00CF236B"/>
    <w:rsid w:val="00CF2CBD"/>
    <w:rsid w:val="00CF2E77"/>
    <w:rsid w:val="00CF33D2"/>
    <w:rsid w:val="00CF352C"/>
    <w:rsid w:val="00CF3ACC"/>
    <w:rsid w:val="00CF3BEB"/>
    <w:rsid w:val="00CF3FBF"/>
    <w:rsid w:val="00CF4147"/>
    <w:rsid w:val="00CF427F"/>
    <w:rsid w:val="00CF428B"/>
    <w:rsid w:val="00CF4423"/>
    <w:rsid w:val="00CF4741"/>
    <w:rsid w:val="00CF4B7D"/>
    <w:rsid w:val="00CF4CF8"/>
    <w:rsid w:val="00CF5108"/>
    <w:rsid w:val="00CF5733"/>
    <w:rsid w:val="00CF59C6"/>
    <w:rsid w:val="00CF5CA5"/>
    <w:rsid w:val="00CF613E"/>
    <w:rsid w:val="00CF61C0"/>
    <w:rsid w:val="00CF6ADD"/>
    <w:rsid w:val="00CF6D8D"/>
    <w:rsid w:val="00CF794C"/>
    <w:rsid w:val="00D000BD"/>
    <w:rsid w:val="00D008DF"/>
    <w:rsid w:val="00D0113D"/>
    <w:rsid w:val="00D015F3"/>
    <w:rsid w:val="00D01B79"/>
    <w:rsid w:val="00D01DE6"/>
    <w:rsid w:val="00D01E47"/>
    <w:rsid w:val="00D01EAF"/>
    <w:rsid w:val="00D02DF8"/>
    <w:rsid w:val="00D04E9F"/>
    <w:rsid w:val="00D04F93"/>
    <w:rsid w:val="00D0521B"/>
    <w:rsid w:val="00D0567B"/>
    <w:rsid w:val="00D059E4"/>
    <w:rsid w:val="00D05BCF"/>
    <w:rsid w:val="00D05C8B"/>
    <w:rsid w:val="00D05D4A"/>
    <w:rsid w:val="00D05F6B"/>
    <w:rsid w:val="00D06B77"/>
    <w:rsid w:val="00D075D6"/>
    <w:rsid w:val="00D0792C"/>
    <w:rsid w:val="00D07DE4"/>
    <w:rsid w:val="00D07FE1"/>
    <w:rsid w:val="00D105E5"/>
    <w:rsid w:val="00D1065E"/>
    <w:rsid w:val="00D10C34"/>
    <w:rsid w:val="00D112E6"/>
    <w:rsid w:val="00D115A8"/>
    <w:rsid w:val="00D126CE"/>
    <w:rsid w:val="00D13362"/>
    <w:rsid w:val="00D13B2D"/>
    <w:rsid w:val="00D142B2"/>
    <w:rsid w:val="00D14772"/>
    <w:rsid w:val="00D14ADE"/>
    <w:rsid w:val="00D14D2D"/>
    <w:rsid w:val="00D15156"/>
    <w:rsid w:val="00D153B8"/>
    <w:rsid w:val="00D163CC"/>
    <w:rsid w:val="00D16CA3"/>
    <w:rsid w:val="00D16D85"/>
    <w:rsid w:val="00D16EB4"/>
    <w:rsid w:val="00D17559"/>
    <w:rsid w:val="00D177B9"/>
    <w:rsid w:val="00D17832"/>
    <w:rsid w:val="00D17D73"/>
    <w:rsid w:val="00D17FDF"/>
    <w:rsid w:val="00D2009A"/>
    <w:rsid w:val="00D20EF0"/>
    <w:rsid w:val="00D21524"/>
    <w:rsid w:val="00D21B42"/>
    <w:rsid w:val="00D22B3A"/>
    <w:rsid w:val="00D22CCD"/>
    <w:rsid w:val="00D23CB9"/>
    <w:rsid w:val="00D245F3"/>
    <w:rsid w:val="00D24C80"/>
    <w:rsid w:val="00D24D60"/>
    <w:rsid w:val="00D25103"/>
    <w:rsid w:val="00D2581C"/>
    <w:rsid w:val="00D268F2"/>
    <w:rsid w:val="00D2742E"/>
    <w:rsid w:val="00D27D15"/>
    <w:rsid w:val="00D27EA7"/>
    <w:rsid w:val="00D307B2"/>
    <w:rsid w:val="00D310CD"/>
    <w:rsid w:val="00D3140A"/>
    <w:rsid w:val="00D319C1"/>
    <w:rsid w:val="00D32F3D"/>
    <w:rsid w:val="00D32FA7"/>
    <w:rsid w:val="00D3303A"/>
    <w:rsid w:val="00D331C1"/>
    <w:rsid w:val="00D333F9"/>
    <w:rsid w:val="00D335C1"/>
    <w:rsid w:val="00D345B5"/>
    <w:rsid w:val="00D346B3"/>
    <w:rsid w:val="00D34C54"/>
    <w:rsid w:val="00D34D17"/>
    <w:rsid w:val="00D34F1D"/>
    <w:rsid w:val="00D35029"/>
    <w:rsid w:val="00D3502D"/>
    <w:rsid w:val="00D3598A"/>
    <w:rsid w:val="00D3650A"/>
    <w:rsid w:val="00D37D4C"/>
    <w:rsid w:val="00D40121"/>
    <w:rsid w:val="00D40853"/>
    <w:rsid w:val="00D410AB"/>
    <w:rsid w:val="00D410AE"/>
    <w:rsid w:val="00D41256"/>
    <w:rsid w:val="00D4204C"/>
    <w:rsid w:val="00D4247C"/>
    <w:rsid w:val="00D42FDC"/>
    <w:rsid w:val="00D43CD0"/>
    <w:rsid w:val="00D442AF"/>
    <w:rsid w:val="00D45066"/>
    <w:rsid w:val="00D45099"/>
    <w:rsid w:val="00D45988"/>
    <w:rsid w:val="00D45FB7"/>
    <w:rsid w:val="00D46419"/>
    <w:rsid w:val="00D4645B"/>
    <w:rsid w:val="00D46585"/>
    <w:rsid w:val="00D47456"/>
    <w:rsid w:val="00D47B5A"/>
    <w:rsid w:val="00D507B0"/>
    <w:rsid w:val="00D50D70"/>
    <w:rsid w:val="00D50E80"/>
    <w:rsid w:val="00D51361"/>
    <w:rsid w:val="00D51528"/>
    <w:rsid w:val="00D523D9"/>
    <w:rsid w:val="00D529F4"/>
    <w:rsid w:val="00D52F61"/>
    <w:rsid w:val="00D530B0"/>
    <w:rsid w:val="00D5317E"/>
    <w:rsid w:val="00D5326F"/>
    <w:rsid w:val="00D53296"/>
    <w:rsid w:val="00D5375D"/>
    <w:rsid w:val="00D53B2A"/>
    <w:rsid w:val="00D53C0B"/>
    <w:rsid w:val="00D53C7D"/>
    <w:rsid w:val="00D53DBA"/>
    <w:rsid w:val="00D553F3"/>
    <w:rsid w:val="00D555F4"/>
    <w:rsid w:val="00D55A86"/>
    <w:rsid w:val="00D55D9D"/>
    <w:rsid w:val="00D55FB1"/>
    <w:rsid w:val="00D56A54"/>
    <w:rsid w:val="00D56B16"/>
    <w:rsid w:val="00D57533"/>
    <w:rsid w:val="00D57C6F"/>
    <w:rsid w:val="00D57EE7"/>
    <w:rsid w:val="00D57FB3"/>
    <w:rsid w:val="00D600CA"/>
    <w:rsid w:val="00D6045A"/>
    <w:rsid w:val="00D6085E"/>
    <w:rsid w:val="00D617CF"/>
    <w:rsid w:val="00D6188B"/>
    <w:rsid w:val="00D61921"/>
    <w:rsid w:val="00D61C47"/>
    <w:rsid w:val="00D61CDA"/>
    <w:rsid w:val="00D6291B"/>
    <w:rsid w:val="00D63222"/>
    <w:rsid w:val="00D63B85"/>
    <w:rsid w:val="00D63DCB"/>
    <w:rsid w:val="00D640C8"/>
    <w:rsid w:val="00D6459B"/>
    <w:rsid w:val="00D64C31"/>
    <w:rsid w:val="00D64CBE"/>
    <w:rsid w:val="00D64FCD"/>
    <w:rsid w:val="00D65CE2"/>
    <w:rsid w:val="00D66E9C"/>
    <w:rsid w:val="00D66FCC"/>
    <w:rsid w:val="00D66FE2"/>
    <w:rsid w:val="00D675AF"/>
    <w:rsid w:val="00D677B4"/>
    <w:rsid w:val="00D67AEC"/>
    <w:rsid w:val="00D67FE0"/>
    <w:rsid w:val="00D7128A"/>
    <w:rsid w:val="00D718B2"/>
    <w:rsid w:val="00D71B8C"/>
    <w:rsid w:val="00D71E3F"/>
    <w:rsid w:val="00D71E64"/>
    <w:rsid w:val="00D71FBA"/>
    <w:rsid w:val="00D725C0"/>
    <w:rsid w:val="00D72741"/>
    <w:rsid w:val="00D72FBA"/>
    <w:rsid w:val="00D7352C"/>
    <w:rsid w:val="00D736E1"/>
    <w:rsid w:val="00D739BB"/>
    <w:rsid w:val="00D748EF"/>
    <w:rsid w:val="00D74975"/>
    <w:rsid w:val="00D74AA4"/>
    <w:rsid w:val="00D74C53"/>
    <w:rsid w:val="00D7563B"/>
    <w:rsid w:val="00D757FD"/>
    <w:rsid w:val="00D75838"/>
    <w:rsid w:val="00D762E8"/>
    <w:rsid w:val="00D76540"/>
    <w:rsid w:val="00D7673D"/>
    <w:rsid w:val="00D769B2"/>
    <w:rsid w:val="00D769E0"/>
    <w:rsid w:val="00D76D6F"/>
    <w:rsid w:val="00D77814"/>
    <w:rsid w:val="00D77DED"/>
    <w:rsid w:val="00D80196"/>
    <w:rsid w:val="00D808C7"/>
    <w:rsid w:val="00D80F26"/>
    <w:rsid w:val="00D80F52"/>
    <w:rsid w:val="00D81162"/>
    <w:rsid w:val="00D81D40"/>
    <w:rsid w:val="00D82164"/>
    <w:rsid w:val="00D821E9"/>
    <w:rsid w:val="00D825D6"/>
    <w:rsid w:val="00D82990"/>
    <w:rsid w:val="00D82D51"/>
    <w:rsid w:val="00D82FE5"/>
    <w:rsid w:val="00D83347"/>
    <w:rsid w:val="00D83697"/>
    <w:rsid w:val="00D83EB2"/>
    <w:rsid w:val="00D840D8"/>
    <w:rsid w:val="00D84661"/>
    <w:rsid w:val="00D84DFC"/>
    <w:rsid w:val="00D859A4"/>
    <w:rsid w:val="00D85A40"/>
    <w:rsid w:val="00D85D07"/>
    <w:rsid w:val="00D86AE4"/>
    <w:rsid w:val="00D86D86"/>
    <w:rsid w:val="00D87507"/>
    <w:rsid w:val="00D8768D"/>
    <w:rsid w:val="00D8796B"/>
    <w:rsid w:val="00D901A9"/>
    <w:rsid w:val="00D91150"/>
    <w:rsid w:val="00D911A0"/>
    <w:rsid w:val="00D9128A"/>
    <w:rsid w:val="00D914DF"/>
    <w:rsid w:val="00D917A2"/>
    <w:rsid w:val="00D91861"/>
    <w:rsid w:val="00D928ED"/>
    <w:rsid w:val="00D92A3C"/>
    <w:rsid w:val="00D92CE2"/>
    <w:rsid w:val="00D930F1"/>
    <w:rsid w:val="00D9390F"/>
    <w:rsid w:val="00D93B76"/>
    <w:rsid w:val="00D93DBF"/>
    <w:rsid w:val="00D94758"/>
    <w:rsid w:val="00D9484F"/>
    <w:rsid w:val="00D9502B"/>
    <w:rsid w:val="00D95846"/>
    <w:rsid w:val="00D95997"/>
    <w:rsid w:val="00D96CB8"/>
    <w:rsid w:val="00D976D0"/>
    <w:rsid w:val="00D978A7"/>
    <w:rsid w:val="00D9797A"/>
    <w:rsid w:val="00D97BA4"/>
    <w:rsid w:val="00DA0087"/>
    <w:rsid w:val="00DA0243"/>
    <w:rsid w:val="00DA03F6"/>
    <w:rsid w:val="00DA04A6"/>
    <w:rsid w:val="00DA1198"/>
    <w:rsid w:val="00DA164A"/>
    <w:rsid w:val="00DA1B05"/>
    <w:rsid w:val="00DA1FE2"/>
    <w:rsid w:val="00DA20F9"/>
    <w:rsid w:val="00DA23C3"/>
    <w:rsid w:val="00DA2A87"/>
    <w:rsid w:val="00DA2CDE"/>
    <w:rsid w:val="00DA33BA"/>
    <w:rsid w:val="00DA383B"/>
    <w:rsid w:val="00DA3987"/>
    <w:rsid w:val="00DA3999"/>
    <w:rsid w:val="00DA3D27"/>
    <w:rsid w:val="00DA4057"/>
    <w:rsid w:val="00DA483D"/>
    <w:rsid w:val="00DA4F41"/>
    <w:rsid w:val="00DA5293"/>
    <w:rsid w:val="00DA70A1"/>
    <w:rsid w:val="00DA742A"/>
    <w:rsid w:val="00DA7B7C"/>
    <w:rsid w:val="00DA7E5A"/>
    <w:rsid w:val="00DB0B3C"/>
    <w:rsid w:val="00DB1103"/>
    <w:rsid w:val="00DB1926"/>
    <w:rsid w:val="00DB1B6C"/>
    <w:rsid w:val="00DB1BF9"/>
    <w:rsid w:val="00DB1F35"/>
    <w:rsid w:val="00DB2C37"/>
    <w:rsid w:val="00DB37CC"/>
    <w:rsid w:val="00DB3B4D"/>
    <w:rsid w:val="00DB3B54"/>
    <w:rsid w:val="00DB3BE6"/>
    <w:rsid w:val="00DB3E32"/>
    <w:rsid w:val="00DB401A"/>
    <w:rsid w:val="00DB4375"/>
    <w:rsid w:val="00DB4B12"/>
    <w:rsid w:val="00DB501E"/>
    <w:rsid w:val="00DB579E"/>
    <w:rsid w:val="00DB5A29"/>
    <w:rsid w:val="00DB5A2A"/>
    <w:rsid w:val="00DB5BFA"/>
    <w:rsid w:val="00DB5D47"/>
    <w:rsid w:val="00DB705A"/>
    <w:rsid w:val="00DB7833"/>
    <w:rsid w:val="00DB787A"/>
    <w:rsid w:val="00DB791F"/>
    <w:rsid w:val="00DB7A94"/>
    <w:rsid w:val="00DC01C3"/>
    <w:rsid w:val="00DC08F0"/>
    <w:rsid w:val="00DC0FAD"/>
    <w:rsid w:val="00DC1047"/>
    <w:rsid w:val="00DC12D6"/>
    <w:rsid w:val="00DC196D"/>
    <w:rsid w:val="00DC1CB5"/>
    <w:rsid w:val="00DC23AE"/>
    <w:rsid w:val="00DC23C8"/>
    <w:rsid w:val="00DC25A4"/>
    <w:rsid w:val="00DC2A4D"/>
    <w:rsid w:val="00DC2C71"/>
    <w:rsid w:val="00DC2E54"/>
    <w:rsid w:val="00DC3073"/>
    <w:rsid w:val="00DC315C"/>
    <w:rsid w:val="00DC317D"/>
    <w:rsid w:val="00DC3375"/>
    <w:rsid w:val="00DC3483"/>
    <w:rsid w:val="00DC3D3E"/>
    <w:rsid w:val="00DC4050"/>
    <w:rsid w:val="00DC4158"/>
    <w:rsid w:val="00DC4898"/>
    <w:rsid w:val="00DC5A42"/>
    <w:rsid w:val="00DC6388"/>
    <w:rsid w:val="00DC638A"/>
    <w:rsid w:val="00DC65F0"/>
    <w:rsid w:val="00DC66FF"/>
    <w:rsid w:val="00DC6F01"/>
    <w:rsid w:val="00DD0499"/>
    <w:rsid w:val="00DD04A9"/>
    <w:rsid w:val="00DD0887"/>
    <w:rsid w:val="00DD0BE4"/>
    <w:rsid w:val="00DD1B6F"/>
    <w:rsid w:val="00DD2672"/>
    <w:rsid w:val="00DD2AFB"/>
    <w:rsid w:val="00DD3042"/>
    <w:rsid w:val="00DD3173"/>
    <w:rsid w:val="00DD3391"/>
    <w:rsid w:val="00DD33C9"/>
    <w:rsid w:val="00DD365C"/>
    <w:rsid w:val="00DD4002"/>
    <w:rsid w:val="00DD4699"/>
    <w:rsid w:val="00DD4BCB"/>
    <w:rsid w:val="00DD4CF8"/>
    <w:rsid w:val="00DD4EAB"/>
    <w:rsid w:val="00DD505C"/>
    <w:rsid w:val="00DD5D98"/>
    <w:rsid w:val="00DD636F"/>
    <w:rsid w:val="00DD6BA7"/>
    <w:rsid w:val="00DD6D34"/>
    <w:rsid w:val="00DD7006"/>
    <w:rsid w:val="00DD714D"/>
    <w:rsid w:val="00DD748C"/>
    <w:rsid w:val="00DD7C06"/>
    <w:rsid w:val="00DE003F"/>
    <w:rsid w:val="00DE02E4"/>
    <w:rsid w:val="00DE031C"/>
    <w:rsid w:val="00DE0A53"/>
    <w:rsid w:val="00DE0E88"/>
    <w:rsid w:val="00DE11A0"/>
    <w:rsid w:val="00DE1413"/>
    <w:rsid w:val="00DE187C"/>
    <w:rsid w:val="00DE1E84"/>
    <w:rsid w:val="00DE3865"/>
    <w:rsid w:val="00DE3DAB"/>
    <w:rsid w:val="00DE4299"/>
    <w:rsid w:val="00DE4A2D"/>
    <w:rsid w:val="00DE4D57"/>
    <w:rsid w:val="00DE5894"/>
    <w:rsid w:val="00DE5E7E"/>
    <w:rsid w:val="00DE5F00"/>
    <w:rsid w:val="00DE622E"/>
    <w:rsid w:val="00DE63D1"/>
    <w:rsid w:val="00DE64A9"/>
    <w:rsid w:val="00DE6CB8"/>
    <w:rsid w:val="00DE70A3"/>
    <w:rsid w:val="00DE71C9"/>
    <w:rsid w:val="00DE75CB"/>
    <w:rsid w:val="00DE78BA"/>
    <w:rsid w:val="00DE78F7"/>
    <w:rsid w:val="00DE7BA2"/>
    <w:rsid w:val="00DF0059"/>
    <w:rsid w:val="00DF0358"/>
    <w:rsid w:val="00DF0B7A"/>
    <w:rsid w:val="00DF0BB1"/>
    <w:rsid w:val="00DF1649"/>
    <w:rsid w:val="00DF1734"/>
    <w:rsid w:val="00DF1D59"/>
    <w:rsid w:val="00DF2066"/>
    <w:rsid w:val="00DF221C"/>
    <w:rsid w:val="00DF247B"/>
    <w:rsid w:val="00DF2A8C"/>
    <w:rsid w:val="00DF37C5"/>
    <w:rsid w:val="00DF398B"/>
    <w:rsid w:val="00DF3CB8"/>
    <w:rsid w:val="00DF4BFB"/>
    <w:rsid w:val="00DF4D0E"/>
    <w:rsid w:val="00DF5A47"/>
    <w:rsid w:val="00DF5EED"/>
    <w:rsid w:val="00DF5F36"/>
    <w:rsid w:val="00DF5FA5"/>
    <w:rsid w:val="00DF64DD"/>
    <w:rsid w:val="00DF6889"/>
    <w:rsid w:val="00DF68CF"/>
    <w:rsid w:val="00DF6ABD"/>
    <w:rsid w:val="00DF6C0C"/>
    <w:rsid w:val="00DF7AB0"/>
    <w:rsid w:val="00DF7C3E"/>
    <w:rsid w:val="00DF7E96"/>
    <w:rsid w:val="00E00059"/>
    <w:rsid w:val="00E012ED"/>
    <w:rsid w:val="00E013C5"/>
    <w:rsid w:val="00E014A8"/>
    <w:rsid w:val="00E01D3E"/>
    <w:rsid w:val="00E02183"/>
    <w:rsid w:val="00E0262C"/>
    <w:rsid w:val="00E02DCA"/>
    <w:rsid w:val="00E03C27"/>
    <w:rsid w:val="00E03D9A"/>
    <w:rsid w:val="00E0450B"/>
    <w:rsid w:val="00E0477F"/>
    <w:rsid w:val="00E047AE"/>
    <w:rsid w:val="00E048E6"/>
    <w:rsid w:val="00E04ABF"/>
    <w:rsid w:val="00E04ED1"/>
    <w:rsid w:val="00E04EEC"/>
    <w:rsid w:val="00E04F1A"/>
    <w:rsid w:val="00E05752"/>
    <w:rsid w:val="00E066EF"/>
    <w:rsid w:val="00E070FA"/>
    <w:rsid w:val="00E07222"/>
    <w:rsid w:val="00E073B6"/>
    <w:rsid w:val="00E07A9A"/>
    <w:rsid w:val="00E07AB9"/>
    <w:rsid w:val="00E10196"/>
    <w:rsid w:val="00E1038D"/>
    <w:rsid w:val="00E10998"/>
    <w:rsid w:val="00E11F66"/>
    <w:rsid w:val="00E121BC"/>
    <w:rsid w:val="00E12AEF"/>
    <w:rsid w:val="00E12BE0"/>
    <w:rsid w:val="00E12F23"/>
    <w:rsid w:val="00E136EB"/>
    <w:rsid w:val="00E13FB6"/>
    <w:rsid w:val="00E1422D"/>
    <w:rsid w:val="00E14B6C"/>
    <w:rsid w:val="00E14CB2"/>
    <w:rsid w:val="00E15437"/>
    <w:rsid w:val="00E157BA"/>
    <w:rsid w:val="00E1598B"/>
    <w:rsid w:val="00E15E71"/>
    <w:rsid w:val="00E16717"/>
    <w:rsid w:val="00E16C8F"/>
    <w:rsid w:val="00E17377"/>
    <w:rsid w:val="00E17D53"/>
    <w:rsid w:val="00E17DB7"/>
    <w:rsid w:val="00E20C41"/>
    <w:rsid w:val="00E20D88"/>
    <w:rsid w:val="00E20ED0"/>
    <w:rsid w:val="00E20EEB"/>
    <w:rsid w:val="00E20FC1"/>
    <w:rsid w:val="00E20FDE"/>
    <w:rsid w:val="00E2193B"/>
    <w:rsid w:val="00E21C4E"/>
    <w:rsid w:val="00E21EBD"/>
    <w:rsid w:val="00E21F47"/>
    <w:rsid w:val="00E21FE7"/>
    <w:rsid w:val="00E22EC7"/>
    <w:rsid w:val="00E23364"/>
    <w:rsid w:val="00E2382E"/>
    <w:rsid w:val="00E24635"/>
    <w:rsid w:val="00E24761"/>
    <w:rsid w:val="00E247EA"/>
    <w:rsid w:val="00E24851"/>
    <w:rsid w:val="00E24CDE"/>
    <w:rsid w:val="00E25037"/>
    <w:rsid w:val="00E25319"/>
    <w:rsid w:val="00E262AE"/>
    <w:rsid w:val="00E26625"/>
    <w:rsid w:val="00E26F84"/>
    <w:rsid w:val="00E271F2"/>
    <w:rsid w:val="00E27672"/>
    <w:rsid w:val="00E27A19"/>
    <w:rsid w:val="00E27BB3"/>
    <w:rsid w:val="00E27BBF"/>
    <w:rsid w:val="00E301DD"/>
    <w:rsid w:val="00E30223"/>
    <w:rsid w:val="00E308F1"/>
    <w:rsid w:val="00E316C9"/>
    <w:rsid w:val="00E31D7F"/>
    <w:rsid w:val="00E32710"/>
    <w:rsid w:val="00E32AB0"/>
    <w:rsid w:val="00E33E96"/>
    <w:rsid w:val="00E3405B"/>
    <w:rsid w:val="00E34C1F"/>
    <w:rsid w:val="00E34F8F"/>
    <w:rsid w:val="00E35522"/>
    <w:rsid w:val="00E35DD4"/>
    <w:rsid w:val="00E361FE"/>
    <w:rsid w:val="00E36D0A"/>
    <w:rsid w:val="00E36DB6"/>
    <w:rsid w:val="00E3712D"/>
    <w:rsid w:val="00E374CA"/>
    <w:rsid w:val="00E37641"/>
    <w:rsid w:val="00E377AC"/>
    <w:rsid w:val="00E37B45"/>
    <w:rsid w:val="00E37D9D"/>
    <w:rsid w:val="00E4094D"/>
    <w:rsid w:val="00E40B8A"/>
    <w:rsid w:val="00E41191"/>
    <w:rsid w:val="00E41D5F"/>
    <w:rsid w:val="00E4229B"/>
    <w:rsid w:val="00E42B66"/>
    <w:rsid w:val="00E42F2E"/>
    <w:rsid w:val="00E42FE8"/>
    <w:rsid w:val="00E43F4E"/>
    <w:rsid w:val="00E43F88"/>
    <w:rsid w:val="00E44D6F"/>
    <w:rsid w:val="00E45459"/>
    <w:rsid w:val="00E45DC9"/>
    <w:rsid w:val="00E468BA"/>
    <w:rsid w:val="00E46A2C"/>
    <w:rsid w:val="00E47163"/>
    <w:rsid w:val="00E472B1"/>
    <w:rsid w:val="00E472D5"/>
    <w:rsid w:val="00E4744E"/>
    <w:rsid w:val="00E47970"/>
    <w:rsid w:val="00E47982"/>
    <w:rsid w:val="00E47A3F"/>
    <w:rsid w:val="00E47A57"/>
    <w:rsid w:val="00E47F35"/>
    <w:rsid w:val="00E50034"/>
    <w:rsid w:val="00E502FF"/>
    <w:rsid w:val="00E50413"/>
    <w:rsid w:val="00E50949"/>
    <w:rsid w:val="00E50D4D"/>
    <w:rsid w:val="00E511FD"/>
    <w:rsid w:val="00E522C0"/>
    <w:rsid w:val="00E522FB"/>
    <w:rsid w:val="00E52569"/>
    <w:rsid w:val="00E53860"/>
    <w:rsid w:val="00E53EA9"/>
    <w:rsid w:val="00E53ED9"/>
    <w:rsid w:val="00E54842"/>
    <w:rsid w:val="00E54CB2"/>
    <w:rsid w:val="00E550B0"/>
    <w:rsid w:val="00E550F6"/>
    <w:rsid w:val="00E5518F"/>
    <w:rsid w:val="00E55AC2"/>
    <w:rsid w:val="00E55BFD"/>
    <w:rsid w:val="00E5606C"/>
    <w:rsid w:val="00E562F2"/>
    <w:rsid w:val="00E56A06"/>
    <w:rsid w:val="00E56E18"/>
    <w:rsid w:val="00E578C3"/>
    <w:rsid w:val="00E57B27"/>
    <w:rsid w:val="00E600D1"/>
    <w:rsid w:val="00E6055B"/>
    <w:rsid w:val="00E60747"/>
    <w:rsid w:val="00E60A1D"/>
    <w:rsid w:val="00E6119A"/>
    <w:rsid w:val="00E619B8"/>
    <w:rsid w:val="00E61C16"/>
    <w:rsid w:val="00E62579"/>
    <w:rsid w:val="00E62ADB"/>
    <w:rsid w:val="00E62B0A"/>
    <w:rsid w:val="00E635EA"/>
    <w:rsid w:val="00E63973"/>
    <w:rsid w:val="00E63DC3"/>
    <w:rsid w:val="00E64B8B"/>
    <w:rsid w:val="00E64BD2"/>
    <w:rsid w:val="00E66161"/>
    <w:rsid w:val="00E66E18"/>
    <w:rsid w:val="00E67AC3"/>
    <w:rsid w:val="00E67D09"/>
    <w:rsid w:val="00E708F1"/>
    <w:rsid w:val="00E71419"/>
    <w:rsid w:val="00E716E5"/>
    <w:rsid w:val="00E71F31"/>
    <w:rsid w:val="00E7215A"/>
    <w:rsid w:val="00E72448"/>
    <w:rsid w:val="00E73164"/>
    <w:rsid w:val="00E7388D"/>
    <w:rsid w:val="00E73AF4"/>
    <w:rsid w:val="00E73CFF"/>
    <w:rsid w:val="00E74488"/>
    <w:rsid w:val="00E745F5"/>
    <w:rsid w:val="00E74740"/>
    <w:rsid w:val="00E748DA"/>
    <w:rsid w:val="00E74C8F"/>
    <w:rsid w:val="00E75812"/>
    <w:rsid w:val="00E7603B"/>
    <w:rsid w:val="00E76B61"/>
    <w:rsid w:val="00E76EC0"/>
    <w:rsid w:val="00E76F6E"/>
    <w:rsid w:val="00E76F8E"/>
    <w:rsid w:val="00E77AE1"/>
    <w:rsid w:val="00E77BB5"/>
    <w:rsid w:val="00E77BF0"/>
    <w:rsid w:val="00E802F0"/>
    <w:rsid w:val="00E803D3"/>
    <w:rsid w:val="00E80835"/>
    <w:rsid w:val="00E80969"/>
    <w:rsid w:val="00E80C89"/>
    <w:rsid w:val="00E810A3"/>
    <w:rsid w:val="00E81713"/>
    <w:rsid w:val="00E8197B"/>
    <w:rsid w:val="00E82CBC"/>
    <w:rsid w:val="00E831A3"/>
    <w:rsid w:val="00E834E0"/>
    <w:rsid w:val="00E83558"/>
    <w:rsid w:val="00E83FBA"/>
    <w:rsid w:val="00E84059"/>
    <w:rsid w:val="00E84160"/>
    <w:rsid w:val="00E84461"/>
    <w:rsid w:val="00E846B8"/>
    <w:rsid w:val="00E84927"/>
    <w:rsid w:val="00E84F88"/>
    <w:rsid w:val="00E85406"/>
    <w:rsid w:val="00E8605A"/>
    <w:rsid w:val="00E862D9"/>
    <w:rsid w:val="00E86478"/>
    <w:rsid w:val="00E867AC"/>
    <w:rsid w:val="00E87735"/>
    <w:rsid w:val="00E87736"/>
    <w:rsid w:val="00E878C0"/>
    <w:rsid w:val="00E900E1"/>
    <w:rsid w:val="00E90900"/>
    <w:rsid w:val="00E90967"/>
    <w:rsid w:val="00E90C37"/>
    <w:rsid w:val="00E913F3"/>
    <w:rsid w:val="00E915B0"/>
    <w:rsid w:val="00E9171E"/>
    <w:rsid w:val="00E91D34"/>
    <w:rsid w:val="00E92A3A"/>
    <w:rsid w:val="00E92DDD"/>
    <w:rsid w:val="00E93494"/>
    <w:rsid w:val="00E942F8"/>
    <w:rsid w:val="00E95761"/>
    <w:rsid w:val="00E959C4"/>
    <w:rsid w:val="00E959E5"/>
    <w:rsid w:val="00E95C16"/>
    <w:rsid w:val="00E95ED9"/>
    <w:rsid w:val="00E96C1D"/>
    <w:rsid w:val="00E96FDC"/>
    <w:rsid w:val="00E97019"/>
    <w:rsid w:val="00E9704A"/>
    <w:rsid w:val="00E970FA"/>
    <w:rsid w:val="00E97695"/>
    <w:rsid w:val="00E977FB"/>
    <w:rsid w:val="00EA0572"/>
    <w:rsid w:val="00EA06E3"/>
    <w:rsid w:val="00EA1655"/>
    <w:rsid w:val="00EA1D7C"/>
    <w:rsid w:val="00EA260B"/>
    <w:rsid w:val="00EA267D"/>
    <w:rsid w:val="00EA26F2"/>
    <w:rsid w:val="00EA295E"/>
    <w:rsid w:val="00EA2C0D"/>
    <w:rsid w:val="00EA342E"/>
    <w:rsid w:val="00EA34EB"/>
    <w:rsid w:val="00EA34F0"/>
    <w:rsid w:val="00EA3701"/>
    <w:rsid w:val="00EA38DA"/>
    <w:rsid w:val="00EA39E9"/>
    <w:rsid w:val="00EA4E86"/>
    <w:rsid w:val="00EA50A8"/>
    <w:rsid w:val="00EA50E3"/>
    <w:rsid w:val="00EA5B76"/>
    <w:rsid w:val="00EA5E33"/>
    <w:rsid w:val="00EA5F4A"/>
    <w:rsid w:val="00EA6553"/>
    <w:rsid w:val="00EA66EC"/>
    <w:rsid w:val="00EA6892"/>
    <w:rsid w:val="00EA6970"/>
    <w:rsid w:val="00EA6D6E"/>
    <w:rsid w:val="00EA6E82"/>
    <w:rsid w:val="00EB01BE"/>
    <w:rsid w:val="00EB03DC"/>
    <w:rsid w:val="00EB0403"/>
    <w:rsid w:val="00EB0F2D"/>
    <w:rsid w:val="00EB137A"/>
    <w:rsid w:val="00EB1581"/>
    <w:rsid w:val="00EB25FE"/>
    <w:rsid w:val="00EB2677"/>
    <w:rsid w:val="00EB2680"/>
    <w:rsid w:val="00EB2811"/>
    <w:rsid w:val="00EB2970"/>
    <w:rsid w:val="00EB34E5"/>
    <w:rsid w:val="00EB35BD"/>
    <w:rsid w:val="00EB3B4F"/>
    <w:rsid w:val="00EB3B98"/>
    <w:rsid w:val="00EB3F76"/>
    <w:rsid w:val="00EB4181"/>
    <w:rsid w:val="00EB4211"/>
    <w:rsid w:val="00EB47EF"/>
    <w:rsid w:val="00EB4D77"/>
    <w:rsid w:val="00EB52C3"/>
    <w:rsid w:val="00EB5B1E"/>
    <w:rsid w:val="00EB5C8F"/>
    <w:rsid w:val="00EB6265"/>
    <w:rsid w:val="00EB6357"/>
    <w:rsid w:val="00EB6717"/>
    <w:rsid w:val="00EB6884"/>
    <w:rsid w:val="00EB6D57"/>
    <w:rsid w:val="00EB7B5D"/>
    <w:rsid w:val="00EB7F05"/>
    <w:rsid w:val="00EC0690"/>
    <w:rsid w:val="00EC08A3"/>
    <w:rsid w:val="00EC0AC3"/>
    <w:rsid w:val="00EC0E0A"/>
    <w:rsid w:val="00EC0E6D"/>
    <w:rsid w:val="00EC2767"/>
    <w:rsid w:val="00EC28D9"/>
    <w:rsid w:val="00EC2B13"/>
    <w:rsid w:val="00EC3050"/>
    <w:rsid w:val="00EC3825"/>
    <w:rsid w:val="00EC3D88"/>
    <w:rsid w:val="00EC4A22"/>
    <w:rsid w:val="00EC536A"/>
    <w:rsid w:val="00EC64FC"/>
    <w:rsid w:val="00EC6993"/>
    <w:rsid w:val="00EC79DA"/>
    <w:rsid w:val="00ED0004"/>
    <w:rsid w:val="00ED0596"/>
    <w:rsid w:val="00ED08FD"/>
    <w:rsid w:val="00ED0B51"/>
    <w:rsid w:val="00ED17C8"/>
    <w:rsid w:val="00ED22B9"/>
    <w:rsid w:val="00ED26D6"/>
    <w:rsid w:val="00ED273C"/>
    <w:rsid w:val="00ED2A90"/>
    <w:rsid w:val="00ED2A9B"/>
    <w:rsid w:val="00ED2B16"/>
    <w:rsid w:val="00ED2C25"/>
    <w:rsid w:val="00ED3207"/>
    <w:rsid w:val="00ED34E4"/>
    <w:rsid w:val="00ED4272"/>
    <w:rsid w:val="00ED46CD"/>
    <w:rsid w:val="00ED4A18"/>
    <w:rsid w:val="00ED4DD4"/>
    <w:rsid w:val="00ED5054"/>
    <w:rsid w:val="00ED5088"/>
    <w:rsid w:val="00ED5462"/>
    <w:rsid w:val="00ED584B"/>
    <w:rsid w:val="00ED587F"/>
    <w:rsid w:val="00ED638C"/>
    <w:rsid w:val="00ED6DFF"/>
    <w:rsid w:val="00ED7ED3"/>
    <w:rsid w:val="00EE0406"/>
    <w:rsid w:val="00EE0EB6"/>
    <w:rsid w:val="00EE28C4"/>
    <w:rsid w:val="00EE28E6"/>
    <w:rsid w:val="00EE314B"/>
    <w:rsid w:val="00EE329B"/>
    <w:rsid w:val="00EE32C8"/>
    <w:rsid w:val="00EE3972"/>
    <w:rsid w:val="00EE3E19"/>
    <w:rsid w:val="00EE3EBD"/>
    <w:rsid w:val="00EE3FFD"/>
    <w:rsid w:val="00EE4147"/>
    <w:rsid w:val="00EE4358"/>
    <w:rsid w:val="00EE4679"/>
    <w:rsid w:val="00EE4AE9"/>
    <w:rsid w:val="00EE4F06"/>
    <w:rsid w:val="00EE5F14"/>
    <w:rsid w:val="00EE67E3"/>
    <w:rsid w:val="00EE6BBA"/>
    <w:rsid w:val="00EE6CA3"/>
    <w:rsid w:val="00EE784C"/>
    <w:rsid w:val="00EE79B4"/>
    <w:rsid w:val="00EE7D16"/>
    <w:rsid w:val="00EF0173"/>
    <w:rsid w:val="00EF05FF"/>
    <w:rsid w:val="00EF0838"/>
    <w:rsid w:val="00EF0C0C"/>
    <w:rsid w:val="00EF0E69"/>
    <w:rsid w:val="00EF17A6"/>
    <w:rsid w:val="00EF1C71"/>
    <w:rsid w:val="00EF1CC2"/>
    <w:rsid w:val="00EF293A"/>
    <w:rsid w:val="00EF3E0C"/>
    <w:rsid w:val="00EF41C7"/>
    <w:rsid w:val="00EF4BE3"/>
    <w:rsid w:val="00EF5015"/>
    <w:rsid w:val="00EF56E0"/>
    <w:rsid w:val="00EF604B"/>
    <w:rsid w:val="00EF642B"/>
    <w:rsid w:val="00EF726D"/>
    <w:rsid w:val="00EF76AF"/>
    <w:rsid w:val="00EF7C58"/>
    <w:rsid w:val="00F004A3"/>
    <w:rsid w:val="00F00A79"/>
    <w:rsid w:val="00F00F86"/>
    <w:rsid w:val="00F014CF"/>
    <w:rsid w:val="00F01736"/>
    <w:rsid w:val="00F0192A"/>
    <w:rsid w:val="00F01F7F"/>
    <w:rsid w:val="00F0253B"/>
    <w:rsid w:val="00F028C0"/>
    <w:rsid w:val="00F02CE4"/>
    <w:rsid w:val="00F02F80"/>
    <w:rsid w:val="00F03C9F"/>
    <w:rsid w:val="00F03E82"/>
    <w:rsid w:val="00F040AE"/>
    <w:rsid w:val="00F048BC"/>
    <w:rsid w:val="00F04A25"/>
    <w:rsid w:val="00F04D9C"/>
    <w:rsid w:val="00F05764"/>
    <w:rsid w:val="00F05A93"/>
    <w:rsid w:val="00F05DC3"/>
    <w:rsid w:val="00F05EE2"/>
    <w:rsid w:val="00F05F9C"/>
    <w:rsid w:val="00F060DC"/>
    <w:rsid w:val="00F061D3"/>
    <w:rsid w:val="00F061D8"/>
    <w:rsid w:val="00F063E7"/>
    <w:rsid w:val="00F0651F"/>
    <w:rsid w:val="00F06664"/>
    <w:rsid w:val="00F066F8"/>
    <w:rsid w:val="00F06985"/>
    <w:rsid w:val="00F07382"/>
    <w:rsid w:val="00F073BC"/>
    <w:rsid w:val="00F074A9"/>
    <w:rsid w:val="00F1014F"/>
    <w:rsid w:val="00F10C57"/>
    <w:rsid w:val="00F10ED7"/>
    <w:rsid w:val="00F118C8"/>
    <w:rsid w:val="00F11BB6"/>
    <w:rsid w:val="00F11E68"/>
    <w:rsid w:val="00F11F85"/>
    <w:rsid w:val="00F12AE2"/>
    <w:rsid w:val="00F12B0E"/>
    <w:rsid w:val="00F136AF"/>
    <w:rsid w:val="00F13E05"/>
    <w:rsid w:val="00F143ED"/>
    <w:rsid w:val="00F14B61"/>
    <w:rsid w:val="00F14CB8"/>
    <w:rsid w:val="00F14E47"/>
    <w:rsid w:val="00F1549B"/>
    <w:rsid w:val="00F15D7F"/>
    <w:rsid w:val="00F15E8B"/>
    <w:rsid w:val="00F163B8"/>
    <w:rsid w:val="00F173B4"/>
    <w:rsid w:val="00F175FD"/>
    <w:rsid w:val="00F17625"/>
    <w:rsid w:val="00F17CD4"/>
    <w:rsid w:val="00F17E01"/>
    <w:rsid w:val="00F17F4D"/>
    <w:rsid w:val="00F200A5"/>
    <w:rsid w:val="00F2018B"/>
    <w:rsid w:val="00F20A58"/>
    <w:rsid w:val="00F20BE8"/>
    <w:rsid w:val="00F21855"/>
    <w:rsid w:val="00F21913"/>
    <w:rsid w:val="00F21E14"/>
    <w:rsid w:val="00F2201D"/>
    <w:rsid w:val="00F236BB"/>
    <w:rsid w:val="00F2398C"/>
    <w:rsid w:val="00F23BB8"/>
    <w:rsid w:val="00F23BCA"/>
    <w:rsid w:val="00F23CE6"/>
    <w:rsid w:val="00F24218"/>
    <w:rsid w:val="00F245F4"/>
    <w:rsid w:val="00F2469D"/>
    <w:rsid w:val="00F258B0"/>
    <w:rsid w:val="00F25B62"/>
    <w:rsid w:val="00F25F96"/>
    <w:rsid w:val="00F26255"/>
    <w:rsid w:val="00F26D53"/>
    <w:rsid w:val="00F2726F"/>
    <w:rsid w:val="00F2730B"/>
    <w:rsid w:val="00F27672"/>
    <w:rsid w:val="00F27A89"/>
    <w:rsid w:val="00F27E53"/>
    <w:rsid w:val="00F3003F"/>
    <w:rsid w:val="00F30C33"/>
    <w:rsid w:val="00F31AA9"/>
    <w:rsid w:val="00F31BD7"/>
    <w:rsid w:val="00F31EB0"/>
    <w:rsid w:val="00F31F5B"/>
    <w:rsid w:val="00F32415"/>
    <w:rsid w:val="00F32831"/>
    <w:rsid w:val="00F329BC"/>
    <w:rsid w:val="00F33207"/>
    <w:rsid w:val="00F3330A"/>
    <w:rsid w:val="00F34A84"/>
    <w:rsid w:val="00F3567C"/>
    <w:rsid w:val="00F357B8"/>
    <w:rsid w:val="00F35932"/>
    <w:rsid w:val="00F36454"/>
    <w:rsid w:val="00F36885"/>
    <w:rsid w:val="00F3692D"/>
    <w:rsid w:val="00F37080"/>
    <w:rsid w:val="00F37324"/>
    <w:rsid w:val="00F37ADA"/>
    <w:rsid w:val="00F37BF7"/>
    <w:rsid w:val="00F37F31"/>
    <w:rsid w:val="00F40036"/>
    <w:rsid w:val="00F405A7"/>
    <w:rsid w:val="00F409D1"/>
    <w:rsid w:val="00F40AC8"/>
    <w:rsid w:val="00F41C50"/>
    <w:rsid w:val="00F427A2"/>
    <w:rsid w:val="00F42927"/>
    <w:rsid w:val="00F43B96"/>
    <w:rsid w:val="00F43DB3"/>
    <w:rsid w:val="00F43DD8"/>
    <w:rsid w:val="00F440B1"/>
    <w:rsid w:val="00F44400"/>
    <w:rsid w:val="00F448EB"/>
    <w:rsid w:val="00F4556B"/>
    <w:rsid w:val="00F458D1"/>
    <w:rsid w:val="00F46222"/>
    <w:rsid w:val="00F463D1"/>
    <w:rsid w:val="00F46D91"/>
    <w:rsid w:val="00F46E70"/>
    <w:rsid w:val="00F46FBA"/>
    <w:rsid w:val="00F47269"/>
    <w:rsid w:val="00F47604"/>
    <w:rsid w:val="00F47809"/>
    <w:rsid w:val="00F47C97"/>
    <w:rsid w:val="00F50702"/>
    <w:rsid w:val="00F51A89"/>
    <w:rsid w:val="00F52FC3"/>
    <w:rsid w:val="00F534D7"/>
    <w:rsid w:val="00F535DB"/>
    <w:rsid w:val="00F536E1"/>
    <w:rsid w:val="00F5392C"/>
    <w:rsid w:val="00F53AA6"/>
    <w:rsid w:val="00F53F84"/>
    <w:rsid w:val="00F543E5"/>
    <w:rsid w:val="00F54AB6"/>
    <w:rsid w:val="00F558AB"/>
    <w:rsid w:val="00F55994"/>
    <w:rsid w:val="00F55B56"/>
    <w:rsid w:val="00F55C01"/>
    <w:rsid w:val="00F56083"/>
    <w:rsid w:val="00F56655"/>
    <w:rsid w:val="00F56A05"/>
    <w:rsid w:val="00F56B2E"/>
    <w:rsid w:val="00F56DF5"/>
    <w:rsid w:val="00F575F1"/>
    <w:rsid w:val="00F5785A"/>
    <w:rsid w:val="00F60759"/>
    <w:rsid w:val="00F60944"/>
    <w:rsid w:val="00F60A13"/>
    <w:rsid w:val="00F60D85"/>
    <w:rsid w:val="00F616E9"/>
    <w:rsid w:val="00F6187D"/>
    <w:rsid w:val="00F623D2"/>
    <w:rsid w:val="00F6288C"/>
    <w:rsid w:val="00F62F6F"/>
    <w:rsid w:val="00F631E4"/>
    <w:rsid w:val="00F632B3"/>
    <w:rsid w:val="00F63BCD"/>
    <w:rsid w:val="00F63D0B"/>
    <w:rsid w:val="00F642FB"/>
    <w:rsid w:val="00F643D6"/>
    <w:rsid w:val="00F64674"/>
    <w:rsid w:val="00F6467B"/>
    <w:rsid w:val="00F64764"/>
    <w:rsid w:val="00F64822"/>
    <w:rsid w:val="00F6517F"/>
    <w:rsid w:val="00F65945"/>
    <w:rsid w:val="00F66184"/>
    <w:rsid w:val="00F662CE"/>
    <w:rsid w:val="00F66668"/>
    <w:rsid w:val="00F667C8"/>
    <w:rsid w:val="00F6684F"/>
    <w:rsid w:val="00F66C87"/>
    <w:rsid w:val="00F674F1"/>
    <w:rsid w:val="00F67895"/>
    <w:rsid w:val="00F7016B"/>
    <w:rsid w:val="00F70341"/>
    <w:rsid w:val="00F704E7"/>
    <w:rsid w:val="00F708C1"/>
    <w:rsid w:val="00F70A32"/>
    <w:rsid w:val="00F7137A"/>
    <w:rsid w:val="00F71587"/>
    <w:rsid w:val="00F715D4"/>
    <w:rsid w:val="00F72E8F"/>
    <w:rsid w:val="00F72F47"/>
    <w:rsid w:val="00F734FF"/>
    <w:rsid w:val="00F73CB9"/>
    <w:rsid w:val="00F7493B"/>
    <w:rsid w:val="00F74C54"/>
    <w:rsid w:val="00F75367"/>
    <w:rsid w:val="00F75995"/>
    <w:rsid w:val="00F759F0"/>
    <w:rsid w:val="00F75E54"/>
    <w:rsid w:val="00F76129"/>
    <w:rsid w:val="00F76325"/>
    <w:rsid w:val="00F7635E"/>
    <w:rsid w:val="00F763C3"/>
    <w:rsid w:val="00F76D74"/>
    <w:rsid w:val="00F76E46"/>
    <w:rsid w:val="00F77690"/>
    <w:rsid w:val="00F778A1"/>
    <w:rsid w:val="00F77B10"/>
    <w:rsid w:val="00F807F4"/>
    <w:rsid w:val="00F810D7"/>
    <w:rsid w:val="00F811FC"/>
    <w:rsid w:val="00F81371"/>
    <w:rsid w:val="00F8157B"/>
    <w:rsid w:val="00F817CA"/>
    <w:rsid w:val="00F81A10"/>
    <w:rsid w:val="00F82D20"/>
    <w:rsid w:val="00F82DA1"/>
    <w:rsid w:val="00F83124"/>
    <w:rsid w:val="00F83618"/>
    <w:rsid w:val="00F837ED"/>
    <w:rsid w:val="00F84071"/>
    <w:rsid w:val="00F84129"/>
    <w:rsid w:val="00F8458A"/>
    <w:rsid w:val="00F84604"/>
    <w:rsid w:val="00F8495C"/>
    <w:rsid w:val="00F84C14"/>
    <w:rsid w:val="00F852E8"/>
    <w:rsid w:val="00F855FE"/>
    <w:rsid w:val="00F8697C"/>
    <w:rsid w:val="00F876D7"/>
    <w:rsid w:val="00F87A30"/>
    <w:rsid w:val="00F9018F"/>
    <w:rsid w:val="00F9019D"/>
    <w:rsid w:val="00F9019F"/>
    <w:rsid w:val="00F9028B"/>
    <w:rsid w:val="00F91545"/>
    <w:rsid w:val="00F9168E"/>
    <w:rsid w:val="00F919AD"/>
    <w:rsid w:val="00F92B0D"/>
    <w:rsid w:val="00F92DD8"/>
    <w:rsid w:val="00F9306B"/>
    <w:rsid w:val="00F9379F"/>
    <w:rsid w:val="00F93865"/>
    <w:rsid w:val="00F93990"/>
    <w:rsid w:val="00F93B1F"/>
    <w:rsid w:val="00F93E94"/>
    <w:rsid w:val="00F93FCB"/>
    <w:rsid w:val="00F940FA"/>
    <w:rsid w:val="00F942DA"/>
    <w:rsid w:val="00F947EE"/>
    <w:rsid w:val="00F9493F"/>
    <w:rsid w:val="00F95141"/>
    <w:rsid w:val="00F951A1"/>
    <w:rsid w:val="00F958AF"/>
    <w:rsid w:val="00F95D03"/>
    <w:rsid w:val="00F9607D"/>
    <w:rsid w:val="00F966B4"/>
    <w:rsid w:val="00F96823"/>
    <w:rsid w:val="00F96AD3"/>
    <w:rsid w:val="00F96DA0"/>
    <w:rsid w:val="00F96EAB"/>
    <w:rsid w:val="00F970C4"/>
    <w:rsid w:val="00F974C8"/>
    <w:rsid w:val="00F979BF"/>
    <w:rsid w:val="00F97A6B"/>
    <w:rsid w:val="00FA0EB1"/>
    <w:rsid w:val="00FA194B"/>
    <w:rsid w:val="00FA1A99"/>
    <w:rsid w:val="00FA1EFA"/>
    <w:rsid w:val="00FA29D7"/>
    <w:rsid w:val="00FA2A37"/>
    <w:rsid w:val="00FA320C"/>
    <w:rsid w:val="00FA32CE"/>
    <w:rsid w:val="00FA33C8"/>
    <w:rsid w:val="00FA35C2"/>
    <w:rsid w:val="00FA4047"/>
    <w:rsid w:val="00FA4A43"/>
    <w:rsid w:val="00FA5DC4"/>
    <w:rsid w:val="00FA5EA3"/>
    <w:rsid w:val="00FA5F4A"/>
    <w:rsid w:val="00FA6FD6"/>
    <w:rsid w:val="00FA7462"/>
    <w:rsid w:val="00FB05DB"/>
    <w:rsid w:val="00FB1023"/>
    <w:rsid w:val="00FB105D"/>
    <w:rsid w:val="00FB1C7D"/>
    <w:rsid w:val="00FB20A7"/>
    <w:rsid w:val="00FB20AF"/>
    <w:rsid w:val="00FB2705"/>
    <w:rsid w:val="00FB2E02"/>
    <w:rsid w:val="00FB4BFD"/>
    <w:rsid w:val="00FB51B5"/>
    <w:rsid w:val="00FB5333"/>
    <w:rsid w:val="00FB562A"/>
    <w:rsid w:val="00FB69DD"/>
    <w:rsid w:val="00FB6A99"/>
    <w:rsid w:val="00FB75D9"/>
    <w:rsid w:val="00FB7854"/>
    <w:rsid w:val="00FB7ED2"/>
    <w:rsid w:val="00FC0474"/>
    <w:rsid w:val="00FC0659"/>
    <w:rsid w:val="00FC1189"/>
    <w:rsid w:val="00FC1214"/>
    <w:rsid w:val="00FC18F5"/>
    <w:rsid w:val="00FC1ADF"/>
    <w:rsid w:val="00FC3374"/>
    <w:rsid w:val="00FC36A6"/>
    <w:rsid w:val="00FC3A18"/>
    <w:rsid w:val="00FC3ACD"/>
    <w:rsid w:val="00FC3CB1"/>
    <w:rsid w:val="00FC3E48"/>
    <w:rsid w:val="00FC3F99"/>
    <w:rsid w:val="00FC44A9"/>
    <w:rsid w:val="00FC4E6E"/>
    <w:rsid w:val="00FC59C5"/>
    <w:rsid w:val="00FC5AEE"/>
    <w:rsid w:val="00FC6627"/>
    <w:rsid w:val="00FC6C5D"/>
    <w:rsid w:val="00FC714B"/>
    <w:rsid w:val="00FC7FF9"/>
    <w:rsid w:val="00FD0259"/>
    <w:rsid w:val="00FD0AA8"/>
    <w:rsid w:val="00FD0FBF"/>
    <w:rsid w:val="00FD1722"/>
    <w:rsid w:val="00FD208C"/>
    <w:rsid w:val="00FD22EA"/>
    <w:rsid w:val="00FD293B"/>
    <w:rsid w:val="00FD2BA7"/>
    <w:rsid w:val="00FD2E10"/>
    <w:rsid w:val="00FD3DCA"/>
    <w:rsid w:val="00FD41FC"/>
    <w:rsid w:val="00FD4376"/>
    <w:rsid w:val="00FD4CE1"/>
    <w:rsid w:val="00FD5D3C"/>
    <w:rsid w:val="00FD603A"/>
    <w:rsid w:val="00FD648A"/>
    <w:rsid w:val="00FD65B3"/>
    <w:rsid w:val="00FE0279"/>
    <w:rsid w:val="00FE0A60"/>
    <w:rsid w:val="00FE0C50"/>
    <w:rsid w:val="00FE13E7"/>
    <w:rsid w:val="00FE1C78"/>
    <w:rsid w:val="00FE1F30"/>
    <w:rsid w:val="00FE25D3"/>
    <w:rsid w:val="00FE267D"/>
    <w:rsid w:val="00FE27F6"/>
    <w:rsid w:val="00FE28AE"/>
    <w:rsid w:val="00FE2C2C"/>
    <w:rsid w:val="00FE301F"/>
    <w:rsid w:val="00FE3189"/>
    <w:rsid w:val="00FE31BB"/>
    <w:rsid w:val="00FE3C4C"/>
    <w:rsid w:val="00FE406B"/>
    <w:rsid w:val="00FE4891"/>
    <w:rsid w:val="00FE4CEC"/>
    <w:rsid w:val="00FE5B62"/>
    <w:rsid w:val="00FE7729"/>
    <w:rsid w:val="00FE77AD"/>
    <w:rsid w:val="00FE7A4D"/>
    <w:rsid w:val="00FE7AE6"/>
    <w:rsid w:val="00FE7E82"/>
    <w:rsid w:val="00FE7FB0"/>
    <w:rsid w:val="00FF061E"/>
    <w:rsid w:val="00FF065B"/>
    <w:rsid w:val="00FF0BE4"/>
    <w:rsid w:val="00FF0CC7"/>
    <w:rsid w:val="00FF0CEA"/>
    <w:rsid w:val="00FF1188"/>
    <w:rsid w:val="00FF153C"/>
    <w:rsid w:val="00FF175E"/>
    <w:rsid w:val="00FF20A0"/>
    <w:rsid w:val="00FF2DB5"/>
    <w:rsid w:val="00FF2E2E"/>
    <w:rsid w:val="00FF2EBE"/>
    <w:rsid w:val="00FF33BA"/>
    <w:rsid w:val="00FF3707"/>
    <w:rsid w:val="00FF3B71"/>
    <w:rsid w:val="00FF509C"/>
    <w:rsid w:val="00FF541C"/>
    <w:rsid w:val="00FF5534"/>
    <w:rsid w:val="00FF5C14"/>
    <w:rsid w:val="00FF5F86"/>
    <w:rsid w:val="00FF6BDD"/>
    <w:rsid w:val="00FF7286"/>
    <w:rsid w:val="00FF73F9"/>
    <w:rsid w:val="00FF770D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Garamond" w:ascii="Garamond"/>
      <w:sz w:val="28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sz w:val="16"/>
      <w:u w:val="double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hAnsi="Times New Roman" w:ascii="Times New Roman"/>
      <w:b/>
      <w:bCs/>
      <w:sz w:val="24"/>
      <w:u w:val="single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rFonts w:hAnsi="Times New Roman" w:ascii="Times New Roman"/>
      <w:b/>
      <w:bCs/>
      <w:sz w:val="24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Naslov" w:type="paragraph">
    <w:name w:val="Title"/>
    <w:basedOn w:val="Normal"/>
    <w:qFormat/>
    <w:pPr>
      <w:jc w:val="center"/>
    </w:pPr>
    <w:rPr>
      <w:rFonts w:hAnsi="Times New Roman" w:ascii="Times New Roman"/>
      <w:b/>
      <w:sz w:val="24"/>
    </w:rPr>
  </w:style>
  <w:style w:styleId="Tijeloteksta" w:type="paragraph">
    <w:name w:val="Body Text"/>
    <w:basedOn w:val="Normal"/>
    <w:rPr>
      <w:rFonts w:hAnsi="Times New Roman" w:ascii="Times New Roman"/>
      <w:sz w:val="24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sz w:val="24"/>
    </w:rPr>
  </w:style>
  <w:style w:styleId="Tekstbalonia" w:type="paragraph">
    <w:name w:val="Balloon Text"/>
    <w:basedOn w:val="Normal"/>
    <w:semiHidden/>
    <w:rsid w:val="00FA5DC4"/>
    <w:rPr>
      <w:rFonts w:cs="Tahoma" w:hAnsi="Tahoma" w:ascii="Tahoma"/>
      <w:sz w:val="16"/>
      <w:szCs w:val="16"/>
    </w:rPr>
  </w:style>
  <w:style w:styleId="SlijeenaHiperveza" w:type="character">
    <w:name w:val="FollowedHyperlink"/>
    <w:rsid w:val="00541701"/>
    <w:rPr>
      <w:color w:val="800080"/>
      <w:u w:val="single"/>
    </w:rPr>
  </w:style>
  <w:style w:styleId="Zaglavlje" w:type="paragraph">
    <w:name w:val="header"/>
    <w:basedOn w:val="Normal"/>
    <w:link w:val="ZaglavljeChar"/>
    <w:rsid w:val="004B1E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B1EF0"/>
    <w:rPr>
      <w:rFonts w:hAnsi="Garamond" w:ascii="Garamond"/>
      <w:sz w:val="28"/>
      <w:lang w:eastAsia="en-US"/>
    </w:rPr>
  </w:style>
  <w:style w:styleId="Podnoje" w:type="paragraph">
    <w:name w:val="footer"/>
    <w:basedOn w:val="Normal"/>
    <w:link w:val="PodnojeChar"/>
    <w:rsid w:val="004B1E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B1EF0"/>
    <w:rPr>
      <w:rFonts w:hAnsi="Garamond" w:ascii="Garamond"/>
      <w:sz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4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4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4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4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4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Garamond" w:hAnsi="Garamond"/>
      <w:sz w:val="28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sz w:val="16"/>
      <w:u w:val="double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u w:val="single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b/>
      <w:bCs/>
      <w:sz w:val="24"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Naslov" w:type="paragraph">
    <w:name w:val="Title"/>
    <w:basedOn w:val="Normal"/>
    <w:qFormat/>
    <w:pPr>
      <w:jc w:val="center"/>
    </w:pPr>
    <w:rPr>
      <w:rFonts w:ascii="Times New Roman" w:hAnsi="Times New Roman"/>
      <w:b/>
      <w:sz w:val="24"/>
    </w:rPr>
  </w:style>
  <w:style w:styleId="Tijeloteksta" w:type="paragraph">
    <w:name w:val="Body Text"/>
    <w:basedOn w:val="Normal"/>
    <w:rPr>
      <w:rFonts w:ascii="Times New Roman" w:hAnsi="Times New Roman"/>
      <w:sz w:val="24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sz w:val="24"/>
    </w:rPr>
  </w:style>
  <w:style w:styleId="Tekstbalonia" w:type="paragraph">
    <w:name w:val="Balloon Text"/>
    <w:basedOn w:val="Normal"/>
    <w:semiHidden/>
    <w:rsid w:val="00FA5DC4"/>
    <w:rPr>
      <w:rFonts w:ascii="Tahoma" w:cs="Tahoma" w:hAnsi="Tahoma"/>
      <w:sz w:val="16"/>
      <w:szCs w:val="16"/>
    </w:rPr>
  </w:style>
  <w:style w:styleId="SlijeenaHiperveza" w:type="character">
    <w:name w:val="FollowedHyperlink"/>
    <w:rsid w:val="00541701"/>
    <w:rPr>
      <w:color w:val="800080"/>
      <w:u w:val="single"/>
    </w:rPr>
  </w:style>
  <w:style w:styleId="Zaglavlje" w:type="paragraph">
    <w:name w:val="header"/>
    <w:basedOn w:val="Normal"/>
    <w:link w:val="ZaglavljeChar"/>
    <w:rsid w:val="004B1E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B1EF0"/>
    <w:rPr>
      <w:rFonts w:ascii="Garamond" w:hAnsi="Garamond"/>
      <w:sz w:val="28"/>
      <w:lang w:eastAsia="en-US"/>
    </w:rPr>
  </w:style>
  <w:style w:styleId="Podnoje" w:type="paragraph">
    <w:name w:val="footer"/>
    <w:basedOn w:val="Normal"/>
    <w:link w:val="PodnojeChar"/>
    <w:rsid w:val="004B1E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B1EF0"/>
    <w:rPr>
      <w:rFonts w:ascii="Garamond" w:hAnsi="Garamond"/>
      <w:sz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4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4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4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4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4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A7070-FB5A-4939-962A-AC7D7ECAE0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Antolic</properties:Company>
  <properties:Pages>3</properties:Pages>
  <properties:Words>969</properties:Words>
  <properties:Characters>6236</properties:Characters>
  <properties:Lines>145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odvjetničko društvo</vt:lpstr>
      <vt:lpstr>odvjetničko društvo</vt:lpstr>
    </vt:vector>
  </properties:TitlesOfParts>
  <properties:LinksUpToDate>false</properties:LinksUpToDate>
  <properties:CharactersWithSpaces>7448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2018-08-13T05:42:00Z</dcterms:created>
  <dc:creator>Martin Lukin</dc:creator>
  <cp:lastModifiedBy>Katarina Drndelić</cp:lastModifiedBy>
  <cp:lastPrinted>2018-07-26T20:09:00Z</cp:lastPrinted>
  <dcterms:modified xmlns:xsi="http://www.w3.org/2001/XMLSchema-instance" xsi:type="dcterms:W3CDTF">2018-08-13T05:43:00Z</dcterms:modified>
  <cp:revision>3</cp:revision>
  <dc:title>odvjetničko društvo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St-840/2018-21 / Podnesak - Izvješće stečajnog upravitelja (STEČAJ-DOKUMENTACIJA - Izviješće  BARIĆ NAUTIKA d.o.o_.docx)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