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b4bb" w14:paraId="34cb4bb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231106">
        <w:t>3903</w:t>
      </w:r>
      <w:r>
        <w:t>/2015</w:t>
      </w:r>
      <w:r w:rsidR="00413C69">
        <w:t>-8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5F17E2">
        <w:t>GALA DOM d.o.o., Fancevljev prilaz 1, Zagreb, OIB: 96075677024</w:t>
      </w:r>
      <w:r>
        <w:t xml:space="preserve">, dana </w:t>
      </w:r>
      <w:r w:rsidR="00170B12">
        <w:t>26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5F17E2">
        <w:t>GALA DOM d.o.o., Fancevljev prilaz 1, Zagreb, OIB: 96075677024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5F17E2">
        <w:t xml:space="preserve"> </w:t>
      </w:r>
      <w:r w:rsidR="00170B12">
        <w:t>26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</w:t>
      </w:r>
      <w:r w:rsidR="00170B12">
        <w:t>MARIJAN DRLJANOVČAN, Antuna Mihanovića 131, Miholjanec, OIB:</w:t>
      </w:r>
      <w:r w:rsidR="00170B12" w:rsidRPr="00170B12">
        <w:t>49708160625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5F17E2">
        <w:t>GALA DOM d.o.o., Fancevljev prilaz 1, Zagreb, OIB: 96075677024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170B12">
        <w:t>26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413C69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13C69" w:rsidP="00413C69" w:rsidR="00413C69">
      <w:pPr>
        <w:pStyle w:val="Bezproreda"/>
        <w:jc w:val="right"/>
      </w:pPr>
      <w:r>
        <w:t>Za točnost otpravka-ovlašteni službenik:</w:t>
      </w:r>
    </w:p>
    <w:p w:rsidRDefault="00413C69" w:rsidP="00413C69" w:rsidR="00413C69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C00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231106">
          <w:t>3903/2015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70B12"/>
    <w:rsid w:val="001B22F8"/>
    <w:rsid w:val="00231106"/>
    <w:rsid w:val="00324C00"/>
    <w:rsid w:val="003A3366"/>
    <w:rsid w:val="00413C69"/>
    <w:rsid w:val="004E266D"/>
    <w:rsid w:val="005F17E2"/>
    <w:rsid w:val="0060101D"/>
    <w:rsid w:val="00615917"/>
    <w:rsid w:val="00677951"/>
    <w:rsid w:val="00AA7B27"/>
    <w:rsid w:val="00AE11D4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13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C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13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C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C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C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C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3903</izvorni_sadrzaj>
    <derivirana_varijabla naziv="DomainObject.Predmet.Broj_1">3903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St-3903/2015</izvorni_sadrzaj>
    <derivirana_varijabla naziv="DomainObject.Predmet.OznakaBroj_1">St-3903/2015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 DOM d.o.o. zastupanog po punomoćniku Jarmela Galušić; Zdenko Galušić</izvorni_sadrzaj>
    <derivirana_varijabla naziv="DomainObject.Predmet.ProtustrankaFormated_1">  GALA DOM d.o.o. zastupanog po punomoćniku Jarmela Galušić; Zdenko Galušić</derivirana_varijabla>
  </DomainObject.Predmet.ProtustrankaFormated>
  <DomainObject.Predmet.ProtustrankaFormatedOIB>
    <izvorni_sadrzaj>  GALA DOM d.o.o., OIB 96075677024 zastupanog po punomoćniku Jarmela Galušić; Zdenko Galušić</izvorni_sadrzaj>
    <derivirana_varijabla naziv="DomainObject.Predmet.ProtustrankaFormatedOIB_1">  GALA DOM d.o.o., OIB 96075677024 zastupanog po punomoćniku Jarmela Galušić; Zdenko Galušić</derivirana_varijabla>
  </DomainObject.Predmet.ProtustrankaFormatedOIB>
  <DomainObject.Predmet.ProtustrankaFormatedWithAdress>
    <izvorni_sadrzaj> GALA DOM d.o.o., Fancevljev prilaz 1, 10000 Zagreb zastupanog po punomoćniku Jarmela Galušić; Zdenko Galušić</izvorni_sadrzaj>
    <derivirana_varijabla naziv="DomainObject.Predmet.ProtustrankaFormatedWithAdress_1"> GALA DOM d.o.o., Fancevljev prilaz 1, 10000 Zagreb zastupanog po punomoćniku Jarmela Galušić; Zdenko Galušić</derivirana_varijabla>
  </DomainObject.Predmet.ProtustrankaFormatedWithAdress>
  <DomainObject.Predmet.ProtustrankaFormatedWithAdressOIB>
    <izvorni_sadrzaj> GALA DOM d.o.o., OIB 96075677024, Fancevljev prilaz 1, 10000 Zagreb zastupanog po punomoćniku Jarmela Galušić; Zdenko Galušić</izvorni_sadrzaj>
    <derivirana_varijabla naziv="DomainObject.Predmet.ProtustrankaFormatedWithAdressOIB_1"> GALA DOM d.o.o., OIB 96075677024, Fancevljev prilaz 1, 10000 Zagreb zastupanog po punomoćniku Jarmela Galušić; Zdenko Galušić</derivirana_varijabla>
  </DomainObject.Predmet.ProtustrankaFormatedWithAdressOIB>
  <DomainObject.Predmet.ProtustrankaWithAdress>
    <izvorni_sadrzaj>GALA DOM d.o.o. Fancevljev prilaz 1, 10000 Zagreb</izvorni_sadrzaj>
    <derivirana_varijabla naziv="DomainObject.Predmet.ProtustrankaWithAdress_1">GALA DOM d.o.o. Fancevljev prilaz 1, 10000 Zagreb</derivirana_varijabla>
  </DomainObject.Predmet.ProtustrankaWithAdress>
  <DomainObject.Predmet.ProtustrankaWithAdressOIB>
    <izvorni_sadrzaj>GALA DOM d.o.o., OIB 96075677024, Fancevljev prilaz 1, 10000 Zagreb</izvorni_sadrzaj>
    <derivirana_varijabla naziv="DomainObject.Predmet.ProtustrankaWithAdressOIB_1">GALA DOM d.o.o., OIB 96075677024, Fancevljev prilaz 1, 10000 Zagreb</derivirana_varijabla>
  </DomainObject.Predmet.ProtustrankaWithAdressOIB>
  <DomainObject.Predmet.ProtustrankaNazivFormated>
    <izvorni_sadrzaj>GALA DOM d.o.o.</izvorni_sadrzaj>
    <derivirana_varijabla naziv="DomainObject.Predmet.ProtustrankaNazivFormated_1">GALA DOM d.o.o.</derivirana_varijabla>
  </DomainObject.Predmet.ProtustrankaNazivFormated>
  <DomainObject.Predmet.ProtustrankaNazivFormatedOIB>
    <izvorni_sadrzaj>GALA DOM d.o.o., OIB 96075677024</izvorni_sadrzaj>
    <derivirana_varijabla naziv="DomainObject.Predmet.ProtustrankaNazivFormatedOIB_1">GALA DOM d.o.o., OIB 96075677024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GALA DOM d.o.o. zastupanog po punomoćniku Jarmela Galušić; Zdenko Galušić</item>
    </izvorni_sadrzaj>
    <derivirana_varijabla naziv="DomainObject.Predmet.ProtuStrankaListFormated_1">
      <item>GALA DOM d.o.o. zastupanog po punomoćniku Jarmela Galušić; Zdenko Galušić</item>
    </derivirana_varijabla>
  </DomainObject.Predmet.ProtuStrankaListFormated>
  <DomainObject.Predmet.ProtuStrankaListFormatedOIB>
    <izvorni_sadrzaj>
      <item>GALA DOM d.o.o., OIB 96075677024 zastupanog po punomoćniku Jarmela Galušić; Zdenko Galušić</item>
    </izvorni_sadrzaj>
    <derivirana_varijabla naziv="DomainObject.Predmet.ProtuStrankaListFormatedOIB_1">
      <item>GALA DOM d.o.o., OIB 96075677024 zastupanog po punomoćniku Jarmela Galušić; Zdenko Galušić</item>
    </derivirana_varijabla>
  </DomainObject.Predmet.ProtuStrankaListFormatedOIB>
  <DomainObject.Predmet.ProtuStrankaListFormatedWithAdress>
    <izvorni_sadrzaj>
      <item>GALA DOM d.o.o., Fancevljev prilaz 1, 10000 Zagreb zastupanog po punomoćniku Jarmela Galušić; Zdenko Galušić</item>
    </izvorni_sadrzaj>
    <derivirana_varijabla naziv="DomainObject.Predmet.ProtuStrankaListFormatedWithAdress_1">
      <item>GALA DOM d.o.o., Fancevljev prilaz 1, 10000 Zagreb zastupanog po punomoćniku Jarmela Galušić; Zdenko Galušić</item>
    </derivirana_varijabla>
  </DomainObject.Predmet.ProtuStrankaListFormatedWithAdress>
  <DomainObject.Predmet.ProtuStrankaListFormatedWithAdressOIB>
    <izvorni_sadrzaj>
      <item>GALA DOM d.o.o., OIB 96075677024, Fancevljev prilaz 1, 10000 Zagreb zastupanog po punomoćniku Jarmela Galušić; Zdenko Galušić</item>
    </izvorni_sadrzaj>
    <derivirana_varijabla naziv="DomainObject.Predmet.ProtuStrankaListFormatedWithAdressOIB_1">
      <item>GALA DOM d.o.o., OIB 96075677024, Fancevljev prilaz 1, 10000 Zagreb zastupanog po punomoćniku Jarmela Galušić; Zdenko Galušić</item>
    </derivirana_varijabla>
  </DomainObject.Predmet.ProtuStrankaListFormatedWithAdressOIB>
  <DomainObject.Predmet.ProtuStrankaListNazivFormated>
    <izvorni_sadrzaj>
      <item>GALA DOM d.o.o.</item>
    </izvorni_sadrzaj>
    <derivirana_varijabla naziv="DomainObject.Predmet.ProtuStrankaListNazivFormated_1">
      <item>GALA DOM d.o.o.</item>
    </derivirana_varijabla>
  </DomainObject.Predmet.ProtuStrankaListNazivFormated>
  <DomainObject.Predmet.ProtuStrankaListNazivFormatedOIB>
    <izvorni_sadrzaj>
      <item>GALA DOM d.o.o., OIB 96075677024</item>
    </izvorni_sadrzaj>
    <derivirana_varijabla naziv="DomainObject.Predmet.ProtuStrankaListNazivFormatedOIB_1">
      <item>GALA DOM d.o.o., OIB 96075677024</item>
    </derivirana_varijabla>
  </DomainObject.Predmet.ProtuStrankaListNazivFormatedOIB>
  <DomainObject.Predmet.OstaliListFormated>
    <izvorni_sadrzaj>
      <item>Jarmela Galušić punomoćnik sudionika u postupku GALA DOM d.o.o.</item>
      <item>Zdenko Galušić punomoćnik sudionika u postupku GALA DOM d.o.o.</item>
      <item>Marijan Drljanovčan</item>
    </izvorni_sadrzaj>
    <derivirana_varijabla naziv="DomainObject.Predmet.OstaliListFormated_1">
      <item>Jarmela Galušić punomoćnik sudionika u postupku GALA DOM d.o.o.</item>
      <item>Zdenko Galušić punomoćnik sudionika u postupku GALA DOM d.o.o.</item>
      <item>Marijan Drljanovčan</item>
    </derivirana_varijabla>
  </DomainObject.Predmet.OstaliListFormated>
  <DomainObject.Predmet.OstaliListFormatedOIB>
    <izvorni_sadrzaj>
      <item>Jarmela Galušić, OIB 59550635727 punomoćnik sudionika u postupku GALA DOM d.o.o.</item>
      <item>Zdenko Galušić, OIB 77657980331 punomoćnik sudionika u postupku GALA DOM d.o.o.</item>
      <item>Marijan Drljanovčan, OIB 49708160625</item>
    </izvorni_sadrzaj>
    <derivirana_varijabla naziv="DomainObject.Predmet.OstaliListFormatedOIB_1">
      <item>Jarmela Galušić, OIB 59550635727 punomoćnik sudionika u postupku GALA DOM d.o.o.</item>
      <item>Zdenko Galušić, OIB 77657980331 punomoćnik sudionika u postupku GALA DOM d.o.o.</item>
      <item>Marijan Drljanovčan, OIB 49708160625</item>
    </derivirana_varijabla>
  </DomainObject.Predmet.OstaliListFormatedOIB>
  <DomainObject.Predmet.OstaliListFormatedWithAdress>
    <izvorni_sadrzaj>
      <item>Jarmela Galušić, Fancevljev Prilaz 1, 10000 Zagreb punomoćnik sudionika u postupku GALA DOM d.o.o.</item>
      <item>Zdenko Galušić, Fancevljev Prilaz 1, 10000 Zagreb punomoćnik sudionika u postupku GALA DOM d.o.o.</item>
      <item>Marijan Drljanovčan, Antuna Mihanovića 131, 48350 Miholjanec</item>
    </izvorni_sadrzaj>
    <derivirana_varijabla naziv="DomainObject.Predmet.OstaliListFormatedWithAdress_1">
      <item>Jarmela Galušić, Fancevljev Prilaz 1, 10000 Zagreb punomoćnik sudionika u postupku GALA DOM d.o.o.</item>
      <item>Zdenko Galušić, Fancevljev Prilaz 1, 10000 Zagreb punomoćnik sudionika u postupku GALA DOM d.o.o.</item>
      <item>Marijan Drljanovčan, Antuna Mihanovića 131, 48350 Miholjanec</item>
    </derivirana_varijabla>
  </DomainObject.Predmet.OstaliListFormatedWithAdress>
  <DomainObject.Predmet.OstaliListFormatedWithAdressOIB>
    <izvorni_sadrzaj>
      <item>Jarmela Galušić, OIB 59550635727, Fancevljev Prilaz 1, 10000 Zagreb punomoćnik sudionika u postupku GALA DOM d.o.o.</item>
      <item>Zdenko Galušić, OIB 77657980331, Fancevljev Prilaz 1, 10000 Zagreb punomoćnik sudionika u postupku GALA DOM d.o.o.</item>
      <item>Marijan Drljanovčan, OIB 49708160625, Antuna Mihanovića 131, 48350 Miholjanec</item>
    </izvorni_sadrzaj>
    <derivirana_varijabla naziv="DomainObject.Predmet.OstaliListFormatedWithAdressOIB_1">
      <item>Jarmela Galušić, OIB 59550635727, Fancevljev Prilaz 1, 10000 Zagreb punomoćnik sudionika u postupku GALA DOM d.o.o.</item>
      <item>Zdenko Galušić, OIB 77657980331, Fancevljev Prilaz 1, 10000 Zagreb punomoćnik sudionika u postupku GALA DOM d.o.o.</item>
      <item>Marijan Drljanovčan, OIB 49708160625, Antuna Mihanovića 131, 48350 Miholjanec</item>
    </derivirana_varijabla>
  </DomainObject.Predmet.OstaliListFormatedWithAdressOIB>
  <DomainObject.Predmet.OstaliListNazivFormated>
    <izvorni_sadrzaj>
      <item>Jarmela Galušić</item>
      <item>Zdenko Galušić</item>
      <item>Marijan Drljanovčan</item>
    </izvorni_sadrzaj>
    <derivirana_varijabla naziv="DomainObject.Predmet.OstaliListNazivFormated_1">
      <item>Jarmela Galušić</item>
      <item>Zdenko Galušić</item>
      <item>Marijan Drljanovčan</item>
    </derivirana_varijabla>
  </DomainObject.Predmet.OstaliListNazivFormated>
  <DomainObject.Predmet.OstaliListNazivFormatedOIB>
    <izvorni_sadrzaj>
      <item>Jarmela Galušić, OIB 59550635727</item>
      <item>Zdenko Galušić, OIB 77657980331</item>
      <item>Marijan Drljanovčan, OIB 49708160625</item>
    </izvorni_sadrzaj>
    <derivirana_varijabla naziv="DomainObject.Predmet.OstaliListNazivFormatedOIB_1">
      <item>Jarmela Galušić, OIB 59550635727</item>
      <item>Zdenko Galušić, OIB 77657980331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GALA DOM d.o.o.</izvorni_sadrzaj>
    <derivirana_varijabla naziv="DomainObject.Predmet.ProtustrankaIDrugi_1">GALA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GALA DOM d.o.o., OIB 96075677024, Fancevljev prilaz 1, 10000 Zagreb</izvorni_sadrzaj>
    <derivirana_varijabla naziv="DomainObject.Predmet.ProtustrankaIDrugiAdressOIB_1">GALA DOM d.o.o., OIB 96075677024, Fancevljev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DOM d.o.o.</item>
      <item>FINA Regionalni centar Zagreb</item>
      <item>Jarmela Galušić</item>
      <item>Zdenko Galušić</item>
      <item>Marijan Drljanovčan</item>
    </izvorni_sadrzaj>
    <derivirana_varijabla naziv="DomainObject.Predmet.SudioniciListNaziv_1">
      <item>GALA DOM d.o.o.</item>
      <item>FINA Regionalni centar Zagreb</item>
      <item>Jarmela Galušić</item>
      <item>Zdenko Galušić</item>
      <item>Marijan Drljanovčan</item>
    </derivirana_varijabla>
  </DomainObject.Predmet.SudioniciListNaziv>
  <DomainObject.Predmet.SudioniciListAdressOIB>
    <izvorni_sadrzaj>
      <item>GALA DOM d.o.o., OIB 96075677024, Fancevljev prilaz 1,10000 Zagreb</item>
      <item>FINA Regionalni centar Zagreb, OIB 85821130368, Trg svibanjskih žrtava 1995. 1,10000 Zagreb</item>
      <item>Jarmela Galušić, OIB 59550635727, Fancevljev Prilaz 1,10000 Zagreb</item>
      <item>Zdenko Galušić, OIB 77657980331, Fancevljev Prilaz 1,10000 Zagreb</item>
      <item>Marijan Drljanovčan, OIB 49708160625, Antuna Mihanovića 131,48350 Miholjanec</item>
    </izvorni_sadrzaj>
    <derivirana_varijabla naziv="DomainObject.Predmet.SudioniciListAdressOIB_1">
      <item>GALA DOM d.o.o., OIB 96075677024, Fancevljev prilaz 1,10000 Zagreb</item>
      <item>FINA Regionalni centar Zagreb, OIB 85821130368, Trg svibanjskih žrtava 1995. 1,10000 Zagreb</item>
      <item>Jarmela Galušić, OIB 59550635727, Fancevljev Prilaz 1,10000 Zagreb</item>
      <item>Zdenko Galušić, OIB 77657980331, Fancevljev Prilaz 1,10000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96075677024</item>
      <item>, OIB 85821130368</item>
      <item>, OIB 59550635727</item>
      <item>, OIB 77657980331</item>
      <item>, OIB 49708160625</item>
    </izvorni_sadrzaj>
    <derivirana_varijabla naziv="DomainObject.Predmet.SudioniciListNazivOIB_1">
      <item>, OIB 96075677024</item>
      <item>, OIB 85821130368</item>
      <item>, OIB 59550635727</item>
      <item>, OIB 77657980331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1998</properties:Characters>
  <properties:Lines>71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2016-04-22T13:38:00Z</dcterms:created>
  <dc:creator>Sandra Rotar Vogrin</dc:creator>
  <cp:lastModifiedBy>Tanja Štraubert</cp:lastModifiedBy>
  <cp:lastPrinted>2016-04-26T11:36:00Z</cp:lastPrinted>
  <dcterms:modified xmlns:xsi="http://www.w3.org/2001/XMLSchema-instance" xsi:type="dcterms:W3CDTF">2016-04-26T11:36:00Z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