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fc04" w14:paraId="279fc0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type="dxa" w:w="16680"/>
        <w:tblInd w:type="dxa" w:w="93"/>
        <w:tblLook w:val="04A0" w:noVBand="1" w:noHBand="0" w:lastColumn="0" w:firstColumn="1" w:lastRow="0" w:firstRow="1"/>
      </w:tblPr>
      <w:tblGrid>
        <w:gridCol w:w="440"/>
        <w:gridCol w:w="2500"/>
        <w:gridCol w:w="420"/>
        <w:gridCol w:w="720"/>
        <w:gridCol w:w="1100"/>
        <w:gridCol w:w="2800"/>
        <w:gridCol w:w="1220"/>
        <w:gridCol w:w="2700"/>
        <w:gridCol w:w="1100"/>
        <w:gridCol w:w="1020"/>
        <w:gridCol w:w="2660"/>
      </w:tblGrid>
      <w:tr w:rsidTr="00364AD9" w:rsidR="00364AD9" w:rsidRPr="00364AD9">
        <w:trPr>
          <w:trHeight w:val="282"/>
        </w:trPr>
        <w:tc>
          <w:tcPr>
            <w:tcW w:type="dxa" w:w="29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bookmarkStart w:name="RANGE!A1:K16" w:id="0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Nadležni trgovački sud:</w:t>
            </w:r>
            <w:bookmarkEnd w:id="0"/>
          </w:p>
        </w:tc>
        <w:tc>
          <w:tcPr>
            <w:tcW w:type="dxa" w:w="626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TRGOVAČKI SUD U BJELOVARU</w:t>
            </w: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43"/>
        </w:trPr>
        <w:tc>
          <w:tcPr>
            <w:tcW w:type="dxa" w:w="29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Poslovni broj spisa:</w:t>
            </w:r>
          </w:p>
        </w:tc>
        <w:tc>
          <w:tcPr>
            <w:tcW w:type="dxa" w:w="626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St-730/2018</w:t>
            </w: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31"/>
        </w:trPr>
        <w:tc>
          <w:tcPr>
            <w:tcW w:type="dxa" w:w="29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Dužnik:</w:t>
            </w:r>
          </w:p>
        </w:tc>
        <w:tc>
          <w:tcPr>
            <w:tcW w:type="dxa" w:w="50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POLJOPRIVREDNA ZADRUGA VIROVITIČKO POVRĆE u stečaju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73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300"/>
        </w:trPr>
        <w:tc>
          <w:tcPr>
            <w:tcW w:type="dxa" w:w="51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I. TABLICA PRIJAVLJENIH TRAŽBINA</w:t>
            </w:r>
          </w:p>
        </w:tc>
        <w:tc>
          <w:tcPr>
            <w:tcW w:type="dxa" w:w="78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II. viši isplatni red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123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1143"/>
        </w:trPr>
        <w:tc>
          <w:tcPr>
            <w:tcW w:type="dxa" w:w="4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R. br. pr.</w:t>
            </w:r>
          </w:p>
        </w:tc>
        <w:tc>
          <w:tcPr>
            <w:tcW w:type="dxa" w:w="25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Ime i prezime/tvrtka ili naziv vjerovnika</w:t>
            </w:r>
          </w:p>
        </w:tc>
        <w:tc>
          <w:tcPr>
            <w:tcW w:type="dxa" w:w="4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7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Adresa/sjedište vjerovnika</w:t>
            </w:r>
          </w:p>
        </w:tc>
        <w:tc>
          <w:tcPr>
            <w:tcW w:type="dxa" w:w="11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Iznos prijavljene tražbine</w:t>
            </w: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28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dxa" w:w="12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Iznos priznate tražbine</w:t>
            </w: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27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dxa" w:w="11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Iznos osporene tražbine</w:t>
            </w: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10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dxa" w:w="26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364AD9" w:rsidR="00364AD9" w:rsidRPr="00364AD9">
        <w:trPr>
          <w:trHeight w:val="1119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AGRIMATCO d.o.o. , zastupano po Anamariji Biočić, odvjetnici iz Osijeka, Šetalište Petra Preradovića 3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24373689835</w:t>
            </w:r>
          </w:p>
        </w:tc>
        <w:tc>
          <w:tcPr>
            <w:tcW w:type="dxa" w:w="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proofErr w:type="spellStart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Petrijevci</w:t>
            </w:r>
            <w:proofErr w:type="spellEnd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Jelengradska</w:t>
            </w:r>
            <w:proofErr w:type="spellEnd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12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10.825,89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Isporučena roba, Izvod otvorenih stavaka, Obračun zateznih kamata</w:t>
            </w:r>
          </w:p>
        </w:tc>
        <w:tc>
          <w:tcPr>
            <w:tcW w:type="dxa" w:w="12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10.825,89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Isporučena roba, Izvod otvorenih stavaka, Obračun zateznih kamata</w:t>
            </w:r>
          </w:p>
        </w:tc>
        <w:tc>
          <w:tcPr>
            <w:tcW w:type="dxa" w:w="11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364AD9" w:rsidR="00364AD9" w:rsidRPr="00364AD9">
        <w:trPr>
          <w:trHeight w:val="1077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ZDRAVKO RUKAVINA </w:t>
            </w:r>
            <w:proofErr w:type="spellStart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vl</w:t>
            </w:r>
            <w:proofErr w:type="spellEnd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. obrta Autoprijevoz RUKAVINA, zastupan po Jeleni </w:t>
            </w:r>
            <w:proofErr w:type="spellStart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Tomrlin</w:t>
            </w:r>
            <w:proofErr w:type="spellEnd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Gračan, odvjetnici iz Đurđevca, Đure </w:t>
            </w:r>
            <w:proofErr w:type="spellStart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Basaričeka</w:t>
            </w:r>
            <w:proofErr w:type="spellEnd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13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43997773574</w:t>
            </w:r>
          </w:p>
        </w:tc>
        <w:tc>
          <w:tcPr>
            <w:tcW w:type="dxa" w:w="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Pitomača, Vladimira Nazora 116a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76.788,69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Računi za usluge prijevoza, potraživanje po pravomoćnoj i ovršnoj Presudi Trgovačkog suda u Bjelovaru broj </w:t>
            </w:r>
            <w:proofErr w:type="spellStart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Povrv</w:t>
            </w:r>
            <w:proofErr w:type="spellEnd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-6/2018-12 od 13.04.2018.</w:t>
            </w:r>
          </w:p>
        </w:tc>
        <w:tc>
          <w:tcPr>
            <w:tcW w:type="dxa" w:w="12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76.788,69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Računi za usluge prijevoza, potraživanje po pravomoćnoj i ovršnoj Presudi Trgovačkog suda u Bjelovaru broj </w:t>
            </w:r>
            <w:proofErr w:type="spellStart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Povrv</w:t>
            </w:r>
            <w:proofErr w:type="spellEnd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-6/2018-12 od 13.04.2018.</w:t>
            </w:r>
          </w:p>
        </w:tc>
        <w:tc>
          <w:tcPr>
            <w:tcW w:type="dxa" w:w="11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Presuda Trgovačkog suda u Bjelovaru broj </w:t>
            </w:r>
            <w:proofErr w:type="spellStart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Povrv</w:t>
            </w:r>
            <w:proofErr w:type="spellEnd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-6/2018-12 od 13.04.2018.</w:t>
            </w:r>
          </w:p>
        </w:tc>
      </w:tr>
      <w:tr w:rsidTr="00364AD9" w:rsidR="00364AD9" w:rsidRPr="00364AD9">
        <w:trPr>
          <w:trHeight w:val="1050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4.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BONCA d.o.o.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85746890492</w:t>
            </w:r>
          </w:p>
        </w:tc>
        <w:tc>
          <w:tcPr>
            <w:tcW w:type="dxa" w:w="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Zagreb, Slavonska avenija 7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262.500,00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Neplaćena zakupnina po Ugovoru o zakupu poslovnog prostora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262.500,00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Neplaćena zakupnina po Ugovoru o zakupu poslovnog prostora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364AD9" w:rsidR="00364AD9" w:rsidRPr="00364AD9">
        <w:trPr>
          <w:trHeight w:val="1227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Republika Hrvatska, Ministarstvo financija, Porezna uprava, Područni ured Virovitica, zastupana po ŽDO u Bjelovaru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Virovitica, Vladimira Nazora 3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145.985,97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Porezi, doprinosi, javna davanja, (Ovršne isprave na iznos od 148.773,88 kn) </w:t>
            </w:r>
          </w:p>
        </w:tc>
        <w:tc>
          <w:tcPr>
            <w:tcW w:type="dxa" w:w="12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145.985,97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proofErr w:type="spellStart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Izlist</w:t>
            </w:r>
            <w:proofErr w:type="spellEnd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stanja dugovanja iz IS Porezne uprave, priznato u cijelosti, te umanjeno za porez i doprinose u za radnike koje evidentira i naplaćuje Porezna uprava.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Rješenja o ovrsi na iznos glavnice od 147.650,77 kn i kamate na iznos od 52,89 kn.</w:t>
            </w:r>
          </w:p>
        </w:tc>
      </w:tr>
      <w:tr w:rsidTr="00364AD9" w:rsidR="00364AD9" w:rsidRPr="00364AD9">
        <w:trPr>
          <w:trHeight w:val="777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364AD9" w:rsidR="00364AD9" w:rsidRPr="00364AD9">
        <w:trPr>
          <w:trHeight w:val="327"/>
        </w:trPr>
        <w:tc>
          <w:tcPr>
            <w:tcW w:type="dxa" w:w="4080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dxa" w:w="11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496.100,55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496.100,55</w:t>
            </w:r>
          </w:p>
        </w:tc>
        <w:tc>
          <w:tcPr>
            <w:tcW w:type="dxa" w:w="27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00,</w:t>
            </w:r>
            <w:proofErr w:type="spellStart"/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00</w:t>
            </w:r>
            <w:proofErr w:type="spellEnd"/>
          </w:p>
        </w:tc>
        <w:tc>
          <w:tcPr>
            <w:tcW w:type="dxa" w:w="10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364AD9" w:rsidR="00364AD9" w:rsidRPr="00364AD9">
        <w:trPr>
          <w:trHeight w:val="13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43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 xml:space="preserve">Sveta </w:t>
            </w:r>
            <w:proofErr w:type="spellStart"/>
            <w:r w:rsidRPr="00364AD9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Nedelja</w:t>
            </w:r>
            <w:proofErr w:type="spellEnd"/>
            <w:r w:rsidRPr="00364AD9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,</w:t>
            </w:r>
          </w:p>
        </w:tc>
        <w:tc>
          <w:tcPr>
            <w:tcW w:type="dxa" w:w="22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18. travanj 2019.</w:t>
            </w: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7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64AD9">
              <w:rPr>
                <w:rFonts w:cs="Times New Roman" w:eastAsia="Times New Roman"/>
                <w:sz w:val="16"/>
                <w:szCs w:val="16"/>
                <w:lang w:eastAsia="hr-HR"/>
              </w:rPr>
              <w:t>Stečajni upravitelj:</w:t>
            </w:r>
          </w:p>
        </w:tc>
      </w:tr>
      <w:tr w:rsidTr="00364AD9" w:rsidR="00364AD9" w:rsidRPr="00364AD9">
        <w:trPr>
          <w:trHeight w:val="29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364AD9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Milan </w:t>
            </w:r>
            <w:proofErr w:type="spellStart"/>
            <w:r w:rsidRPr="00364AD9">
              <w:rPr>
                <w:rFonts w:cs="Times New Roman" w:eastAsia="Times New Roman"/>
                <w:sz w:val="20"/>
                <w:szCs w:val="20"/>
                <w:lang w:eastAsia="hr-HR"/>
              </w:rPr>
              <w:t>Bariša</w:t>
            </w:r>
            <w:proofErr w:type="spellEnd"/>
            <w:r w:rsidRPr="00364AD9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Obradović</w:t>
            </w: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bookmarkStart w:name="_GoBack" w:id="1"/>
            <w:bookmarkEnd w:id="1"/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129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12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64AD9" w:rsidR="00364AD9" w:rsidRPr="00364AD9">
        <w:trPr>
          <w:trHeight w:val="147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64AD9" w:rsidP="00364AD9" w:rsidR="00364AD9" w:rsidRPr="00364AD9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</w:tbl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1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4AD9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85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St-730/2018-24</izvorni_sadrzaj>
    <derivirana_varijabla naziv="DomainObject.Oznaka_1">St-730/2018-24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St-730/2018</izvorni_sadrzaj>
    <derivirana_varijabla naziv="DomainObject.Predmet.OznakaBroj_1">St-730/2018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VIROVITIČKO POVRĆE za proizvodnju, trgovinu i usluge zastupanog po punomoćniku Mario Maraković</izvorni_sadrzaj>
    <derivirana_varijabla naziv="DomainObject.Predmet.ProtustrankaFormated_1">  POLJOPRIVREDNA ZADRUGA VIROVITIČKO POVRĆE za proizvodnju, trgovinu i usluge zastupanog po punomoćniku Mario Maraković</derivirana_varijabla>
  </DomainObject.Predmet.ProtustrankaFormated>
  <DomainObject.Predmet.ProtustrankaFormatedOIB>
    <izvorni_sadrzaj>  POLJOPRIVREDNA ZADRUGA VIROVITIČKO POVRĆE za proizvodnju, trgovinu i usluge, OIB 86895724547 zastupanog po punomoćniku Mario Maraković</izvorni_sadrzaj>
    <derivirana_varijabla naziv="DomainObject.Predmet.ProtustrankaFormatedOIB_1">  POLJOPRIVREDNA ZADRUGA VIROVITIČKO POVRĆE za proizvodnju, trgovinu i usluge, OIB 86895724547 zastupanog po punomoćniku Mario Maraković</derivirana_varijabla>
  </DomainObject.Predmet.ProtustrankaFormatedOIB>
  <DomainObject.Predmet.ProtustrankaFormatedWithAdress>
    <izvorni_sadrzaj> POLJOPRIVREDNA ZADRUGA VIROVITIČKO POVRĆE za proizvodnju, trgovinu i usluge, Dravska/bb, 33405 Pitomača zastupanog po punomoćniku Mario Maraković</izvorni_sadrzaj>
    <derivirana_varijabla naziv="DomainObject.Predmet.ProtustrankaFormatedWithAdress_1"> POLJOPRIVREDNA ZADRUGA VIROVITIČKO POVRĆE za proizvodnju, trgovinu i usluge, Dravska/bb, 33405 Pitomača zastupanog po punomoćniku Mario Maraković</derivirana_varijabla>
  </DomainObject.Predmet.ProtustrankaFormatedWithAdress>
  <DomainObject.Predmet.ProtustrankaFormatedWithAdressOIB>
    <izvorni_sadrzaj> POLJOPRIVREDNA ZADRUGA VIROVITIČKO POVRĆE za proizvodnju, trgovinu i usluge, OIB 86895724547, Dravska/bb, 33405 Pitomača zastupanog po punomoćniku Mario Maraković</izvorni_sadrzaj>
    <derivirana_varijabla naziv="DomainObject.Predmet.ProtustrankaFormatedWithAdressOIB_1"> POLJOPRIVREDNA ZADRUGA VIROVITIČKO POVRĆE za proizvodnju, trgovinu i usluge, OIB 86895724547, Dravska/bb, 33405 Pitomača zastupanog po punomoćniku Mario Maraković</derivirana_varijabla>
  </DomainObject.Predmet.ProtustrankaFormatedWithAdressOIB>
  <DomainObject.Predmet.ProtustrankaWithAdress>
    <izvorni_sadrzaj>POLJOPRIVREDNA ZADRUGA VIROVITIČKO POVRĆE za proizvodnju, trgovinu i usluge Dravska/bb, 33405 Pitomača</izvorni_sadrzaj>
    <derivirana_varijabla naziv="DomainObject.Predmet.ProtustrankaWithAdress_1">POLJOPRIVREDNA ZADRUGA VIROVITIČKO POVRĆE za proizvodnju, trgovinu i usluge Dravska/bb, 33405 Pitomača</derivirana_varijabla>
  </DomainObject.Predmet.ProtustrankaWithAdress>
  <DomainObject.Predmet.ProtustrankaWithAdressOIB>
    <izvorni_sadrzaj>POLJOPRIVREDNA ZADRUGA VIROVITIČKO POVRĆE za proizvodnju, trgovinu i usluge, OIB 86895724547, Dravska/bb, 33405 Pitomača</izvorni_sadrzaj>
    <derivirana_varijabla naziv="DomainObject.Predmet.ProtustrankaWithAdressOIB_1">POLJOPRIVREDNA ZADRUGA VIROVITIČKO POVRĆE za proizvodnju, trgovinu i usluge, OIB 86895724547, Dravska/bb, 33405 Pitomača</derivirana_varijabla>
  </DomainObject.Predmet.ProtustrankaWithAdressOIB>
  <DomainObject.Predmet.ProtustrankaNazivFormated>
    <izvorni_sadrzaj>POLJOPRIVREDNA ZADRUGA VIROVITIČKO POVRĆE za proizvodnju, trgovinu i usluge</izvorni_sadrzaj>
    <derivirana_varijabla naziv="DomainObject.Predmet.ProtustrankaNazivFormated_1">POLJOPRIVREDNA ZADRUGA VIROVITIČKO POVRĆE za proizvodnju, trgovinu i usluge</derivirana_varijabla>
  </DomainObject.Predmet.ProtustrankaNazivFormated>
  <DomainObject.Predmet.ProtustrankaNazivFormatedOIB>
    <izvorni_sadrzaj>POLJOPRIVREDNA ZADRUGA VIROVITIČKO POVRĆE za proizvodnju, trgovinu i usluge, OIB 86895724547</izvorni_sadrzaj>
    <derivirana_varijabla naziv="DomainObject.Predmet.ProtustrankaNazivFormatedOIB_1">POLJOPRIVREDNA ZADRUGA VIROVITIČKO POVRĆE za proizvodnju, trgovinu i usluge, OIB 86895724547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VIROVITIČKO POVRĆE za proizvodnju, trgovinu i usluge zastupanog po punomoćniku Mario Maraković</item>
    </izvorni_sadrzaj>
    <derivirana_varijabla naziv="DomainObject.Predmet.ProtuStrankaListFormated_1">
      <item>POLJOPRIVREDNA ZADRUGA VIROVITIČKO POVRĆE za proizvodnju, trgovinu i usluge zastupanog po punomoćniku Mario Maraković</item>
    </derivirana_varijabla>
  </DomainObject.Predmet.ProtuStrankaListFormated>
  <DomainObject.Predmet.ProtuStrankaListFormatedOIB>
    <izvorni_sadrzaj>
      <item>POLJOPRIVREDNA ZADRUGA VIROVITIČKO POVRĆE za proizvodnju, trgovinu i usluge, OIB 86895724547 zastupanog po punomoćniku Mario Maraković</item>
    </izvorni_sadrzaj>
    <derivirana_varijabla naziv="DomainObject.Predmet.ProtuStrankaListFormatedOIB_1">
      <item>POLJOPRIVREDNA ZADRUGA VIROVITIČKO POVRĆE za proizvodnju, trgovinu i usluge, OIB 86895724547 zastupanog po punomoćniku Mario Maraković</item>
    </derivirana_varijabla>
  </DomainObject.Predmet.ProtuStrankaListFormatedOIB>
  <DomainObject.Predmet.ProtuStrankaListFormatedWithAdress>
    <izvorni_sadrzaj>
      <item>POLJOPRIVREDNA ZADRUGA VIROVITIČKO POVRĆE za proizvodnju, trgovinu i usluge, Dravska/bb, 33405 Pitomača zastupanog po punomoćniku Mario Maraković</item>
    </izvorni_sadrzaj>
    <derivirana_varijabla naziv="DomainObject.Predmet.ProtuStrankaListFormatedWithAdress_1">
      <item>POLJOPRIVREDNA ZADRUGA VIROVITIČKO POVRĆE za proizvodnju, trgovinu i usluge, Dravska/bb, 33405 Pitomača zastupanog po punomoćniku Mario Maraković</item>
    </derivirana_varijabla>
  </DomainObject.Predmet.ProtuStrankaListFormatedWithAdress>
  <DomainObject.Predmet.ProtuStrankaListFormatedWithAdressOIB>
    <izvorni_sadrzaj>
      <item>POLJOPRIVREDNA ZADRUGA VIROVITIČKO POVRĆE za proizvodnju, trgovinu i usluge, OIB 86895724547, Dravska/bb, 33405 Pitomača zastupanog po punomoćniku Mario Maraković</item>
    </izvorni_sadrzaj>
    <derivirana_varijabla naziv="DomainObject.Predmet.ProtuStrankaListFormatedWithAdressOIB_1">
      <item>POLJOPRIVREDNA ZADRUGA VIROVITIČKO POVRĆE za proizvodnju, trgovinu i usluge, OIB 86895724547, Dravska/bb, 33405 Pitomača zastupanog po punomoćniku Mario Maraković</item>
    </derivirana_varijabla>
  </DomainObject.Predmet.ProtuStrankaListFormatedWithAdressOIB>
  <DomainObject.Predmet.ProtuStrankaListNazivFormated>
    <izvorni_sadrzaj>
      <item>POLJOPRIVREDNA ZADRUGA VIROVITIČKO POVRĆE za proizvodnju, trgovinu i usluge</item>
    </izvorni_sadrzaj>
    <derivirana_varijabla naziv="DomainObject.Predmet.ProtuStrankaListNazivFormated_1">
      <item>POLJOPRIVREDNA ZADRUGA VIROVITIČKO POVRĆE za proizvodnju, trgovinu i usluge</item>
    </derivirana_varijabla>
  </DomainObject.Predmet.ProtuStrankaListNazivFormated>
  <DomainObject.Predmet.ProtuStrankaListNazivFormatedOIB>
    <izvorni_sadrzaj>
      <item>POLJOPRIVREDNA ZADRUGA VIROVITIČKO POVRĆE za proizvodnju, trgovinu i usluge, OIB 86895724547</item>
    </izvorni_sadrzaj>
    <derivirana_varijabla naziv="DomainObject.Predmet.ProtuStrankaListNazivFormatedOIB_1">
      <item>POLJOPRIVREDNA ZADRUGA VIROVITIČKO POVRĆE za proizvodnju, trgovinu i usluge, OIB 86895724547</item>
    </derivirana_varijabla>
  </DomainObject.Predmet.ProtuStrankaListNazivFormatedOIB>
  <DomainObject.Predmet.OstaliListFormated>
    <izvorni_sadrzaj>
      <item>Mario Maraković punomoćnik sudionika u postupku POLJOPRIVREDNA ZADRUGA VIROVITIČKO POVRĆE za proizvodnju, trgovinu i usluge</item>
    </izvorni_sadrzaj>
    <derivirana_varijabla naziv="DomainObject.Predmet.OstaliListFormated_1">
      <item>Mario Maraković punomoćnik sudionika u postupku POLJOPRIVREDNA ZADRUGA VIROVITIČKO POVRĆE za proizvodnju, trgovinu i usluge</item>
    </derivirana_varijabla>
  </DomainObject.Predmet.OstaliListFormated>
  <DomainObject.Predmet.OstaliListFormatedOIB>
    <izvorni_sadrzaj>
      <item>Mario Maraković, OIB 13126389703 punomoćnik sudionika u postupku POLJOPRIVREDNA ZADRUGA VIROVITIČKO POVRĆE za proizvodnju, trgovinu i usluge</item>
    </izvorni_sadrzaj>
    <derivirana_varijabla naziv="DomainObject.Predmet.OstaliListFormatedOIB_1">
      <item>Mario Maraković, OIB 13126389703 punomoćnik sudionika u postupku POLJOPRIVREDNA ZADRUGA VIROVITIČKO POVRĆE za proizvodnju, trgovinu i usluge</item>
    </derivirana_varijabla>
  </DomainObject.Predmet.OstaliListFormatedOIB>
  <DomainObject.Predmet.OstaliListFormatedWithAdress>
    <izvorni_sadrzaj>
      <item>Mario Maraković, Otrovanec 244/A, 33405 Otrovanec punomoćnik sudionika u postupku POLJOPRIVREDNA ZADRUGA VIROVITIČKO POVRĆE za proizvodnju, trgovinu i usluge</item>
    </izvorni_sadrzaj>
    <derivirana_varijabla naziv="DomainObject.Predmet.OstaliListFormatedWithAdress_1">
      <item>Mario Maraković, Otrovanec 244/A, 33405 Otrovanec punomoćnik sudionika u postupku POLJOPRIVREDNA ZADRUGA VIROVITIČKO POVRĆE za proizvodnju, trgovinu i usluge</item>
    </derivirana_varijabla>
  </DomainObject.Predmet.OstaliListFormatedWithAdress>
  <DomainObject.Predmet.OstaliListFormatedWithAdressOIB>
    <izvorni_sadrzaj>
      <item>Mario Maraković, OIB 13126389703, Otrovanec 244/A, 33405 Otrovanec punomoćnik sudionika u postupku POLJOPRIVREDNA ZADRUGA VIROVITIČKO POVRĆE za proizvodnju, trgovinu i usluge</item>
    </izvorni_sadrzaj>
    <derivirana_varijabla naziv="DomainObject.Predmet.OstaliListFormatedWithAdressOIB_1">
      <item>Mario Maraković, OIB 13126389703, Otrovanec 244/A, 33405 Otrovanec punomoćnik sudionika u postupku POLJOPRIVREDNA ZADRUGA VIROVITIČKO POVRĆE za proizvodnju, trgovinu i usluge</item>
    </derivirana_varijabla>
  </DomainObject.Predmet.OstaliListFormatedWithAdressOIB>
  <DomainObject.Predmet.OstaliListNazivFormated>
    <izvorni_sadrzaj>
      <item>Mario Maraković</item>
    </izvorni_sadrzaj>
    <derivirana_varijabla naziv="DomainObject.Predmet.OstaliListNazivFormated_1">
      <item>Mario Maraković</item>
    </derivirana_varijabla>
  </DomainObject.Predmet.OstaliListNazivFormated>
  <DomainObject.Predmet.OstaliListNazivFormatedOIB>
    <izvorni_sadrzaj>
      <item>Mario Maraković, OIB 13126389703</item>
    </izvorni_sadrzaj>
    <derivirana_varijabla naziv="DomainObject.Predmet.OstaliListNazivFormatedOIB_1">
      <item>Mario Maraković, OIB 13126389703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>St-730/2018-24</izvorni_sadrzaj>
    <derivirana_varijabla naziv="DomainObject.PoslovniBrojDokumenta_1">St-730/2018-24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VIROVITIČKO POVRĆE za proizvodnju, trgovinu i usluge</izvorni_sadrzaj>
    <derivirana_varijabla naziv="DomainObject.Predmet.ProtustrankaIDrugi_1">POLJOPRIVREDNA ZADRUGA VIROVITIČKO POVRĆE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VIROVITIČKO POVRĆE za proizvodnju, trgovinu i usluge, OIB 86895724547, Dravska/bb, 33405 Pitomača</izvorni_sadrzaj>
    <derivirana_varijabla naziv="DomainObject.Predmet.ProtustrankaIDrugiAdressOIB_1">POLJOPRIVREDNA ZADRUGA VIROVITIČKO POVRĆE za proizvodnju, trgovinu i usluge, OIB 86895724547, Dravska/bb,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VIROVITIČKO POVRĆE za proizvodnju, trgovinu i usluge</item>
      <item>Mario Maraković</item>
    </izvorni_sadrzaj>
    <derivirana_varijabla naziv="DomainObject.Predmet.SudioniciListNaziv_1">
      <item>FINA, RC ZAGREB, Podružnica BJELOVAR</item>
      <item>POLJOPRIVREDNA ZADRUGA VIROVITIČKO POVRĆE za proizvodnju, trgovinu i usluge</item>
      <item>Mario Maraković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izvorni_sadrzaj>
    <derivirana_varijabla naziv="DomainObject.Predmet.SudioniciListAdressOIB_1">
      <item>FINA, RC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CD0234-ED6C-45BD-9346-92E208A75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1901</properties:Characters>
  <properties:Lines>619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2019-04-24T05:22:00Z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St-730/2018-24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