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e0cb" w14:paraId="564e0cb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570C7F" w:rsidR="00F35310" w:rsidRPr="00E95649">
      <w:pPr>
        <w:pStyle w:val="Naslov1"/>
        <w:spacing w:after="200" w:before="2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570C7F" w:rsidR="00D4027A" w:rsidRPr="00E95649">
      <w:pPr>
        <w:pStyle w:val="Naslov2"/>
        <w:spacing w:after="200" w:before="200"/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570C7F">
        <w:rPr>
          <w:lang w:val="hr-HR"/>
        </w:rPr>
        <w:t>UDRUGA ˝EKO RAZVOJ ZAGORE˝, Radošić 0 bb, Radošić, OIB: 51123397318</w:t>
      </w:r>
      <w:r w:rsidR="005A4641" w:rsidRPr="00E95649">
        <w:rPr>
          <w:lang w:val="hr-HR"/>
        </w:rPr>
        <w:t xml:space="preserve">, dana </w:t>
      </w:r>
      <w:r w:rsidR="00570C7F">
        <w:rPr>
          <w:lang w:val="hr-HR"/>
        </w:rPr>
        <w:t>17. ožujka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570C7F" w:rsidRPr="00570C7F">
        <w:rPr>
          <w:lang w:val="hr-HR"/>
        </w:rPr>
        <w:t>UDRUGA ˝EKO RAZVOJ ZAGORE˝, Radošić 0 bb, Radošić, OIB: 51123397318</w:t>
      </w:r>
      <w:r w:rsidR="002102BE" w:rsidRPr="00E95649">
        <w:rPr>
          <w:lang w:val="hr-HR"/>
        </w:rPr>
        <w:t>.</w:t>
      </w:r>
    </w:p>
    <w:p w:rsidRDefault="00BF3F52" w:rsidP="00570C7F" w:rsidR="00E14AE2" w:rsidRPr="00E95649">
      <w:pPr>
        <w:spacing w:after="160" w:before="1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570C7F">
        <w:rPr>
          <w:lang w:val="hr-HR"/>
        </w:rPr>
        <w:t>2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570C7F" w:rsidRPr="00570C7F">
        <w:rPr>
          <w:lang w:val="hr-HR"/>
        </w:rPr>
        <w:t>UDRUGA ˝EKO RAZVOJ ZAGORE˝, Radošić 0 bb, Radošić, OIB: 51123397318</w:t>
      </w:r>
    </w:p>
    <w:p w:rsidRDefault="00F811B8" w:rsidP="001B15C8" w:rsidR="00F811B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Uvidom u </w:t>
      </w:r>
      <w:r w:rsidR="00570C7F">
        <w:rPr>
          <w:lang w:val="hr-HR"/>
        </w:rPr>
        <w:t>izvadak iz registra udruga</w:t>
      </w:r>
      <w:r>
        <w:rPr>
          <w:lang w:val="hr-HR"/>
        </w:rPr>
        <w:t xml:space="preserve"> utvrđeno je da je </w:t>
      </w:r>
      <w:r w:rsidR="00570C7F">
        <w:rPr>
          <w:lang w:val="hr-HR"/>
        </w:rPr>
        <w:t>sa danom 28. ožujka 2012. godine udruga u prestanku djelovanja, a razlog prestanka djelovanja da je Odluka skupštine o prestanku udruge.</w:t>
      </w:r>
    </w:p>
    <w:p w:rsidRDefault="00F811B8" w:rsidP="001B15C8" w:rsidR="00F811B8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Stoga je prijedlog valjalo odbaciti temeljem odredbe čl. 333. Zakona o parničnom postupku </w:t>
      </w:r>
      <w:r w:rsidRPr="00F811B8">
        <w:rPr>
          <w:lang w:val="hr-HR"/>
        </w:rPr>
        <w:t>(„Narodne novine“ broj 53/91, 91/92, 112/99, 88/01, 117/03, 88/05, 2/07, 84/08, 96/08, 123/08, 57/11 i 25/13, dalje ZPP),</w:t>
      </w:r>
      <w:r w:rsidR="008005E3">
        <w:rPr>
          <w:lang w:val="hr-HR"/>
        </w:rPr>
        <w:t xml:space="preserve"> u svezi sa čl. 10. Stečajnog zakona </w:t>
      </w:r>
      <w:r w:rsidR="008005E3" w:rsidRPr="008005E3">
        <w:rPr>
          <w:lang w:val="hr-HR"/>
        </w:rPr>
        <w:t>(„Narodne no</w:t>
      </w:r>
      <w:r w:rsidR="008005E3">
        <w:rPr>
          <w:lang w:val="hr-HR"/>
        </w:rPr>
        <w:t>vine“ broj 71/15; dalje SZ/15)</w:t>
      </w:r>
      <w:r>
        <w:rPr>
          <w:lang w:val="hr-HR"/>
        </w:rPr>
        <w:t>.</w:t>
      </w:r>
    </w:p>
    <w:p w:rsidRDefault="00F811B8" w:rsidP="00F811B8" w:rsidR="00F811B8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570C7F">
        <w:rPr>
          <w:lang w:val="hr-HR"/>
        </w:rPr>
        <w:t>17. ožujka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570C7F" w:rsidR="00DA2761" w:rsidRPr="00DA2761">
      <w:pPr>
        <w:spacing w:before="100"/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403F01" w:rsidP="00570C7F" w:rsidR="00403F01" w:rsidRPr="00E95649">
      <w:pPr>
        <w:spacing w:before="10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0C7F" w:rsidRPr="00570C7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0B76D0">
      <w:t>. St-</w:t>
    </w:r>
    <w:r w:rsidR="00570C7F">
      <w:t>707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70C7F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005E3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B152F"/>
    <w:rsid w:val="00CC1B3F"/>
    <w:rsid w:val="00CC44D1"/>
    <w:rsid w:val="00CE1BBC"/>
    <w:rsid w:val="00D230DD"/>
    <w:rsid w:val="00D25A5B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"EKO RAZVOJ ZAGORE"</izvorni_sadrzaj>
    <derivirana_varijabla naziv="DomainObject.Predmet.ProtustrankaFormated_1">  UDRUGA "EKO RAZVOJ ZAGORE"</derivirana_varijabla>
  </DomainObject.Predmet.ProtustrankaFormated>
  <DomainObject.Predmet.ProtustrankaFormatedOIB>
    <izvorni_sadrzaj>  UDRUGA "EKO RAZVOJ ZAGORE", OIB 51123397318</izvorni_sadrzaj>
    <derivirana_varijabla naziv="DomainObject.Predmet.ProtustrankaFormatedOIB_1">  UDRUGA "EKO RAZVOJ ZAGORE", OIB 51123397318</derivirana_varijabla>
  </DomainObject.Predmet.ProtustrankaFormatedOIB>
  <DomainObject.Predmet.ProtustrankaFormatedWithAdress>
    <izvorni_sadrzaj> UDRUGA "EKO RAZVOJ ZAGORE", Radošić 0bb, 21230 Radošić</izvorni_sadrzaj>
    <derivirana_varijabla naziv="DomainObject.Predmet.ProtustrankaFormatedWithAdress_1"> UDRUGA "EKO RAZVOJ ZAGORE", Radošić 0bb, 21230 Radošić</derivirana_varijabla>
  </DomainObject.Predmet.ProtustrankaFormatedWithAdress>
  <DomainObject.Predmet.ProtustrankaFormatedWithAdressOIB>
    <izvorni_sadrzaj> UDRUGA "EKO RAZVOJ ZAGORE", OIB 51123397318, Radošić 0bb, 21230 Radošić</izvorni_sadrzaj>
    <derivirana_varijabla naziv="DomainObject.Predmet.ProtustrankaFormatedWithAdressOIB_1"> UDRUGA "EKO RAZVOJ ZAGORE", OIB 51123397318, Radošić 0bb, 21230 Radošić</derivirana_varijabla>
  </DomainObject.Predmet.ProtustrankaFormatedWithAdressOIB>
  <DomainObject.Predmet.ProtustrankaWithAdress>
    <izvorni_sadrzaj>UDRUGA "EKO RAZVOJ ZAGORE" Radošić 0bb, 21230 Radošić</izvorni_sadrzaj>
    <derivirana_varijabla naziv="DomainObject.Predmet.ProtustrankaWithAdress_1">UDRUGA "EKO RAZVOJ ZAGORE" Radošić 0bb, 21230 Radošić</derivirana_varijabla>
  </DomainObject.Predmet.ProtustrankaWithAdress>
  <DomainObject.Predmet.ProtustrankaWithAdressOIB>
    <izvorni_sadrzaj>UDRUGA "EKO RAZVOJ ZAGORE", OIB 51123397318, Radošić 0bb, 21230 Radošić</izvorni_sadrzaj>
    <derivirana_varijabla naziv="DomainObject.Predmet.ProtustrankaWithAdressOIB_1">UDRUGA "EKO RAZVOJ ZAGORE", OIB 51123397318, Radošić 0bb, 21230 Radošić</derivirana_varijabla>
  </DomainObject.Predmet.ProtustrankaWithAdressOIB>
  <DomainObject.Predmet.ProtustrankaNazivFormated>
    <izvorni_sadrzaj>UDRUGA "EKO RAZVOJ ZAGORE"</izvorni_sadrzaj>
    <derivirana_varijabla naziv="DomainObject.Predmet.ProtustrankaNazivFormated_1">UDRUGA "EKO RAZVOJ ZAGORE"</derivirana_varijabla>
  </DomainObject.Predmet.ProtustrankaNazivFormated>
  <DomainObject.Predmet.ProtustrankaNazivFormatedOIB>
    <izvorni_sadrzaj>UDRUGA "EKO RAZVOJ ZAGORE", OIB 51123397318</izvorni_sadrzaj>
    <derivirana_varijabla naziv="DomainObject.Predmet.ProtustrankaNazivFormatedOIB_1">UDRUGA "EKO RAZVOJ ZAGORE", OIB 51123397318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12016.26</izvorni_sadrzaj>
    <derivirana_varijabla naziv="DomainObject.Predmet.TrenutnaVrijednost_1">12016.26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"EKO RAZVOJ ZAGORE"</item>
    </izvorni_sadrzaj>
    <derivirana_varijabla naziv="DomainObject.Predmet.ProtuStrankaListFormated_1">
      <item>UDRUGA "EKO RAZVOJ ZAGORE"</item>
    </derivirana_varijabla>
  </DomainObject.Predmet.ProtuStrankaListFormated>
  <DomainObject.Predmet.ProtuStrankaListFormatedOIB>
    <izvorni_sadrzaj>
      <item>UDRUGA "EKO RAZVOJ ZAGORE", OIB 51123397318</item>
    </izvorni_sadrzaj>
    <derivirana_varijabla naziv="DomainObject.Predmet.ProtuStrankaListFormatedOIB_1">
      <item>UDRUGA "EKO RAZVOJ ZAGORE", OIB 51123397318</item>
    </derivirana_varijabla>
  </DomainObject.Predmet.ProtuStrankaListFormatedOIB>
  <DomainObject.Predmet.ProtuStrankaListFormatedWithAdress>
    <izvorni_sadrzaj>
      <item>UDRUGA "EKO RAZVOJ ZAGORE", Radošić 0bb, 21230 Radošić</item>
    </izvorni_sadrzaj>
    <derivirana_varijabla naziv="DomainObject.Predmet.ProtuStrankaListFormatedWithAdress_1">
      <item>UDRUGA "EKO RAZVOJ ZAGORE", Radošić 0bb, 21230 Radošić</item>
    </derivirana_varijabla>
  </DomainObject.Predmet.ProtuStrankaListFormatedWithAdress>
  <DomainObject.Predmet.ProtuStrankaListFormatedWithAdressOIB>
    <izvorni_sadrzaj>
      <item>UDRUGA "EKO RAZVOJ ZAGORE", OIB 51123397318, Radošić 0bb, 21230 Radošić</item>
    </izvorni_sadrzaj>
    <derivirana_varijabla naziv="DomainObject.Predmet.ProtuStrankaListFormatedWithAdressOIB_1">
      <item>UDRUGA "EKO RAZVOJ ZAGORE", OIB 51123397318, Radošić 0bb, 21230 Radošić</item>
    </derivirana_varijabla>
  </DomainObject.Predmet.ProtuStrankaListFormatedWithAdressOIB>
  <DomainObject.Predmet.ProtuStrankaListNazivFormated>
    <izvorni_sadrzaj>
      <item>UDRUGA "EKO RAZVOJ ZAGORE"</item>
    </izvorni_sadrzaj>
    <derivirana_varijabla naziv="DomainObject.Predmet.ProtuStrankaListNazivFormated_1">
      <item>UDRUGA "EKO RAZVOJ ZAGORE"</item>
    </derivirana_varijabla>
  </DomainObject.Predmet.ProtuStrankaListNazivFormated>
  <DomainObject.Predmet.ProtuStrankaListNazivFormatedOIB>
    <izvorni_sadrzaj>
      <item>UDRUGA "EKO RAZVOJ ZAGORE", OIB 51123397318</item>
    </izvorni_sadrzaj>
    <derivirana_varijabla naziv="DomainObject.Predmet.ProtuStrankaListNazivFormatedOIB_1">
      <item>UDRUGA "EKO RAZVOJ ZAGORE", OIB 51123397318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"EKO RAZVOJ ZAGORE"</izvorni_sadrzaj>
    <derivirana_varijabla naziv="DomainObject.Predmet.ProtustrankaIDrugi_1">UDRUGA "EKO RAZVOJ ZAGORE"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"EKO RAZVOJ ZAGORE", OIB 51123397318, Radošić 0bb, 21230 Radošić</izvorni_sadrzaj>
    <derivirana_varijabla naziv="DomainObject.Predmet.ProtustrankaIDrugiAdressOIB_1">UDRUGA "EKO RAZVOJ ZAGORE", OIB 51123397318, Radošić 0bb, 21230 Radošić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"EKO RAZVOJ ZAGORE"</item>
    </izvorni_sadrzaj>
    <derivirana_varijabla naziv="DomainObject.Predmet.SudioniciListNaziv_1">
      <item>FINANCIJSKA AGENCIJA, RC SPLIT</item>
      <item>UDRUGA "EKO RAZVOJ ZAGORE"</item>
    </derivirana_varijabla>
  </DomainObject.Predmet.SudioniciListNaziv>
  <DomainObject.Predmet.SudioniciListAdressOIB>
    <izvorni_sadrzaj>
      <item>FINANCIJSKA AGENCIJA, RC SPLIT, OIB 85821130368, Mažuranićevo šetalište 24 b,21000 Split</item>
      <item>UDRUGA "EKO RAZVOJ ZAGORE", OIB 51123397318, Radošić 0bb,21230 Radošić</item>
    </izvorni_sadrzaj>
    <derivirana_varijabla naziv="DomainObject.Predmet.SudioniciListAdressOIB_1">
      <item>FINANCIJSKA AGENCIJA, RC SPLIT, OIB 85821130368, Mažuranićevo šetalište 24 b,21000 Split</item>
      <item>UDRUGA "EKO RAZVOJ ZAGORE", OIB 51123397318, Radošić 0bb,21230 Radošić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51123397318</item>
    </izvorni_sadrzaj>
    <derivirana_varijabla naziv="DomainObject.Predmet.SudioniciListNazivOIB_1">
      <item>, OIB 85821130368</item>
      <item>, OIB 51123397318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7F2AB-B5D7-4FDA-AD18-DCFCC9746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278</properties:Words>
  <properties:Characters>1426</properties:Characters>
  <properties:Lines>40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2016-03-17T08:00:00Z</cp:lastPrinted>
  <dcterms:modified xmlns:xsi="http://www.w3.org/2001/XMLSchema-instance" xsi:type="dcterms:W3CDTF">2016-03-17T12:49:00Z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