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3feb" w14:paraId="e2e3fe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F13126">
        <w:rPr>
          <w:rFonts w:hAnsi="Times New Roman" w:ascii="Times New Roman"/>
          <w:szCs w:val="24"/>
          <w:lang w:val="hr-HR"/>
        </w:rPr>
        <w:t>3608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8A1F9A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8A1F9A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dužnikom </w:t>
      </w:r>
      <w:r w:rsidR="00905A76" w:rsidRPr="00905A76">
        <w:rPr>
          <w:rFonts w:hAnsi="Times New Roman" w:ascii="Times New Roman"/>
          <w:lang w:val="pt-BR"/>
        </w:rPr>
        <w:t xml:space="preserve">BRANKO SAVIĆ MPU j.d.o.o., Velika Gorica, Slavka Kolara 103, OIB: </w:t>
      </w:r>
      <w:r w:rsidR="00905A76" w:rsidRPr="00905A76">
        <w:rPr>
          <w:rFonts w:hAnsi="Times New Roman" w:ascii="Times New Roman"/>
        </w:rPr>
        <w:t>80141708887</w:t>
      </w:r>
      <w:r w:rsidR="00D4254F" w:rsidRPr="00905A76">
        <w:rPr>
          <w:rFonts w:hAnsi="Times New Roman" w:ascii="Times New Roman"/>
          <w:lang w:val="hr-HR"/>
        </w:rPr>
        <w:t>,</w:t>
      </w:r>
      <w:r w:rsidR="00464CAD" w:rsidRPr="00905A76">
        <w:rPr>
          <w:rFonts w:hAnsi="Times New Roman" w:ascii="Times New Roman"/>
          <w:szCs w:val="24"/>
          <w:lang w:val="hr-HR"/>
        </w:rPr>
        <w:t xml:space="preserve"> </w:t>
      </w:r>
      <w:r w:rsidR="00B72A30" w:rsidRPr="00905A76">
        <w:rPr>
          <w:rFonts w:hAnsi="Times New Roman" w:ascii="Times New Roman"/>
          <w:szCs w:val="24"/>
          <w:lang w:val="hr-HR"/>
        </w:rPr>
        <w:t>19.</w:t>
      </w:r>
      <w:r w:rsidR="00B72A30" w:rsidRPr="008A1F9A">
        <w:rPr>
          <w:rFonts w:hAnsi="Times New Roman" w:ascii="Times New Roman"/>
          <w:szCs w:val="24"/>
          <w:lang w:val="hr-HR"/>
        </w:rPr>
        <w:t xml:space="preserve"> prosinca</w:t>
      </w:r>
      <w:r w:rsidR="00464CAD" w:rsidRPr="008A1F9A">
        <w:rPr>
          <w:rFonts w:hAnsi="Times New Roman" w:ascii="Times New Roman"/>
          <w:szCs w:val="24"/>
          <w:lang w:val="hr-HR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122ED7" w:rsidRPr="00905A76">
        <w:rPr>
          <w:rFonts w:hAnsi="Times New Roman" w:ascii="Times New Roman"/>
          <w:lang w:val="pt-BR"/>
        </w:rPr>
        <w:t xml:space="preserve">BRANKO SAVIĆ MPU j.d.o.o., Velika Gorica, Slavka Kolara 103, OIB: </w:t>
      </w:r>
      <w:r w:rsidR="00122ED7" w:rsidRPr="00905A76">
        <w:rPr>
          <w:rFonts w:hAnsi="Times New Roman" w:ascii="Times New Roman"/>
        </w:rPr>
        <w:t>80141708887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C0026">
        <w:rPr>
          <w:rFonts w:hAnsi="Times New Roman" w:ascii="Times New Roman"/>
          <w:szCs w:val="24"/>
          <w:lang w:val="hr-HR"/>
        </w:rPr>
        <w:t>19. prosinca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</w:t>
      </w:r>
      <w:r w:rsidR="00316419">
        <w:rPr>
          <w:rFonts w:hAnsi="Times New Roman" w:ascii="Times New Roman"/>
          <w:szCs w:val="24"/>
          <w:lang w:val="hr-HR"/>
        </w:rPr>
        <w:t>14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A3418C" w:rsidR="00A3418C" w:rsidRPr="00A3418C">
      <w:pPr>
        <w:ind w:firstLine="708"/>
        <w:jc w:val="both"/>
        <w:rPr>
          <w:rFonts w:hAnsi="Times New Roman" w:ascii="Times New Roman"/>
          <w:lang w:val="hr-HR"/>
        </w:rPr>
      </w:pPr>
      <w:r w:rsidRPr="00A3418C">
        <w:rPr>
          <w:rFonts w:hAnsi="Times New Roman" w:ascii="Times New Roman"/>
          <w:szCs w:val="24"/>
          <w:lang w:val="hr-HR"/>
        </w:rPr>
        <w:t xml:space="preserve">II. </w:t>
      </w:r>
      <w:r w:rsidR="00EE69E5" w:rsidRPr="00A3418C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A3418C">
        <w:rPr>
          <w:rFonts w:hAnsi="Times New Roman" w:ascii="Times New Roman"/>
          <w:szCs w:val="24"/>
          <w:lang w:val="hr-HR"/>
        </w:rPr>
        <w:t xml:space="preserve"> </w:t>
      </w:r>
      <w:r w:rsidR="00A3418C" w:rsidRPr="00A3418C">
        <w:rPr>
          <w:rFonts w:hAnsi="Times New Roman" w:ascii="Times New Roman"/>
          <w:lang w:val="hr-HR"/>
        </w:rPr>
        <w:t>Snježana Drenški, Samobor, Sunčani put 8, OIB: 91456479037.</w:t>
      </w:r>
    </w:p>
    <w:p w:rsidRDefault="00EE69E5" w:rsidP="005F79FE" w:rsidR="00EE69E5" w:rsidRPr="00A3418C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491671" w:rsidRPr="00905A76">
        <w:rPr>
          <w:rFonts w:hAnsi="Times New Roman" w:ascii="Times New Roman"/>
          <w:lang w:val="pt-BR"/>
        </w:rPr>
        <w:t xml:space="preserve">BRANKO SAVIĆ MPU j.d.o.o., Velika Gorica, Slavka Kolara 103, OIB: </w:t>
      </w:r>
      <w:r w:rsidR="00491671" w:rsidRPr="00905A76">
        <w:rPr>
          <w:rFonts w:hAnsi="Times New Roman" w:ascii="Times New Roman"/>
        </w:rPr>
        <w:t>80141708887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AB069F" w:rsidR="00AB069F" w:rsidRPr="00AB069F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F85085" w:rsidRPr="00905A76">
        <w:rPr>
          <w:rFonts w:hAnsi="Times New Roman" w:ascii="Times New Roman"/>
          <w:lang w:val="pt-BR"/>
        </w:rPr>
        <w:t xml:space="preserve">BRANKO SAVIĆ MPU j.d.o.o., Velika Gorica, Slavka Kolara 103, OIB: </w:t>
      </w:r>
      <w:r w:rsidR="00F85085" w:rsidRPr="00905A76">
        <w:rPr>
          <w:rFonts w:hAnsi="Times New Roman" w:ascii="Times New Roman"/>
        </w:rPr>
        <w:t>80141708887</w:t>
      </w:r>
      <w:r w:rsidR="006709D7">
        <w:rPr>
          <w:rFonts w:hAnsi="Times New Roman" w:ascii="Times New Roman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110. st. 1. Stečajnog zakona („Narodne novine“ broj 71/15, dalje: SZ). </w:t>
      </w:r>
      <w:r w:rsidR="00AB069F" w:rsidRPr="00AB069F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160 dana, u ukupnom iznosu od 14.744,07 kn, te je imao 1 zaposlenog.</w:t>
      </w:r>
    </w:p>
    <w:p w:rsidRDefault="00AB069F" w:rsidP="00AB069F" w:rsidR="00AB069F" w:rsidRPr="00AB069F">
      <w:pPr>
        <w:ind w:firstLine="709"/>
        <w:jc w:val="both"/>
        <w:rPr>
          <w:rFonts w:hAnsi="Times New Roman" w:ascii="Times New Roman"/>
          <w:lang w:val="hr-HR"/>
        </w:rPr>
      </w:pPr>
      <w:r w:rsidRPr="00AB069F">
        <w:rPr>
          <w:rFonts w:hAnsi="Times New Roman" w:ascii="Times New Roman"/>
          <w:lang w:val="hr-HR"/>
        </w:rPr>
        <w:t xml:space="preserve">Rješenjem ovoga suda od 19. svibnja 2017. pokrenut je prethodni postupak nad dužnikom u skladu s odredbom čl. 115. st. 1. SZ-a, dok je 9. lipnja 2017. održano ročište radi </w:t>
      </w:r>
      <w:r w:rsidRPr="00AB069F">
        <w:rPr>
          <w:rFonts w:hAnsi="Times New Roman" w:ascii="Times New Roman"/>
          <w:lang w:val="hr-HR"/>
        </w:rPr>
        <w:lastRenderedPageBreak/>
        <w:t xml:space="preserve">očitovanja o prijedlogu za otvaranje stečajnoga postupka, a 14. rujna 2017. ročište radi rasprave o pretpostavkama za otvaranje stečajnoga postupka. Pravomoćnim rješenjem ovoga suda od 23. kolovoza 2017. imenovan je privremeni stečajni upravitelj dužnika. </w:t>
      </w:r>
    </w:p>
    <w:p w:rsidRDefault="000D18BE" w:rsidP="00AB069F" w:rsidR="000D18BE" w:rsidRPr="00AB069F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čl. 132. st.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91F5F" w:rsidP="00891F5F" w:rsidR="00891F5F" w:rsidRPr="00891F5F">
      <w:pPr>
        <w:ind w:firstLine="709"/>
        <w:jc w:val="both"/>
        <w:rPr>
          <w:rFonts w:hAnsi="Times New Roman" w:ascii="Times New Roman"/>
          <w:lang w:val="hr-HR"/>
        </w:rPr>
      </w:pPr>
      <w:r w:rsidRPr="00891F5F">
        <w:rPr>
          <w:rFonts w:hAnsi="Times New Roman" w:ascii="Times New Roman"/>
          <w:lang w:val="hr-HR"/>
        </w:rPr>
        <w:t>Iz potvrde o blokadi računa i novčanih sredstava (list 49. spisa) proizlazi kako je na dan 12. rujna 2017. dužnik u Očevidniku redoslijeda osnova za plaćanje imao evidentirane neizvršene osnove za plaćanje u neprekinutom razdoblju od 901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891F5F" w:rsidP="00891F5F" w:rsidR="00891F5F" w:rsidRPr="00891F5F">
      <w:pPr>
        <w:overflowPunct w:val="false"/>
        <w:ind w:firstLine="708"/>
        <w:jc w:val="both"/>
        <w:rPr>
          <w:rFonts w:hAnsi="Times New Roman" w:ascii="Times New Roman"/>
          <w:lang w:val="hr-HR"/>
        </w:rPr>
      </w:pPr>
      <w:r w:rsidRPr="00891F5F">
        <w:rPr>
          <w:rFonts w:hAnsi="Times New Roman" w:ascii="Times New Roman"/>
          <w:lang w:val="hr-HR"/>
        </w:rPr>
        <w:t>U pisanom izvješću i na ročištu održanom 14. rujna 2017. privremeni stečajni upravitelj je u bitnome naveo kako je u odnosu na dužnika ostvaren stečajni razlog nesposobnosti za plaćanje i prezaduženosti, te kako dužnik nema imovine. Zbog toga je predložio pozvati osobe koje imaju pravni interes za provedbom stečajnog postupka nad dužnikom da predujme iznos od 20.000,00 kn, a ukoliko zainteresirane osobe ne uplate zatraženi predujam, da se na temelju odredbe čl. 132. SZ-a donese rješenje o otvaranju i istovremenom zaključenju stečajnog postupka nad dužnikom. Privremeni stečajni upravitelj je naveo kako troškovi prethodnog postupka i predvidivi troškovi stečajnog postupka za razdoblje od šest mjeseci iznose 20.000,00  kn, a sastoje se od: materijalnih troškova u iznosu od 1.000,00 kn, troškova knjigovodstva u iznosu od 1.000,00 kn, te nagrade stečajnom upravitelju u bruto iznosu od 18.000,00 kn (3.000,00 kn mjesečno x 6 mj).</w:t>
      </w:r>
    </w:p>
    <w:p w:rsidRDefault="00891F5F" w:rsidP="00891F5F" w:rsidR="000D18BE" w:rsidRPr="00D7237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91F5F">
        <w:rPr>
          <w:rFonts w:hAnsi="Times New Roman" w:ascii="Times New Roman"/>
          <w:b/>
          <w:sz w:val="24"/>
          <w:szCs w:val="24"/>
        </w:rPr>
        <w:tab/>
      </w:r>
      <w:r w:rsidRPr="00891F5F">
        <w:rPr>
          <w:rFonts w:hAnsi="Times New Roman" w:ascii="Times New Roman"/>
          <w:sz w:val="24"/>
          <w:szCs w:val="24"/>
        </w:rPr>
        <w:t>Imajući u vidu izvješće privremenog stečajnog upravitelja prema kojem dužnik nema imovine, pa dakle, imovina dužnika koja bi ušla u stečajnu masu nije dovoljna ni za namirenje troškova stečajnoga postupka, to su, uzevši u obzir navedeno</w:t>
      </w:r>
      <w:r w:rsidR="00343D78" w:rsidRPr="00D72370">
        <w:rPr>
          <w:rFonts w:hAnsi="Times New Roman" w:ascii="Times New Roman"/>
          <w:sz w:val="24"/>
          <w:szCs w:val="24"/>
        </w:rPr>
        <w:t>,</w:t>
      </w:r>
      <w:r w:rsidR="00C66436" w:rsidRPr="00D72370">
        <w:rPr>
          <w:rFonts w:hAnsi="Times New Roman" w:ascii="Times New Roman"/>
          <w:sz w:val="24"/>
          <w:szCs w:val="24"/>
        </w:rPr>
        <w:t xml:space="preserve"> </w:t>
      </w:r>
      <w:r w:rsidR="0020659A" w:rsidRPr="00D72370">
        <w:rPr>
          <w:rFonts w:hAnsi="Times New Roman" w:ascii="Times New Roman"/>
          <w:sz w:val="24"/>
          <w:szCs w:val="24"/>
        </w:rPr>
        <w:t xml:space="preserve">u skladu s odredbom čl. 132. st. 1. SZ-a, </w:t>
      </w:r>
      <w:r w:rsidR="00735268" w:rsidRPr="00D72370">
        <w:rPr>
          <w:rFonts w:hAnsi="Times New Roman" w:ascii="Times New Roman"/>
          <w:sz w:val="24"/>
          <w:szCs w:val="24"/>
        </w:rPr>
        <w:t xml:space="preserve">(pravomoćnim) </w:t>
      </w:r>
      <w:r w:rsidR="000D18BE" w:rsidRPr="00D72370">
        <w:rPr>
          <w:rFonts w:hAnsi="Times New Roman" w:ascii="Times New Roman"/>
          <w:sz w:val="24"/>
          <w:szCs w:val="24"/>
        </w:rPr>
        <w:t xml:space="preserve">rješenjem ovoga suda od </w:t>
      </w:r>
      <w:r w:rsidR="00813614">
        <w:rPr>
          <w:rFonts w:hAnsi="Times New Roman" w:ascii="Times New Roman"/>
          <w:sz w:val="24"/>
          <w:szCs w:val="24"/>
          <w:lang w:val="pt-BR"/>
        </w:rPr>
        <w:t>22. rujna</w:t>
      </w:r>
      <w:r w:rsidR="000D18BE" w:rsidRPr="00D72370">
        <w:rPr>
          <w:rFonts w:hAnsi="Times New Roman" w:ascii="Times New Roman"/>
          <w:sz w:val="24"/>
          <w:szCs w:val="24"/>
          <w:lang w:val="pt-BR"/>
        </w:rPr>
        <w:t xml:space="preserve"> 2017</w:t>
      </w:r>
      <w:r w:rsidR="000D18BE" w:rsidRPr="00D72370">
        <w:rPr>
          <w:rFonts w:hAnsi="Times New Roman" w:ascii="Times New Roman"/>
          <w:sz w:val="24"/>
          <w:szCs w:val="24"/>
        </w:rPr>
        <w:t xml:space="preserve">. pozvane osobe koje imaju pravni interes za provedbom stečajnoga postupka nad dužnikom u roku 15 dana predujmiti </w:t>
      </w:r>
      <w:r w:rsidR="000D18BE" w:rsidRPr="00813614">
        <w:rPr>
          <w:rFonts w:hAnsi="Times New Roman" w:ascii="Times New Roman"/>
          <w:sz w:val="24"/>
          <w:szCs w:val="24"/>
        </w:rPr>
        <w:t xml:space="preserve">iznos od </w:t>
      </w:r>
      <w:r w:rsidR="00813614" w:rsidRPr="00813614">
        <w:rPr>
          <w:rFonts w:hAnsi="Times New Roman" w:ascii="Times New Roman"/>
          <w:sz w:val="24"/>
          <w:szCs w:val="24"/>
        </w:rPr>
        <w:t xml:space="preserve">20.000,00 </w:t>
      </w:r>
      <w:r w:rsidR="006E7B8C" w:rsidRPr="00813614">
        <w:rPr>
          <w:rFonts w:hAnsi="Times New Roman" w:ascii="Times New Roman"/>
          <w:sz w:val="24"/>
          <w:szCs w:val="24"/>
        </w:rPr>
        <w:t xml:space="preserve">kn </w:t>
      </w:r>
      <w:r w:rsidR="000D18BE" w:rsidRPr="00813614">
        <w:rPr>
          <w:rFonts w:hAnsi="Times New Roman" w:ascii="Times New Roman"/>
          <w:sz w:val="24"/>
          <w:szCs w:val="24"/>
        </w:rPr>
        <w:t>za pokriće</w:t>
      </w:r>
      <w:r w:rsidR="000D18BE" w:rsidRPr="00D72370">
        <w:rPr>
          <w:rFonts w:hAnsi="Times New Roman" w:ascii="Times New Roman"/>
          <w:sz w:val="24"/>
          <w:szCs w:val="24"/>
        </w:rPr>
        <w:t xml:space="preserve"> troškova prethodnoga i otvorenoga stečajnog postupka</w:t>
      </w:r>
      <w:r w:rsidR="0020659A" w:rsidRPr="00D72370">
        <w:rPr>
          <w:rFonts w:hAnsi="Times New Roman" w:ascii="Times New Roman"/>
          <w:sz w:val="24"/>
          <w:szCs w:val="24"/>
        </w:rPr>
        <w:t xml:space="preserve">, </w:t>
      </w:r>
      <w:r w:rsidR="000D18BE" w:rsidRPr="00D72370">
        <w:rPr>
          <w:rFonts w:hAnsi="Times New Roman" w:ascii="Times New Roman"/>
          <w:sz w:val="24"/>
          <w:szCs w:val="24"/>
        </w:rPr>
        <w:t xml:space="preserve">uz upozorenje na pravne posljedice ne postupanja po pozivu suda u određenom roku </w:t>
      </w:r>
      <w:r w:rsidR="008F6BD1" w:rsidRPr="00D72370">
        <w:rPr>
          <w:rFonts w:hAnsi="Times New Roman" w:ascii="Times New Roman"/>
          <w:sz w:val="24"/>
          <w:szCs w:val="24"/>
        </w:rPr>
        <w:t>iz</w:t>
      </w:r>
      <w:r w:rsidR="000D18BE" w:rsidRPr="00D72370">
        <w:rPr>
          <w:rFonts w:hAnsi="Times New Roman" w:ascii="Times New Roman"/>
          <w:sz w:val="24"/>
          <w:szCs w:val="24"/>
        </w:rPr>
        <w:t xml:space="preserve"> čl. 132.</w:t>
      </w:r>
      <w:r w:rsidR="008F6BD1" w:rsidRPr="00D72370">
        <w:rPr>
          <w:rFonts w:hAnsi="Times New Roman" w:ascii="Times New Roman"/>
          <w:sz w:val="24"/>
          <w:szCs w:val="24"/>
        </w:rPr>
        <w:t xml:space="preserve"> st. 2. SZ-a, odnosno da će sud doni</w:t>
      </w:r>
      <w:r w:rsidR="0083323B" w:rsidRPr="00D72370">
        <w:rPr>
          <w:rFonts w:hAnsi="Times New Roman" w:ascii="Times New Roman"/>
          <w:sz w:val="24"/>
          <w:szCs w:val="24"/>
        </w:rPr>
        <w:t>j</w:t>
      </w:r>
      <w:r w:rsidR="008F6BD1" w:rsidRPr="00D72370">
        <w:rPr>
          <w:rFonts w:hAnsi="Times New Roman" w:ascii="Times New Roman"/>
          <w:sz w:val="24"/>
          <w:szCs w:val="24"/>
        </w:rPr>
        <w:t>eti rješenje o otvaranju i zaključenju stečajnog postupka</w:t>
      </w:r>
      <w:r w:rsidR="00AA2516" w:rsidRPr="00D72370">
        <w:rPr>
          <w:rFonts w:hAnsi="Times New Roman" w:ascii="Times New Roman"/>
          <w:sz w:val="24"/>
          <w:szCs w:val="24"/>
        </w:rPr>
        <w:t>.</w:t>
      </w:r>
      <w:r w:rsidR="000D18BE" w:rsidRPr="00D72370">
        <w:rPr>
          <w:rFonts w:hAnsi="Times New Roman" w:ascii="Times New Roman"/>
          <w:sz w:val="24"/>
          <w:szCs w:val="24"/>
        </w:rPr>
        <w:t xml:space="preserve"> </w:t>
      </w:r>
      <w:r w:rsidR="0020659A" w:rsidRPr="00D72370">
        <w:rPr>
          <w:rFonts w:hAnsi="Times New Roman" w:ascii="Times New Roman"/>
          <w:sz w:val="24"/>
          <w:szCs w:val="24"/>
        </w:rPr>
        <w:t>Navedeno rješenje ob</w:t>
      </w:r>
      <w:r w:rsidR="00F841C9" w:rsidRPr="00D72370">
        <w:rPr>
          <w:rFonts w:hAnsi="Times New Roman" w:ascii="Times New Roman"/>
          <w:sz w:val="24"/>
          <w:szCs w:val="24"/>
        </w:rPr>
        <w:t>javljeno je na mrežnoj stranici</w:t>
      </w:r>
      <w:r w:rsidR="00B868FC" w:rsidRPr="00D72370">
        <w:rPr>
          <w:rFonts w:hAnsi="Times New Roman" w:ascii="Times New Roman"/>
          <w:sz w:val="24"/>
          <w:szCs w:val="24"/>
        </w:rPr>
        <w:t xml:space="preserve"> </w:t>
      </w:r>
      <w:r w:rsidR="0020659A" w:rsidRPr="00D72370">
        <w:rPr>
          <w:rFonts w:hAnsi="Times New Roman" w:ascii="Times New Roman"/>
          <w:sz w:val="24"/>
          <w:szCs w:val="24"/>
        </w:rPr>
        <w:t xml:space="preserve">e-oglasna ploča ovoga suda </w:t>
      </w:r>
      <w:r w:rsidR="005848AD">
        <w:rPr>
          <w:rFonts w:hAnsi="Times New Roman" w:ascii="Times New Roman"/>
          <w:sz w:val="24"/>
          <w:szCs w:val="24"/>
        </w:rPr>
        <w:t>22. rujna</w:t>
      </w:r>
      <w:r w:rsidR="0020659A" w:rsidRPr="00D72370">
        <w:rPr>
          <w:rFonts w:hAnsi="Times New Roman" w:ascii="Times New Roman"/>
          <w:sz w:val="24"/>
          <w:szCs w:val="24"/>
        </w:rPr>
        <w:t xml:space="preserve"> 2017.</w:t>
      </w:r>
      <w:r w:rsidR="00FE69AE" w:rsidRPr="00D72370">
        <w:rPr>
          <w:rFonts w:hAnsi="Times New Roman" w:ascii="Times New Roman"/>
          <w:sz w:val="24"/>
          <w:szCs w:val="24"/>
        </w:rPr>
        <w:t xml:space="preserve"> Međutim, </w:t>
      </w:r>
      <w:r w:rsidR="007F4F73" w:rsidRPr="00D72370">
        <w:rPr>
          <w:rFonts w:hAnsi="Times New Roman" w:ascii="Times New Roman"/>
          <w:sz w:val="24"/>
          <w:szCs w:val="24"/>
        </w:rPr>
        <w:t xml:space="preserve">osobe koje imaju pravni interes za provedbom stečajnoga postupka nad dužnikom nisu u određenom roku predujmile iznos od </w:t>
      </w:r>
      <w:r w:rsidR="00EF59A8" w:rsidRPr="00813614">
        <w:rPr>
          <w:rFonts w:hAnsi="Times New Roman" w:ascii="Times New Roman"/>
          <w:sz w:val="24"/>
          <w:szCs w:val="24"/>
        </w:rPr>
        <w:t>20.000,00</w:t>
      </w:r>
      <w:r w:rsidR="00A54362">
        <w:rPr>
          <w:rFonts w:hAnsi="Times New Roman" w:ascii="Times New Roman"/>
          <w:sz w:val="24"/>
          <w:szCs w:val="24"/>
        </w:rPr>
        <w:t xml:space="preserve"> </w:t>
      </w:r>
      <w:r w:rsidR="007A44CA" w:rsidRPr="00C252E5">
        <w:rPr>
          <w:rFonts w:hAnsi="Times New Roman" w:ascii="Times New Roman"/>
          <w:sz w:val="24"/>
          <w:szCs w:val="24"/>
        </w:rPr>
        <w:t>kn</w:t>
      </w:r>
      <w:r w:rsidR="007A44CA" w:rsidRPr="00D72370">
        <w:rPr>
          <w:rFonts w:hAnsi="Times New Roman" w:ascii="Times New Roman"/>
          <w:sz w:val="24"/>
          <w:szCs w:val="24"/>
        </w:rPr>
        <w:t xml:space="preserve"> </w:t>
      </w:r>
      <w:r w:rsidR="007F4F73" w:rsidRPr="00D72370">
        <w:rPr>
          <w:rFonts w:hAnsi="Times New Roman" w:ascii="Times New Roman"/>
          <w:sz w:val="24"/>
          <w:szCs w:val="24"/>
        </w:rPr>
        <w:t>za pokriće troškova prethodnoga i otvorenoga stečajnog postupka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</w:t>
      </w:r>
      <w:r w:rsidR="00095C65">
        <w:rPr>
          <w:rFonts w:hAnsi="Times New Roman" w:ascii="Times New Roman"/>
          <w:lang w:val="hr-HR"/>
        </w:rPr>
        <w:lastRenderedPageBreak/>
        <w:t>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85.st.2.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3627A">
        <w:rPr>
          <w:rFonts w:hAnsi="Times New Roman" w:ascii="Times New Roman"/>
          <w:szCs w:val="24"/>
          <w:lang w:val="hr-HR"/>
        </w:rPr>
        <w:t>19. 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3614E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614EB" w:rsidR="003614EB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614EB" w:rsidP="003614EB" w:rsidR="003614E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3614EB" w:rsidP="003614EB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614EB" w:rsidRPr="003614E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F13126">
          <w:rPr>
            <w:rFonts w:hAnsi="Times New Roman" w:ascii="Times New Roman"/>
          </w:rPr>
          <w:t>3608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C87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577B6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22ED7"/>
    <w:rsid w:val="00130868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A79AC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447C"/>
    <w:rsid w:val="00295EEF"/>
    <w:rsid w:val="002A2C23"/>
    <w:rsid w:val="002A530D"/>
    <w:rsid w:val="002B3892"/>
    <w:rsid w:val="002C33CE"/>
    <w:rsid w:val="002D3C0F"/>
    <w:rsid w:val="002E1310"/>
    <w:rsid w:val="002F2EAA"/>
    <w:rsid w:val="002F696D"/>
    <w:rsid w:val="00302C58"/>
    <w:rsid w:val="00305428"/>
    <w:rsid w:val="00314802"/>
    <w:rsid w:val="00316419"/>
    <w:rsid w:val="00325193"/>
    <w:rsid w:val="00325C1E"/>
    <w:rsid w:val="0032654D"/>
    <w:rsid w:val="003340DB"/>
    <w:rsid w:val="0034238D"/>
    <w:rsid w:val="00343D78"/>
    <w:rsid w:val="003614EB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3F4B21"/>
    <w:rsid w:val="00411055"/>
    <w:rsid w:val="00416C5D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1671"/>
    <w:rsid w:val="00491E72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848AD"/>
    <w:rsid w:val="00591C1A"/>
    <w:rsid w:val="005940E9"/>
    <w:rsid w:val="005A2E21"/>
    <w:rsid w:val="005B1B7B"/>
    <w:rsid w:val="005F79FE"/>
    <w:rsid w:val="0060194B"/>
    <w:rsid w:val="00614A16"/>
    <w:rsid w:val="006356C5"/>
    <w:rsid w:val="00655203"/>
    <w:rsid w:val="006709D7"/>
    <w:rsid w:val="00694FA9"/>
    <w:rsid w:val="006B13DB"/>
    <w:rsid w:val="006C1E76"/>
    <w:rsid w:val="006D1D1A"/>
    <w:rsid w:val="006E4B7B"/>
    <w:rsid w:val="006E7B8C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A44CA"/>
    <w:rsid w:val="007C2B5D"/>
    <w:rsid w:val="007C53C7"/>
    <w:rsid w:val="007D775A"/>
    <w:rsid w:val="007E0E87"/>
    <w:rsid w:val="007F4F73"/>
    <w:rsid w:val="008019CD"/>
    <w:rsid w:val="00813614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1F5F"/>
    <w:rsid w:val="00893F57"/>
    <w:rsid w:val="008A1F9A"/>
    <w:rsid w:val="008A5CDE"/>
    <w:rsid w:val="008B30D1"/>
    <w:rsid w:val="008C3BC6"/>
    <w:rsid w:val="008D5425"/>
    <w:rsid w:val="008F4C87"/>
    <w:rsid w:val="008F6BD1"/>
    <w:rsid w:val="00905A76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418C"/>
    <w:rsid w:val="00A3532D"/>
    <w:rsid w:val="00A3627A"/>
    <w:rsid w:val="00A44B37"/>
    <w:rsid w:val="00A54362"/>
    <w:rsid w:val="00A6140A"/>
    <w:rsid w:val="00A61FDD"/>
    <w:rsid w:val="00A7532D"/>
    <w:rsid w:val="00A77A6F"/>
    <w:rsid w:val="00A902A8"/>
    <w:rsid w:val="00A92B4F"/>
    <w:rsid w:val="00A95334"/>
    <w:rsid w:val="00A97DF9"/>
    <w:rsid w:val="00AA1645"/>
    <w:rsid w:val="00AA2516"/>
    <w:rsid w:val="00AB069F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A91"/>
    <w:rsid w:val="00B25B09"/>
    <w:rsid w:val="00B27509"/>
    <w:rsid w:val="00B358E7"/>
    <w:rsid w:val="00B576D2"/>
    <w:rsid w:val="00B71FF5"/>
    <w:rsid w:val="00B72A30"/>
    <w:rsid w:val="00B803C4"/>
    <w:rsid w:val="00B868FC"/>
    <w:rsid w:val="00BA25F3"/>
    <w:rsid w:val="00BB2D96"/>
    <w:rsid w:val="00BF3B37"/>
    <w:rsid w:val="00C06C05"/>
    <w:rsid w:val="00C202D8"/>
    <w:rsid w:val="00C21419"/>
    <w:rsid w:val="00C252E5"/>
    <w:rsid w:val="00C4021E"/>
    <w:rsid w:val="00C4374F"/>
    <w:rsid w:val="00C56D4F"/>
    <w:rsid w:val="00C57CAF"/>
    <w:rsid w:val="00C65237"/>
    <w:rsid w:val="00C66436"/>
    <w:rsid w:val="00C735DF"/>
    <w:rsid w:val="00C76B1B"/>
    <w:rsid w:val="00C826FA"/>
    <w:rsid w:val="00C841FF"/>
    <w:rsid w:val="00CA2376"/>
    <w:rsid w:val="00CA52A3"/>
    <w:rsid w:val="00CA71B0"/>
    <w:rsid w:val="00CB3343"/>
    <w:rsid w:val="00CD1153"/>
    <w:rsid w:val="00CD2670"/>
    <w:rsid w:val="00CD4077"/>
    <w:rsid w:val="00CD691F"/>
    <w:rsid w:val="00CD704E"/>
    <w:rsid w:val="00CF21A3"/>
    <w:rsid w:val="00CF2939"/>
    <w:rsid w:val="00CF2B7C"/>
    <w:rsid w:val="00D26A08"/>
    <w:rsid w:val="00D34558"/>
    <w:rsid w:val="00D4254F"/>
    <w:rsid w:val="00D44D4F"/>
    <w:rsid w:val="00D57488"/>
    <w:rsid w:val="00D72370"/>
    <w:rsid w:val="00D73897"/>
    <w:rsid w:val="00D746D9"/>
    <w:rsid w:val="00D80E26"/>
    <w:rsid w:val="00D8773A"/>
    <w:rsid w:val="00D90A44"/>
    <w:rsid w:val="00D932D1"/>
    <w:rsid w:val="00D93D39"/>
    <w:rsid w:val="00D955F3"/>
    <w:rsid w:val="00DA2CDC"/>
    <w:rsid w:val="00DA563D"/>
    <w:rsid w:val="00DB29D2"/>
    <w:rsid w:val="00DB4528"/>
    <w:rsid w:val="00DC0026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EF59A8"/>
    <w:rsid w:val="00F01628"/>
    <w:rsid w:val="00F13126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711F"/>
    <w:rsid w:val="00F8030D"/>
    <w:rsid w:val="00F829E2"/>
    <w:rsid w:val="00F841C9"/>
    <w:rsid w:val="00F85085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St-3608/2016-35</izvorni_sadrzaj>
    <derivirana_varijabla naziv="DomainObject.Oznaka_1">St-3608/2016-35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3608</izvorni_sadrzaj>
    <derivirana_varijabla naziv="DomainObject.Predmet.Broj_1">3608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2017.</izvorni_sadrzaj>
    <derivirana_varijabla naziv="DomainObject.Predmet.DatumRjesavanja_1">19.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St-3608/2016</izvorni_sadrzaj>
    <derivirana_varijabla naziv="DomainObject.Predmet.OznakaBroj_1">St-3608/2016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SAVIĆ MPU j.d.o.o. za mjeriteljstvo, trgovinu, usluge i ugostiteljstvo</izvorni_sadrzaj>
    <derivirana_varijabla naziv="DomainObject.Predmet.ProtustrankaFormated_1">  BRANKO SAVIĆ MPU j.d.o.o. za mjeriteljstvo, trgovinu, usluge i ugostiteljstvo</derivirana_varijabla>
  </DomainObject.Predmet.ProtustrankaFormated>
  <DomainObject.Predmet.ProtustrankaFormatedOIB>
    <izvorni_sadrzaj>  BRANKO SAVIĆ MPU j.d.o.o. za mjeriteljstvo, trgovinu, usluge i ugostiteljstvo, OIB 80141708887</izvorni_sadrzaj>
    <derivirana_varijabla naziv="DomainObject.Predmet.ProtustrankaFormatedOIB_1">  BRANKO SAVIĆ MPU j.d.o.o. za mjeriteljstvo, trgovinu, usluge i ugostiteljstvo, OIB 80141708887</derivirana_varijabla>
  </DomainObject.Predmet.ProtustrankaFormatedOIB>
  <DomainObject.Predmet.ProtustrankaFormatedWithAdress>
    <izvorni_sadrzaj> BRANKO SAVIĆ MPU j.d.o.o. za mjeriteljstvo, trgovinu, usluge i ugostiteljstvo, Slavka Kolara 103, 10410 Velika Gorica</izvorni_sadrzaj>
    <derivirana_varijabla naziv="DomainObject.Predmet.ProtustrankaFormatedWithAdress_1"> BRANKO SAVIĆ MPU j.d.o.o. za mjeriteljstvo, trgovinu, usluge i ugostiteljstvo, Slavka Kolara 103, 10410 Velika Gorica</derivirana_varijabla>
  </DomainObject.Predmet.ProtustrankaFormatedWithAdress>
  <DomainObject.Predmet.ProtustrankaFormatedWithAdressOIB>
    <izvorni_sadrzaj> BRANKO SAVIĆ MPU j.d.o.o. za mjeriteljstvo, trgovinu, usluge i ugostiteljstvo, OIB 80141708887, Slavka Kolara 103, 10410 Velika Gorica</izvorni_sadrzaj>
    <derivirana_varijabla naziv="DomainObject.Predmet.ProtustrankaFormatedWithAdressOIB_1"> BRANKO SAVIĆ MPU j.d.o.o. za mjeriteljstvo, trgovinu, usluge i ugostiteljstvo, OIB 80141708887, Slavka Kolara 103, 10410 Velika Gorica</derivirana_varijabla>
  </DomainObject.Predmet.ProtustrankaFormatedWithAdressOIB>
  <DomainObject.Predmet.ProtustrankaWithAdress>
    <izvorni_sadrzaj>BRANKO SAVIĆ MPU j.d.o.o. za mjeriteljstvo, trgovinu, usluge i ugostiteljstvo Slavka Kolara 103, 10410 Velika Gorica</izvorni_sadrzaj>
    <derivirana_varijabla naziv="DomainObject.Predmet.ProtustrankaWithAdress_1">BRANKO SAVIĆ MPU j.d.o.o. za mjeriteljstvo, trgovinu, usluge i ugostiteljstvo Slavka Kolara 103, 10410 Velika Gorica</derivirana_varijabla>
  </DomainObject.Predmet.ProtustrankaWithAdress>
  <DomainObject.Predmet.ProtustrankaWithAdressOIB>
    <izvorni_sadrzaj>BRANKO SAVIĆ MPU j.d.o.o. za mjeriteljstvo, trgovinu, usluge i ugostiteljstvo, OIB 80141708887, Slavka Kolara 103, 10410 Velika Gorica</izvorni_sadrzaj>
    <derivirana_varijabla naziv="DomainObject.Predmet.ProtustrankaWithAdressOIB_1">BRANKO SAVIĆ MPU j.d.o.o. za mjeriteljstvo, trgovinu, usluge i ugostiteljstvo, OIB 80141708887, Slavka Kolara 103, 10410 Velika Gorica</derivirana_varijabla>
  </DomainObject.Predmet.ProtustrankaWithAdressOIB>
  <DomainObject.Predmet.ProtustrankaNazivFormated>
    <izvorni_sadrzaj>BRANKO SAVIĆ MPU j.d.o.o. za mjeriteljstvo, trgovinu, usluge i ugostiteljstvo</izvorni_sadrzaj>
    <derivirana_varijabla naziv="DomainObject.Predmet.ProtustrankaNazivFormated_1">BRANKO SAVIĆ MPU j.d.o.o. za mjeriteljstvo, trgovinu, usluge i ugostiteljstvo</derivirana_varijabla>
  </DomainObject.Predmet.ProtustrankaNazivFormated>
  <DomainObject.Predmet.ProtustrankaNazivFormatedOIB>
    <izvorni_sadrzaj>BRANKO SAVIĆ MPU j.d.o.o. za mjeriteljstvo, trgovinu, usluge i ugostiteljstvo, OIB 80141708887</izvorni_sadrzaj>
    <derivirana_varijabla naziv="DomainObject.Predmet.ProtustrankaNazivFormatedOIB_1">BRANKO SAVIĆ MPU j.d.o.o. za mjeriteljstvo, trgovinu, usluge i ugostiteljstvo, OIB 80141708887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Brigita Lorberger</izvorni_sadrzaj>
    <derivirana_varijabla naziv="DomainObject.Predmet.StrankaFormated_1">  FINA Regionalni centar Zagreb; Brigita Lorberger</derivirana_varijabla>
  </DomainObject.Predmet.StrankaFormated>
  <DomainObject.Predmet.StrankaFormatedOIB>
    <izvorni_sadrzaj>  FINA Regionalni centar Zagreb, OIB 85821130368; Brigita Lorberger, OIB 83412776147</izvorni_sadrzaj>
    <derivirana_varijabla naziv="DomainObject.Predmet.StrankaFormatedOIB_1">  FINA Regionalni centar Zagreb, OIB 85821130368; Brigita Lorberger, OIB 83412776147</derivirana_varijabla>
  </DomainObject.Predmet.StrankaFormatedOIB>
  <DomainObject.Predmet.StrankaFormatedWithAdress>
    <izvorni_sadrzaj> FINA Regionalni centar Zagreb, Trg svibanjskih žrtava 1995. br. 1, 10000 Zagreb; Brigita Lorberger, Kraljice Jelene 8, 10000 Zagreb</izvorni_sadrzaj>
    <derivirana_varijabla naziv="DomainObject.Predmet.StrankaFormatedWithAdress_1"> FINA Regionalni centar Zagreb, Trg svibanjskih žrtava 1995. br. 1, 10000 Zagreb; Brigita Lorberger, Kraljice Jelene 8, 10000 Zagreb</derivirana_varijabla>
  </DomainObject.Predmet.StrankaFormatedWithAdress>
  <DomainObject.Predmet.StrankaFormatedWithAdressOIB>
    <izvorni_sadrzaj> FINA Regionalni centar Zagreb, OIB 85821130368, Trg svibanjskih žrtava 1995. br. 1, 10000 Zagreb; Brigita Lorberger, OIB 83412776147, Kraljice Jelene 8, 10000 Zagreb</izvorni_sadrzaj>
    <derivirana_varijabla naziv="DomainObject.Predmet.StrankaFormatedWithAdressOIB_1"> FINA Regionalni centar Zagreb, OIB 85821130368, Trg svibanjskih žrtava 1995. br. 1, 10000 Zagreb; Brigita Lorberger, OIB 83412776147, Kraljice Jelene 8, 10000 Zagreb</derivirana_varijabla>
  </DomainObject.Predmet.StrankaFormatedWithAdressOIB>
  <DomainObject.Predmet.StrankaWithAdress>
    <izvorni_sadrzaj>FINA Regionalni centar Zagreb Trg svibanjskih žrtava 1995. br. 1,10000 Zagreb,Brigita Lorberger Kraljice Jelene 8,10000 Zagreb</izvorni_sadrzaj>
    <derivirana_varijabla naziv="DomainObject.Predmet.StrankaWithAdress_1">FINA Regionalni centar Zagreb Trg svibanjskih žrtava 1995. br. 1,10000 Zagreb,Brigita Lorberger Kraljice Jelene 8,10000 Zagreb</derivirana_varijabla>
  </DomainObject.Predmet.StrankaWithAdress>
  <DomainObject.Predmet.StrankaWithAdressOIB>
    <izvorni_sadrzaj>FINA Regionalni centar Zagreb, OIB 85821130368, Trg svibanjskih žrtava 1995. br. 1,10000 Zagreb,Brigita Lorberger, OIB 83412776147, Kraljice Jelene 8,10000 Zagreb</izvorni_sadrzaj>
    <derivirana_varijabla naziv="DomainObject.Predmet.StrankaWithAdressOIB_1">FINA Regionalni centar Zagreb, OIB 85821130368, Trg svibanjskih žrtava 1995. br. 1,10000 Zagreb,Brigita Lorberger, OIB 83412776147, Kraljice Jelene 8,10000 Zagreb</derivirana_varijabla>
  </DomainObject.Predmet.StrankaWithAdressOIB>
  <DomainObject.Predmet.StrankaNazivFormated>
    <izvorni_sadrzaj>FINA Regionalni centar Zagreb,Brigita Lorberger</izvorni_sadrzaj>
    <derivirana_varijabla naziv="DomainObject.Predmet.StrankaNazivFormated_1">FINA Regionalni centar Zagreb,Brigita Lorberger</derivirana_varijabla>
  </DomainObject.Predmet.StrankaNazivFormated>
  <DomainObject.Predmet.StrankaNazivFormatedOIB>
    <izvorni_sadrzaj>FINA Regionalni centar Zagreb, OIB 85821130368,Brigita Lorberger, OIB 83412776147</izvorni_sadrzaj>
    <derivirana_varijabla naziv="DomainObject.Predmet.StrankaNazivFormatedOIB_1">FINA Regionalni centar Zagreb, OIB 85821130368,Brigita Lorberger, OIB 83412776147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Brigita Lorberger</item>
    </izvorni_sadrzaj>
    <derivirana_varijabla naziv="DomainObject.Predmet.StrankaListFormated_1">
      <item>FINA Regionalni centar Zagreb</item>
      <item>Brigita Lorberger</item>
    </derivirana_varijabla>
  </DomainObject.Predmet.StrankaListFormated>
  <DomainObject.Predmet.StrankaListFormatedOIB>
    <izvorni_sadrzaj>
      <item>FINA Regionalni centar Zagreb, OIB 85821130368</item>
      <item>Brigita Lorberger, OIB 83412776147</item>
    </izvorni_sadrzaj>
    <derivirana_varijabla naziv="DomainObject.Predmet.StrankaListFormatedOIB_1">
      <item>FINA Regionalni centar Zagreb, OIB 85821130368</item>
      <item>Brigita Lorberger, OIB 83412776147</item>
    </derivirana_varijabla>
  </DomainObject.Predmet.StrankaListFormatedOIB>
  <DomainObject.Predmet.StrankaListFormatedWithAdress>
    <izvorni_sadrzaj>
      <item>FINA Regionalni centar Zagreb, Trg svibanjskih žrtava 1995. br. 1, 10000 Zagreb</item>
      <item>Brigita Lorberger, Kraljice Jelene 8, 10000 Zagreb</item>
    </izvorni_sadrzaj>
    <derivirana_varijabla naziv="DomainObject.Predmet.StrankaListFormatedWithAdress_1">
      <item>FINA Regionalni centar Zagreb, Trg svibanjskih žrtava 1995. br. 1, 10000 Zagreb</item>
      <item>Brigita Lorberger, Kraljice Jelene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Brigita Lorberger, OIB 83412776147, Kraljice Jelene 8, 10000 Zagreb</item>
    </izvorni_sadrzaj>
    <derivirana_varijabla naziv="DomainObject.Predmet.StrankaListFormatedWithAdressOIB_1">
      <item>FINA Regionalni centar Zagreb, OIB 85821130368, Trg svibanjskih žrtava 1995. br. 1, 10000 Zagreb</item>
      <item>Brigita Lorberger, OIB 83412776147, Kraljice Jelene 8, 10000 Zagreb</item>
    </derivirana_varijabla>
  </DomainObject.Predmet.StrankaListFormatedWithAdressOIB>
  <DomainObject.Predmet.StrankaListNazivFormated>
    <izvorni_sadrzaj>
      <item>FINA Regionalni centar Zagreb</item>
      <item>Brigita Lorberger</item>
    </izvorni_sadrzaj>
    <derivirana_varijabla naziv="DomainObject.Predmet.StrankaListNazivFormated_1">
      <item>FINA Regionalni centar Zagreb</item>
      <item>Brigita Lorberger</item>
    </derivirana_varijabla>
  </DomainObject.Predmet.StrankaListNazivFormated>
  <DomainObject.Predmet.StrankaListNazivFormatedOIB>
    <izvorni_sadrzaj>
      <item>FINA Regionalni centar Zagreb, OIB 85821130368</item>
      <item>Brigita Lorberger, OIB 83412776147</item>
    </izvorni_sadrzaj>
    <derivirana_varijabla naziv="DomainObject.Predmet.StrankaListNazivFormatedOIB_1">
      <item>FINA Regionalni centar Zagreb, OIB 85821130368</item>
      <item>Brigita Lorberger, OIB 83412776147</item>
    </derivirana_varijabla>
  </DomainObject.Predmet.StrankaListNazivFormatedOIB>
  <DomainObject.Predmet.ProtuStrankaListFormated>
    <izvorni_sadrzaj>
      <item>BRANKO SAVIĆ MPU j.d.o.o. za mjeriteljstvo, trgovinu, usluge i ugostiteljstvo</item>
    </izvorni_sadrzaj>
    <derivirana_varijabla naziv="DomainObject.Predmet.ProtuStrankaListFormated_1">
      <item>BRANKO SAVIĆ MPU j.d.o.o. za mjeriteljstvo, trgovinu, usluge i ugostiteljstvo</item>
    </derivirana_varijabla>
  </DomainObject.Predmet.ProtuStrankaListFormated>
  <DomainObject.Predmet.ProtuStrankaListFormatedOIB>
    <izvorni_sadrzaj>
      <item>BRANKO SAVIĆ MPU j.d.o.o. za mjeriteljstvo, trgovinu, usluge i ugostiteljstvo, OIB 80141708887</item>
    </izvorni_sadrzaj>
    <derivirana_varijabla naziv="DomainObject.Predmet.ProtuStrankaListFormatedOIB_1">
      <item>BRANKO SAVIĆ MPU j.d.o.o. za mjeriteljstvo, trgovinu, usluge i ugostiteljstvo, OIB 80141708887</item>
    </derivirana_varijabla>
  </DomainObject.Predmet.ProtuStrankaListFormatedOIB>
  <DomainObject.Predmet.ProtuStrankaListFormatedWithAdress>
    <izvorni_sadrzaj>
      <item>BRANKO SAVIĆ MPU j.d.o.o. za mjeriteljstvo, trgovinu, usluge i ugostiteljstvo, Slavka Kolara 103, 10410 Velika Gorica</item>
    </izvorni_sadrzaj>
    <derivirana_varijabla naziv="DomainObject.Predmet.ProtuStrankaListFormatedWithAdress_1">
      <item>BRANKO SAVIĆ MPU j.d.o.o. za mjeriteljstvo, trgovinu, usluge i ugostiteljstvo, Slavka Kolara 103, 10410 Velika Gorica</item>
    </derivirana_varijabla>
  </DomainObject.Predmet.ProtuStrankaListFormatedWithAdress>
  <DomainObject.Predmet.ProtuStrankaListFormatedWithAdressOIB>
    <izvorni_sadrzaj>
      <item>BRANKO SAVIĆ MPU j.d.o.o. za mjeriteljstvo, trgovinu, usluge i ugostiteljstvo, OIB 80141708887, Slavka Kolara 103, 10410 Velika Gorica</item>
    </izvorni_sadrzaj>
    <derivirana_varijabla naziv="DomainObject.Predmet.ProtuStrankaListFormatedWithAdressOIB_1">
      <item>BRANKO SAVIĆ MPU j.d.o.o. za mjeriteljstvo, trgovinu, usluge i ugostiteljstvo, OIB 80141708887, Slavka Kolara 103, 10410 Velika Gorica</item>
    </derivirana_varijabla>
  </DomainObject.Predmet.ProtuStrankaListFormatedWithAdressOIB>
  <DomainObject.Predmet.ProtuStrankaListNazivFormated>
    <izvorni_sadrzaj>
      <item>BRANKO SAVIĆ MPU j.d.o.o. za mjeriteljstvo, trgovinu, usluge i ugostiteljstvo</item>
    </izvorni_sadrzaj>
    <derivirana_varijabla naziv="DomainObject.Predmet.ProtuStrankaListNazivFormated_1">
      <item>BRANKO SAVIĆ MPU j.d.o.o. za mjeriteljstvo, trgovinu, usluge i ugostiteljstvo</item>
    </derivirana_varijabla>
  </DomainObject.Predmet.ProtuStrankaListNazivFormated>
  <DomainObject.Predmet.ProtuStrankaListNazivFormatedOIB>
    <izvorni_sadrzaj>
      <item>BRANKO SAVIĆ MPU j.d.o.o. za mjeriteljstvo, trgovinu, usluge i ugostiteljstvo, OIB 80141708887</item>
    </izvorni_sadrzaj>
    <derivirana_varijabla naziv="DomainObject.Predmet.ProtuStrankaListNazivFormatedOIB_1">
      <item>BRANKO SAVIĆ MPU j.d.o.o. za mjeriteljstvo, trgovinu, usluge i ugostiteljstvo, OIB 80141708887</item>
    </derivirana_varijabla>
  </DomainObject.Predmet.ProtuStrankaListNazivFormatedOIB>
  <DomainObject.Predmet.OstaliListFormated>
    <izvorni_sadrzaj>
      <item>ERSTE&amp;STEIERMÄRKISCHE BANKA dioničko društvo</item>
      <item>Brigita Lorberger</item>
    </izvorni_sadrzaj>
    <derivirana_varijabla naziv="DomainObject.Predmet.OstaliListFormated_1">
      <item>ERSTE&amp;STEIERMÄRKISCHE BANKA dioničko društvo</item>
      <item>Brigita Lorberger</item>
    </derivirana_varijabla>
  </DomainObject.Predmet.OstaliListFormated>
  <DomainObject.Predmet.OstaliListFormatedOIB>
    <izvorni_sadrzaj>
      <item>ERSTE&amp;STEIERMÄRKISCHE BANKA dioničko društvo, OIB 23057039320</item>
      <item>Brigita Lorberger, OIB 83412776147</item>
    </izvorni_sadrzaj>
    <derivirana_varijabla naziv="DomainObject.Predmet.OstaliListFormatedOIB_1">
      <item>ERSTE&amp;STEIERMÄRKISCHE BANKA dioničko društvo, OIB 23057039320</item>
      <item>Brigita Lorberger, OIB 83412776147</item>
    </derivirana_varijabla>
  </DomainObject.Predmet.OstaliListFormatedOIB>
  <DomainObject.Predmet.OstaliListFormatedWithAdress>
    <izvorni_sadrzaj>
      <item>ERSTE&amp;STEIERMÄRKISCHE BANKA dioničko društvo, Jadranski Trg 3/a, 51000 Rijeka</item>
      <item>Brigita Lorberger, Ulica Kraljice Jelene 8, 10000 Zagreb</item>
    </izvorni_sadrzaj>
    <derivirana_varijabla naziv="DomainObject.Predmet.OstaliListFormatedWithAdress_1">
      <item>ERSTE&amp;STEIERMÄRKISCHE BANKA dioničko društvo, Jadranski Trg 3/a, 51000 Rijeka</item>
      <item>Brigita Lorberger, Ulica Kraljice Jelene 8,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Brigita Lorberger, OIB 83412776147, Ulica Kraljice Jelene 8, 10000 Zagreb</item>
    </izvorni_sadrzaj>
    <derivirana_varijabla naziv="DomainObject.Predmet.OstaliListFormatedWithAdressOIB_1">
      <item>ERSTE&amp;STEIERMÄRKISCHE BANKA dioničko društvo, OIB 23057039320, Jadranski Trg 3/a, 51000 Rijeka</item>
      <item>Brigita Lorberger, OIB 83412776147, Ulica Kraljice Jelene 8, 10000 Zagreb</item>
    </derivirana_varijabla>
  </DomainObject.Predmet.OstaliListFormatedWithAdressOIB>
  <DomainObject.Predmet.OstaliListNazivFormated>
    <izvorni_sadrzaj>
      <item>ERSTE&amp;STEIERMÄRKISCHE BANKA dioničko društvo</item>
      <item>Brigita Lorberger</item>
    </izvorni_sadrzaj>
    <derivirana_varijabla naziv="DomainObject.Predmet.OstaliListNazivFormated_1">
      <item>ERSTE&amp;STEIERMÄRKISCHE BANKA dioničko društvo</item>
      <item>Brigita Lorberger</item>
    </derivirana_varijabla>
  </DomainObject.Predmet.OstaliListNazivFormated>
  <DomainObject.Predmet.OstaliListNazivFormatedOIB>
    <izvorni_sadrzaj>
      <item>ERSTE&amp;STEIERMÄRKISCHE BANKA dioničko društvo, OIB 23057039320</item>
      <item>Brigita Lorberger, OIB 83412776147</item>
    </izvorni_sadrzaj>
    <derivirana_varijabla naziv="DomainObject.Predmet.OstaliListNazivFormatedOIB_1">
      <item>ERSTE&amp;STEIERMÄRKISCHE BANKA dioničko društvo, OIB 23057039320</item>
      <item>Brigita Lorberger, OIB 83412776147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St-3608/2016-35</izvorni_sadrzaj>
    <derivirana_varijabla naziv="DomainObject.PoslovniBrojDokumenta_1">St-3608/2016-35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BRANKO SAVIĆ MPU j.d.o.o. za mjeriteljstvo, trgovinu, usluge i ugostiteljstvo</izvorni_sadrzaj>
    <derivirana_varijabla naziv="DomainObject.Predmet.ProtustrankaIDrugi_1">BRANKO SAVIĆ MPU j.d.o.o. za mjeriteljstvo, trgovinu, usluge i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BRANKO SAVIĆ MPU j.d.o.o. za mjeriteljstvo, trgovinu, usluge i ugostiteljstvo, OIB 80141708887, Slavka Kolara 103, 10410 Velika Gorica</izvorni_sadrzaj>
    <derivirana_varijabla naziv="DomainObject.Predmet.ProtustrankaIDrugiAdressOIB_1">BRANKO SAVIĆ MPU j.d.o.o. za mjeriteljstvo, trgovinu, usluge i ugostiteljstvo, OIB 80141708887, Slavka Kolara 103,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St-3608/2016-35</izvorni_sadrzaj>
    <derivirana_varijabla naziv="DomainObject.Predmet.OdlukaRjesenje.Oznaka_1">St-3608/2016-35</derivirana_varijabla>
  </DomainObject.Predmet.OdlukaRjesenje.Oznaka>
  <DomainObject.Predmet.SudioniciListNaziv>
    <izvorni_sadrzaj>
      <item>FINA Regionalni centar Zagreb</item>
      <item>BRANKO SAVIĆ MPU j.d.o.o. za mjeriteljstvo, trgovinu, usluge i ugostiteljstvo</item>
      <item>ERSTE&amp;STEIERMÄRKISCHE BANKA dioničko društvo</item>
      <item>Brigita Lorberger</item>
      <item>Brigita Lorberger</item>
    </izvorni_sadrzaj>
    <derivirana_varijabla naziv="DomainObject.Predmet.SudioniciListNaziv_1">
      <item>FINA Regionalni centar Zagreb</item>
      <item>BRANKO SAVIĆ MPU j.d.o.o. za mjeriteljstvo, trgovinu, usluge i ugostiteljstvo</item>
      <item>ERSTE&amp;STEIERMÄRKISCHE BANKA dioničko društvo</item>
      <item>Brigita Lorberger</item>
      <item>Brigita Lorberger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BRANKO SAVIĆ MPU j.d.o.o. za mjeriteljstvo, trgovinu, usluge i ugostiteljstvo, OIB 80141708887, Slavka Kolara 103,10410 Velika Gorica</item>
      <item>ERSTE&amp;STEIERMÄRKISCHE BANKA dioničko društvo, OIB 23057039320, Jadranski Trg 3/a,51000 Rijeka</item>
      <item>Brigita Lorberger, OIB 83412776147, Ulica Kraljice Jelene 8,10000 Zagreb</item>
      <item>Brigita Lorberger, OIB 83412776147, Kraljice Jelene 8,10000 Zagreb</item>
    </izvorni_sadrzaj>
    <derivirana_varijabla naziv="DomainObject.Predmet.SudioniciListAdressOIB_1">
      <item>FINA Regionalni centar Zagreb, OIB 85821130368, Trg svibanjskih žrtava 1995. br. 1,10000 Zagreb</item>
      <item>BRANKO SAVIĆ MPU j.d.o.o. za mjeriteljstvo, trgovinu, usluge i ugostiteljstvo, OIB 80141708887, Slavka Kolara 103,10410 Velika Gorica</item>
      <item>ERSTE&amp;STEIERMÄRKISCHE BANKA dioničko društvo, OIB 23057039320, Jadranski Trg 3/a,51000 Rijeka</item>
      <item>Brigita Lorberger, OIB 83412776147, Ulica Kraljice Jelene 8,10000 Zagreb</item>
      <item>Brigita Lorberger, OIB 83412776147, Kraljice Jelene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80141708887</item>
      <item>, OIB 23057039320</item>
      <item>, OIB 83412776147</item>
      <item>, OIB 83412776147</item>
    </izvorni_sadrzaj>
    <derivirana_varijabla naziv="DomainObject.Predmet.SudioniciListNazivOIB_1">
      <item>, OIB 85821130368</item>
      <item>, OIB 80141708887</item>
      <item>, OIB 23057039320</item>
      <item>, OIB 83412776147</item>
      <item>, OIB 83412776147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52A51-05F0-4D96-813F-F39347BCA3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1191</properties:Words>
  <properties:Characters>6366</properties:Characters>
  <properties:Lines>128</properties:Lines>
  <properties:Paragraphs>32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2017-12-19T12:34:00Z</dcterms:modified>
  <cp:revision>262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St-3608/2016-35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