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5606" w14:paraId="0335606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FE30C7">
        <w:t>75</w:t>
      </w:r>
      <w:r w:rsidR="001154B4">
        <w:t>2</w:t>
      </w:r>
      <w:r w:rsidR="00946625">
        <w:t>/16-</w:t>
      </w:r>
      <w:r w:rsidR="00FE30C7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1154B4">
        <w:t>VERMONT j.d.o.o., Sikovo, Zrilići 6, OIB: 49347484218</w:t>
      </w:r>
      <w:r w:rsidRPr="00EF7C9A">
        <w:t xml:space="preserve">, dana </w:t>
      </w:r>
      <w:r w:rsidR="00447DA3">
        <w:t>14</w:t>
      </w:r>
      <w:r w:rsidR="003D361A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8B123A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447DA3" w:rsidRPr="00447DA3">
        <w:t>Predrag Filajdić iz Slavonskog Broda, L. Lukića 65, OIB: 32894922284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1154B4">
        <w:t>VERMONT j.d.o.o., Sikovo, Zrilići 6, OIB: 49347484218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1154B4">
        <w:t>VERMONT j.d.o.o., Sikovo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47DA3">
        <w:t>14.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17AA5" w:rsidP="00BC26D1" w:rsidR="00717AA5">
      <w:pPr>
        <w:jc w:val="right"/>
      </w:pPr>
      <w:r>
        <w:t>S</w:t>
      </w:r>
      <w:r w:rsidRPr="002C500F">
        <w:t>u</w:t>
      </w:r>
      <w:r>
        <w:t>tkinja:</w:t>
      </w:r>
    </w:p>
    <w:p w:rsidRDefault="00BC26D1" w:rsidP="00BC26D1" w:rsidR="00717AA5" w:rsidRPr="00F60CD9">
      <w:pPr>
        <w:jc w:val="right"/>
      </w:pPr>
      <w:r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DE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FE30C7">
          <w:t>75</w:t>
        </w:r>
        <w:r w:rsidR="001154B4">
          <w:t>2</w:t>
        </w:r>
        <w:r w:rsidR="00D26084">
          <w:t>/16-</w:t>
        </w:r>
        <w:r w:rsidR="00FE30C7">
          <w:t>8</w:t>
        </w:r>
      </w:p>
      <w:p w:rsidRDefault="00E12FEA" w:rsidP="009C0FF2" w:rsidR="00E12FEA" w:rsidRPr="00EF7C9A">
        <w:pPr>
          <w:jc w:val="right"/>
        </w:pPr>
      </w:p>
      <w:p w:rsidRDefault="00550DEA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77BD9"/>
    <w:rsid w:val="0008053D"/>
    <w:rsid w:val="000C103A"/>
    <w:rsid w:val="000D4B36"/>
    <w:rsid w:val="000E0BB3"/>
    <w:rsid w:val="00110C37"/>
    <w:rsid w:val="001154B4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361A"/>
    <w:rsid w:val="003D73F1"/>
    <w:rsid w:val="00447DA3"/>
    <w:rsid w:val="00453E80"/>
    <w:rsid w:val="00474A81"/>
    <w:rsid w:val="004A1BFA"/>
    <w:rsid w:val="004B768C"/>
    <w:rsid w:val="004F1515"/>
    <w:rsid w:val="00515656"/>
    <w:rsid w:val="00531CC9"/>
    <w:rsid w:val="00550DEA"/>
    <w:rsid w:val="00563127"/>
    <w:rsid w:val="005A2E2A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0013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26A75"/>
    <w:rsid w:val="00C34253"/>
    <w:rsid w:val="00C85781"/>
    <w:rsid w:val="00C9120F"/>
    <w:rsid w:val="00D12CD2"/>
    <w:rsid w:val="00D26084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1132F"/>
    <w:rsid w:val="00F27195"/>
    <w:rsid w:val="00F9308D"/>
    <w:rsid w:val="00FE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D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D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D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D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0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D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D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D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D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VERMONT jednostavno društvo s ograničenom odgovornošću za usluge</izvorni_sadrzaj>
    <derivirana_varijabla naziv="DomainObject.Predmet.ProtustrankaFormated_1">  VERMONT jednostavno društvo s ograničenom odgovornošću za usluge</derivirana_varijabla>
  </DomainObject.Predmet.ProtustrankaFormated>
  <DomainObject.Predmet.ProtustrankaFormatedOIB>
    <izvorni_sadrzaj>  VERMONT jednostavno društvo s ograničenom odgovornošću za usluge, OIB 49347484218</izvorni_sadrzaj>
    <derivirana_varijabla naziv="DomainObject.Predmet.ProtustrankaFormatedOIB_1">  VERMONT jednostavno društvo s ograničenom odgovornošću za usluge, OIB 49347484218</derivirana_varijabla>
  </DomainObject.Predmet.ProtustrankaFormatedOIB>
  <DomainObject.Predmet.ProtustrankaFormatedWithAdress>
    <izvorni_sadrzaj> VERMONT jednostavno društvo s ograničenom odgovornošću za usluge, Zrilići 6, 23210 Sikovo</izvorni_sadrzaj>
    <derivirana_varijabla naziv="DomainObject.Predmet.ProtustrankaFormatedWithAdress_1"> VERMONT jednostavno društvo s ograničenom odgovornošću za usluge, Zrilići 6, 23210 Sikovo</derivirana_varijabla>
  </DomainObject.Predmet.ProtustrankaFormatedWithAdress>
  <DomainObject.Predmet.ProtustrankaFormatedWithAdressOIB>
    <izvorni_sadrzaj> VERMONT jednostavno društvo s ograničenom odgovornošću za usluge, OIB 49347484218, Zrilići 6, 23210 Sikovo</izvorni_sadrzaj>
    <derivirana_varijabla naziv="DomainObject.Predmet.ProtustrankaFormatedWithAdressOIB_1"> VERMONT jednostavno društvo s ograničenom odgovornošću za usluge, OIB 49347484218, Zrilići 6, 23210 Sikovo</derivirana_varijabla>
  </DomainObject.Predmet.ProtustrankaFormatedWithAdressOIB>
  <DomainObject.Predmet.ProtustrankaWithAdress>
    <izvorni_sadrzaj>VERMONT jednostavno društvo s ograničenom odgovornošću za usluge Zrilići 6, 23210 Sikovo</izvorni_sadrzaj>
    <derivirana_varijabla naziv="DomainObject.Predmet.ProtustrankaWithAdress_1">VERMONT jednostavno društvo s ograničenom odgovornošću za usluge Zrilići 6, 23210 Sikovo</derivirana_varijabla>
  </DomainObject.Predmet.ProtustrankaWithAdress>
  <DomainObject.Predmet.ProtustrankaWithAdressOIB>
    <izvorni_sadrzaj>VERMONT jednostavno društvo s ograničenom odgovornošću za usluge, OIB 49347484218, Zrilići 6, 23210 Sikovo</izvorni_sadrzaj>
    <derivirana_varijabla naziv="DomainObject.Predmet.ProtustrankaWithAdressOIB_1">VERMONT jednostavno društvo s ograničenom odgovornošću za usluge, OIB 49347484218, Zrilići 6, 23210 Sikovo</derivirana_varijabla>
  </DomainObject.Predmet.ProtustrankaWithAdressOIB>
  <DomainObject.Predmet.ProtustrankaNazivFormated>
    <izvorni_sadrzaj>VERMONT jednostavno društvo s ograničenom odgovornošću za usluge</izvorni_sadrzaj>
    <derivirana_varijabla naziv="DomainObject.Predmet.ProtustrankaNazivFormated_1">VERMONT jednostavno društvo s ograničenom odgovornošću za usluge</derivirana_varijabla>
  </DomainObject.Predmet.ProtustrankaNazivFormated>
  <DomainObject.Predmet.ProtustrankaNazivFormatedOIB>
    <izvorni_sadrzaj>VERMONT jednostavno društvo s ograničenom odgovornošću za usluge, OIB 49347484218</izvorni_sadrzaj>
    <derivirana_varijabla naziv="DomainObject.Predmet.ProtustrankaNazivFormatedOIB_1">VERMONT jednostavno društvo s ograničenom odgovornošću za usluge, OIB 49347484218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53732.96</izvorni_sadrzaj>
    <derivirana_varijabla naziv="DomainObject.Predmet.TrenutnaVrijednost_1">53732.96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VERMONT jednostavno društvo s ograničenom odgovornošću za usluge</item>
    </izvorni_sadrzaj>
    <derivirana_varijabla naziv="DomainObject.Predmet.ProtuStrankaListFormated_1">
      <item>VERMONT jednostavno društvo s ograničenom odgovornošću za usluge</item>
    </derivirana_varijabla>
  </DomainObject.Predmet.ProtuStrankaListFormated>
  <DomainObject.Predmet.ProtuStrankaListFormatedOIB>
    <izvorni_sadrzaj>
      <item>VERMONT jednostavno društvo s ograničenom odgovornošću za usluge, OIB 49347484218</item>
    </izvorni_sadrzaj>
    <derivirana_varijabla naziv="DomainObject.Predmet.ProtuStrankaListFormatedOIB_1">
      <item>VERMONT jednostavno društvo s ograničenom odgovornošću za usluge, OIB 49347484218</item>
    </derivirana_varijabla>
  </DomainObject.Predmet.ProtuStrankaListFormatedOIB>
  <DomainObject.Predmet.ProtuStrankaListFormatedWithAdress>
    <izvorni_sadrzaj>
      <item>VERMONT jednostavno društvo s ograničenom odgovornošću za usluge, Zrilići 6, 23210 Sikovo</item>
    </izvorni_sadrzaj>
    <derivirana_varijabla naziv="DomainObject.Predmet.ProtuStrankaListFormatedWithAdress_1">
      <item>VERMONT jednostavno društvo s ograničenom odgovornošću za usluge, Zrilići 6, 23210 Sikovo</item>
    </derivirana_varijabla>
  </DomainObject.Predmet.ProtuStrankaListFormatedWithAdress>
  <DomainObject.Predmet.ProtuStrankaListFormatedWithAdressOIB>
    <izvorni_sadrzaj>
      <item>VERMONT jednostavno društvo s ograničenom odgovornošću za usluge, OIB 49347484218, Zrilići 6, 23210 Sikovo</item>
    </izvorni_sadrzaj>
    <derivirana_varijabla naziv="DomainObject.Predmet.ProtuStrankaListFormatedWithAdressOIB_1">
      <item>VERMONT jednostavno društvo s ograničenom odgovornošću za usluge, OIB 49347484218, Zrilići 6, 23210 Sikovo</item>
    </derivirana_varijabla>
  </DomainObject.Predmet.ProtuStrankaListFormatedWithAdressOIB>
  <DomainObject.Predmet.ProtuStrankaListNazivFormated>
    <izvorni_sadrzaj>
      <item>VERMONT jednostavno društvo s ograničenom odgovornošću za usluge</item>
    </izvorni_sadrzaj>
    <derivirana_varijabla naziv="DomainObject.Predmet.ProtuStrankaListNazivFormated_1">
      <item>VERMONT jednostavno društvo s ograničenom odgovornošću za usluge</item>
    </derivirana_varijabla>
  </DomainObject.Predmet.ProtuStrankaListNazivFormated>
  <DomainObject.Predmet.ProtuStrankaListNazivFormatedOIB>
    <izvorni_sadrzaj>
      <item>VERMONT jednostavno društvo s ograničenom odgovornošću za usluge, OIB 49347484218</item>
    </izvorni_sadrzaj>
    <derivirana_varijabla naziv="DomainObject.Predmet.ProtuStrankaListNazivFormatedOIB_1">
      <item>VERMONT jednostavno društvo s ograničenom odgovornošću za usluge, OIB 49347484218</item>
    </derivirana_varijabla>
  </DomainObject.Predmet.ProtuStrankaListNazivFormatedOIB>
  <DomainObject.Predmet.OstaliListFormated>
    <izvorni_sadrzaj>
      <item>Darko Zrilić</item>
    </izvorni_sadrzaj>
    <derivirana_varijabla naziv="DomainObject.Predmet.OstaliListFormated_1">
      <item>Darko Zrilić</item>
    </derivirana_varijabla>
  </DomainObject.Predmet.OstaliListFormated>
  <DomainObject.Predmet.OstaliListFormatedOIB>
    <izvorni_sadrzaj>
      <item>Darko Zrilić, OIB 78299416712</item>
    </izvorni_sadrzaj>
    <derivirana_varijabla naziv="DomainObject.Predmet.OstaliListFormatedOIB_1">
      <item>Darko Zrilić, OIB 78299416712</item>
    </derivirana_varijabla>
  </DomainObject.Predmet.OstaliListFormatedOIB>
  <DomainObject.Predmet.OstaliListFormatedWithAdress>
    <izvorni_sadrzaj>
      <item>Darko Zrilić, Zrilići 6, 23210 Sikovo</item>
    </izvorni_sadrzaj>
    <derivirana_varijabla naziv="DomainObject.Predmet.OstaliListFormatedWithAdress_1">
      <item>Darko Zrilić, Zrilići 6, 23210 Sikovo</item>
    </derivirana_varijabla>
  </DomainObject.Predmet.OstaliListFormatedWithAdress>
  <DomainObject.Predmet.OstaliListFormatedWithAdressOIB>
    <izvorni_sadrzaj>
      <item>Darko Zrilić, OIB 78299416712, Zrilići 6, 23210 Sikovo</item>
    </izvorni_sadrzaj>
    <derivirana_varijabla naziv="DomainObject.Predmet.OstaliListFormatedWithAdressOIB_1">
      <item>Darko Zrilić, OIB 78299416712, Zrilići 6, 23210 Sikovo</item>
    </derivirana_varijabla>
  </DomainObject.Predmet.OstaliListFormatedWithAdressOIB>
  <DomainObject.Predmet.OstaliListNazivFormated>
    <izvorni_sadrzaj>
      <item>Darko Zrilić</item>
    </izvorni_sadrzaj>
    <derivirana_varijabla naziv="DomainObject.Predmet.OstaliListNazivFormated_1">
      <item>Darko Zrilić</item>
    </derivirana_varijabla>
  </DomainObject.Predmet.OstaliListNazivFormated>
  <DomainObject.Predmet.OstaliListNazivFormatedOIB>
    <izvorni_sadrzaj>
      <item>Darko Zrilić, OIB 78299416712</item>
    </izvorni_sadrzaj>
    <derivirana_varijabla naziv="DomainObject.Predmet.OstaliListNazivFormatedOIB_1">
      <item>Darko Zrilić, OIB 78299416712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VERMONT jednostavno društvo s ograničenom odgovornošću za usluge</izvorni_sadrzaj>
    <derivirana_varijabla naziv="DomainObject.Predmet.ProtustrankaIDrugi_1">VERMONT jednostavno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VERMONT jednostavno društvo s ograničenom odgovornošću za usluge, OIB 49347484218, Zrilići 6, 23210 Sikovo</izvorni_sadrzaj>
    <derivirana_varijabla naziv="DomainObject.Predmet.ProtustrankaIDrugiAdressOIB_1">VERMONT jednostavno društvo s ograničenom odgovornošću za usluge, OIB 49347484218, Zrilići 6, 23210 Sikovo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VERMONT jednostavno društvo s ograničenom odgovornošću za usluge</item>
      <item>Darko Zrilić</item>
    </izvorni_sadrzaj>
    <derivirana_varijabla naziv="DomainObject.Predmet.SudioniciListNaziv_1">
      <item>Financijska agencija</item>
      <item>VERMONT jednostavno društvo s ograničenom odgovornošću za usluge</item>
      <item>Darko Zrilić</item>
    </derivirana_varijabla>
  </DomainObject.Predmet.SudioniciListNaziv>
  <DomainObject.Predmet.SudioniciListAdressOIB>
    <izvorni_sadrzaj>
      <item>Financijska agencija, OIB 85821130368, Ivana Danila 4,23000 Zadar</item>
      <item>VERMONT jednostavno društvo s ograničenom odgovornošću za usluge, OIB 49347484218, Zrilići 6,23210 Sikovo</item>
      <item>Darko Zrilić, OIB 78299416712, Zrilići 6,23210 Sikovo</item>
    </izvorni_sadrzaj>
    <derivirana_varijabla naziv="DomainObject.Predmet.SudioniciListAdressOIB_1">
      <item>Financijska agencija, OIB 85821130368, Ivana Danila 4,23000 Zadar</item>
      <item>VERMONT jednostavno društvo s ograničenom odgovornošću za usluge, OIB 49347484218, Zrilići 6,23210 Sikovo</item>
      <item>Darko Zrilić, OIB 78299416712, Zrilići 6,23210 Sikovo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49347484218</item>
      <item>, OIB 78299416712</item>
    </izvorni_sadrzaj>
    <derivirana_varijabla naziv="DomainObject.Predmet.SudioniciListNazivOIB_1">
      <item>, OIB 85821130368</item>
      <item>, OIB 49347484218</item>
      <item>, OIB 78299416712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322</properties:Words>
  <properties:Characters>1685</properties:Characters>
  <properties:Lines>62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2016-05-24T10:58:00Z</dcterms:created>
  <dc:creator>Ardena Bajlo</dc:creator>
  <cp:lastModifiedBy>wsadmin</cp:lastModifiedBy>
  <cp:lastPrinted>2016-05-24T09:24:00Z</cp:lastPrinted>
  <dcterms:modified xmlns:xsi="http://www.w3.org/2001/XMLSchema-instance" xsi:type="dcterms:W3CDTF">2016-06-14T12:29:00Z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