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7142" w14:paraId="cb67142" w:rsidRDefault="00740FA5" w:rsidP="00740FA5" w:rsidR="00740FA5">
      <w:pPr>
        <w:spacing w:after="0"/>
        <w:jc w:val="right"/>
        <w15:collapsed w:val="false"/>
      </w:pPr>
      <w:bookmarkStart w:name="_GoBack" w:id="0"/>
      <w:bookmarkEnd w:id="0"/>
      <w:r>
        <w:t>Poslovni broj: 3 St-399/16-4</w:t>
      </w:r>
    </w:p>
    <w:p w:rsidRDefault="00740FA5" w:rsidP="00740FA5" w:rsidR="00740FA5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40FA5" w:rsidP="00740FA5" w:rsidR="00740FA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40FA5" w:rsidP="00740FA5" w:rsidR="00740FA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40FA5" w:rsidP="00740FA5" w:rsidR="00740FA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40FA5" w:rsidP="00740FA5" w:rsidR="00740FA5">
      <w:pPr>
        <w:spacing w:after="0"/>
        <w:rPr>
          <w:lang w:eastAsia="hr-HR"/>
        </w:rPr>
      </w:pP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  <w:jc w:val="center"/>
      </w:pPr>
      <w:r>
        <w:t>U  I M E  R E P U B L I K E  H R V A T S K E</w:t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  <w:jc w:val="center"/>
      </w:pPr>
      <w:r>
        <w:t>R J E Š E NJ E</w:t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SIDIUM društvo s ograničenom odgovornošću za ugostiteljstvo i trgovinu, skraćena tvrtka: SIDIUM d.o.o. Čakovec, Ulica dr. Ivana Novaka 36, MBS: 070133032, OIB: 10011457601, dana 24. svibnja 2016. godine</w:t>
      </w:r>
    </w:p>
    <w:p w:rsidRDefault="00740FA5" w:rsidP="00740FA5" w:rsidR="00740FA5">
      <w:pPr>
        <w:spacing w:after="0"/>
        <w:jc w:val="both"/>
      </w:pPr>
    </w:p>
    <w:p w:rsidRDefault="00740FA5" w:rsidP="00740FA5" w:rsidR="00740FA5">
      <w:pPr>
        <w:spacing w:after="0"/>
        <w:jc w:val="center"/>
      </w:pPr>
      <w:r>
        <w:t>r i j e š i o  j e</w:t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  <w:jc w:val="both"/>
      </w:pPr>
      <w:r>
        <w:tab/>
        <w:t>I/ Otvara se stečajni postupak nad stečajnim dužnikom SIDIUM društvo s ograničenom odgovornošću za ugostiteljstvo i trgovinu, skraćena tvrtka: SIDIUM d.o.o. Čakovec, Ulica dr. Ivana Novaka 36, MBS: 070133032, OIB: 10011457601, s danom 24. svibnja 2016. u 14,30 sati.</w:t>
      </w:r>
    </w:p>
    <w:p w:rsidRDefault="00740FA5" w:rsidP="00740FA5" w:rsidR="00740FA5">
      <w:pPr>
        <w:spacing w:after="0"/>
        <w:jc w:val="both"/>
      </w:pPr>
    </w:p>
    <w:p w:rsidRDefault="00740FA5" w:rsidP="00740FA5" w:rsidR="00740FA5">
      <w:pPr>
        <w:spacing w:after="0"/>
        <w:jc w:val="both"/>
        <w:rPr>
          <w:szCs w:val="20"/>
        </w:rPr>
      </w:pPr>
      <w:r>
        <w:tab/>
        <w:t>II/ Zaključuje se stečajni postupak nad stečajnim dužnikom SIDIUM društvo s ograničenom odgovornošću za ugostiteljstvo i trgovinu, skraćena tvrtka: SIDIUM d.o.o. Čakovec, Ulica dr. Ivana Novaka 36, MBS: 070133032, OIB: 10011457601.</w:t>
      </w:r>
    </w:p>
    <w:p w:rsidRDefault="00740FA5" w:rsidP="00740FA5" w:rsidR="00740FA5">
      <w:pPr>
        <w:spacing w:after="0"/>
        <w:jc w:val="both"/>
      </w:pPr>
    </w:p>
    <w:p w:rsidRDefault="00740FA5" w:rsidP="00740FA5" w:rsidR="00740FA5">
      <w:pPr>
        <w:spacing w:after="0"/>
        <w:jc w:val="both"/>
      </w:pPr>
      <w:r>
        <w:tab/>
        <w:t>III/ Za stečajnog upravitelja imenuje se Berislav Maksimović iz Hrašćice, Braće Radić 1, Varaždin, OIB: 57300759557.</w:t>
      </w:r>
    </w:p>
    <w:p w:rsidRDefault="00740FA5" w:rsidP="00740FA5" w:rsidR="00740FA5">
      <w:pPr>
        <w:spacing w:after="0"/>
        <w:jc w:val="both"/>
        <w:rPr>
          <w:color w:val="FF0000"/>
        </w:rPr>
      </w:pPr>
    </w:p>
    <w:p w:rsidRDefault="00740FA5" w:rsidP="00740FA5" w:rsidR="00740FA5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740FA5" w:rsidP="00740FA5" w:rsidR="00740FA5">
      <w:pPr>
        <w:spacing w:after="0"/>
        <w:jc w:val="both"/>
      </w:pP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  <w:jc w:val="center"/>
      </w:pPr>
      <w:r>
        <w:t>Obrazloženje</w:t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  <w:jc w:val="both"/>
      </w:pPr>
      <w:r>
        <w:tab/>
        <w:t xml:space="preserve">Predlagatelj je dana 10. ožujka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  <w:jc w:val="center"/>
      </w:pPr>
      <w:r>
        <w:t>U Varaždinu, 24. svibnja 2016. godine</w:t>
      </w:r>
    </w:p>
    <w:p w:rsidRDefault="00740FA5" w:rsidP="00740FA5" w:rsidR="00740FA5">
      <w:pPr>
        <w:spacing w:after="0"/>
      </w:pPr>
      <w:r>
        <w:t xml:space="preserve">                                                                                                  </w:t>
      </w:r>
    </w:p>
    <w:p w:rsidRDefault="00740FA5" w:rsidP="00740FA5" w:rsidR="00740FA5">
      <w:pPr>
        <w:spacing w:after="0"/>
      </w:pPr>
      <w:r>
        <w:t xml:space="preserve">     </w:t>
      </w:r>
    </w:p>
    <w:p w:rsidRDefault="00740FA5" w:rsidP="00740FA5" w:rsidR="00740FA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Jasna Lekić</w:t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</w:pPr>
      <w:r>
        <w:t xml:space="preserve">                              </w:t>
      </w:r>
    </w:p>
    <w:p w:rsidRDefault="00740FA5" w:rsidP="00740FA5" w:rsidR="00740FA5">
      <w:pPr>
        <w:spacing w:after="0"/>
      </w:pPr>
      <w:r>
        <w:tab/>
        <w:t>UPUTA O PRAVNOM LIJEKU:</w:t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40FA5" w:rsidP="00740FA5" w:rsidR="00740FA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</w:pPr>
      <w:r>
        <w:t>DNA:</w:t>
      </w:r>
    </w:p>
    <w:p w:rsidRDefault="00740FA5" w:rsidP="00740FA5" w:rsidR="00740FA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40FA5" w:rsidP="00740FA5" w:rsidR="00740FA5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740FA5" w:rsidP="00740FA5" w:rsidR="00740FA5">
      <w:pPr>
        <w:numPr>
          <w:ilvl w:val="0"/>
          <w:numId w:val="47"/>
        </w:numPr>
        <w:spacing w:after="0"/>
      </w:pPr>
      <w:r>
        <w:t>Dužnik SIDIUM d.o.o. Čakovec, Ulica dr. Ivana Novaka 36</w:t>
      </w:r>
    </w:p>
    <w:p w:rsidRDefault="00740FA5" w:rsidP="00740FA5" w:rsidR="00740FA5">
      <w:pPr>
        <w:numPr>
          <w:ilvl w:val="0"/>
          <w:numId w:val="47"/>
        </w:numPr>
        <w:spacing w:after="0"/>
      </w:pPr>
      <w:r>
        <w:t>Direktor dužnika Gjergj Kuqi, Savska Ves, Radnička 111, Čakovec</w:t>
      </w:r>
    </w:p>
    <w:p w:rsidRDefault="00740FA5" w:rsidP="00740FA5" w:rsidR="00740FA5">
      <w:pPr>
        <w:numPr>
          <w:ilvl w:val="0"/>
          <w:numId w:val="47"/>
        </w:numPr>
        <w:spacing w:after="0"/>
      </w:pPr>
      <w:r>
        <w:t>Direktor dužnika Nikola Šimunić, Palinovec 27, 40320 Donji Kraljevec</w:t>
      </w:r>
    </w:p>
    <w:p w:rsidRDefault="00740FA5" w:rsidP="00740FA5" w:rsidR="00740FA5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740FA5" w:rsidP="00740FA5" w:rsidR="00740FA5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Čakovec, O. Keršovanija 11</w:t>
      </w:r>
    </w:p>
    <w:p w:rsidRDefault="00740FA5" w:rsidP="00740FA5" w:rsidR="00740FA5">
      <w:pPr>
        <w:numPr>
          <w:ilvl w:val="0"/>
          <w:numId w:val="47"/>
        </w:numPr>
        <w:spacing w:after="0"/>
        <w:rPr>
          <w:color w:val="FF0000"/>
        </w:rPr>
      </w:pPr>
      <w:r>
        <w:t>Stečajni upravitelj Berislav Maksimović iz Hrašćice, Braće Radić 1, Varaždin</w:t>
      </w:r>
    </w:p>
    <w:p w:rsidRDefault="00740FA5" w:rsidP="00740FA5" w:rsidR="00740FA5">
      <w:pPr>
        <w:numPr>
          <w:ilvl w:val="0"/>
          <w:numId w:val="47"/>
        </w:numPr>
        <w:spacing w:after="0"/>
      </w:pPr>
      <w:r>
        <w:t>e-Oglasna ploča suda</w:t>
      </w:r>
    </w:p>
    <w:p w:rsidRDefault="00740FA5" w:rsidP="00740FA5" w:rsidR="00740FA5">
      <w:pPr>
        <w:spacing w:after="0"/>
      </w:pPr>
    </w:p>
    <w:p w:rsidRDefault="00740FA5" w:rsidP="00740FA5" w:rsidR="00740FA5">
      <w:pPr>
        <w:spacing w:after="0"/>
      </w:pPr>
    </w:p>
    <w:p w:rsidRDefault="008871D6" w:rsidP="00740FA5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1D6" w:rsidP="00537B78" w:rsidR="008871D6">
      <w:r>
        <w:separator/>
      </w:r>
    </w:p>
  </w:endnote>
  <w:endnote w:id="0" w:type="continuationSeparator">
    <w:p w:rsidRDefault="008871D6" w:rsidP="00537B78" w:rsidR="00887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1D6" w:rsidP="00537B78" w:rsidR="008871D6">
      <w:r>
        <w:separator/>
      </w:r>
    </w:p>
  </w:footnote>
  <w:footnote w:id="0" w:type="continuationSeparator">
    <w:p w:rsidRDefault="008871D6" w:rsidP="00537B78" w:rsidR="008871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0FA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1D6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C41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St-399/2016-4</izvorni_sadrzaj>
    <derivirana_varijabla naziv="DomainObject.Oznaka_1">St-399/2016-4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SIDIUM društvo s ograničenom odgovornošću za ugostiteljstvo i trgovinu</izvorni_sadrzaj>
    <derivirana_varijabla naziv="DomainObject.Predmet.ProtustrankaFormated_1">  SIDIUM društvo s ograničenom odgovornošću za ugostiteljstvo i trgovinu</derivirana_varijabla>
  </DomainObject.Predmet.ProtustrankaFormated>
  <DomainObject.Predmet.ProtustrankaFormatedOIB>
    <izvorni_sadrzaj>  SIDIUM društvo s ograničenom odgovornošću za ugostiteljstvo i trgovinu, OIB 10011457601</izvorni_sadrzaj>
    <derivirana_varijabla naziv="DomainObject.Predmet.ProtustrankaFormatedOIB_1">  SIDIUM društvo s ograničenom odgovornošću za ugostiteljstvo i trgovinu, OIB 10011457601</derivirana_varijabla>
  </DomainObject.Predmet.ProtustrankaFormatedOIB>
  <DomainObject.Predmet.ProtustrankaFormatedWithAdress>
    <izvorni_sadrzaj> SIDIUM društvo s ograničenom odgovornošću za ugostiteljstvo i trgovinu, Ulica dr. Ivana Novaka 36, 40000 Čakovec</izvorni_sadrzaj>
    <derivirana_varijabla naziv="DomainObject.Predmet.ProtustrankaFormatedWithAdress_1"> SIDIUM društvo s ograničenom odgovornošću za ugostiteljstvo i trgovinu, Ulica dr. Ivana Novaka 36, 40000 Čakovec</derivirana_varijabla>
  </DomainObject.Predmet.ProtustrankaFormatedWithAdress>
  <DomainObject.Predmet.ProtustrankaFormatedWithAdressOIB>
    <izvorni_sadrzaj> SIDIUM društvo s ograničenom odgovornošću za ugostiteljstvo i trgovinu, OIB 10011457601, Ulica dr. Ivana Novaka 36, 40000 Čakovec</izvorni_sadrzaj>
    <derivirana_varijabla naziv="DomainObject.Predmet.ProtustrankaFormatedWithAdressOIB_1"> SIDIUM društvo s ograničenom odgovornošću za ugostiteljstvo i trgovinu, OIB 10011457601, Ulica dr. Ivana Novaka 36, 40000 Čakovec</derivirana_varijabla>
  </DomainObject.Predmet.ProtustrankaFormatedWithAdressOIB>
  <DomainObject.Predmet.ProtustrankaWithAdress>
    <izvorni_sadrzaj>SIDIUM društvo s ograničenom odgovornošću za ugostiteljstvo i trgovinu Ulica dr. Ivana Novaka 36, 40000 Čakovec</izvorni_sadrzaj>
    <derivirana_varijabla naziv="DomainObject.Predmet.ProtustrankaWithAdress_1">SIDIUM društvo s ograničenom odgovornošću za ugostiteljstvo i trgovinu Ulica dr. Ivana Novaka 36, 40000 Čakovec</derivirana_varijabla>
  </DomainObject.Predmet.ProtustrankaWithAdress>
  <DomainObject.Predmet.ProtustrankaWithAdressOIB>
    <izvorni_sadrzaj>SIDIUM društvo s ograničenom odgovornošću za ugostiteljstvo i trgovinu, OIB 10011457601, Ulica dr. Ivana Novaka 36, 40000 Čakovec</izvorni_sadrzaj>
    <derivirana_varijabla naziv="DomainObject.Predmet.ProtustrankaWithAdressOIB_1">SIDIUM društvo s ograničenom odgovornošću za ugostiteljstvo i trgovinu, OIB 10011457601, Ulica dr. Ivana Novaka 36, 40000 Čakovec</derivirana_varijabla>
  </DomainObject.Predmet.ProtustrankaWithAdressOIB>
  <DomainObject.Predmet.ProtustrankaNazivFormated>
    <izvorni_sadrzaj>SIDIUM društvo s ograničenom odgovornošću za ugostiteljstvo i trgovinu</izvorni_sadrzaj>
    <derivirana_varijabla naziv="DomainObject.Predmet.ProtustrankaNazivFormated_1">SIDIUM društvo s ograničenom odgovornošću za ugostiteljstvo i trgovinu</derivirana_varijabla>
  </DomainObject.Predmet.ProtustrankaNazivFormated>
  <DomainObject.Predmet.ProtustrankaNazivFormatedOIB>
    <izvorni_sadrzaj>SIDIUM društvo s ograničenom odgovornošću za ugostiteljstvo i trgovinu, OIB 10011457601</izvorni_sadrzaj>
    <derivirana_varijabla naziv="DomainObject.Predmet.ProtustrankaNazivFormatedOIB_1">SIDIUM društvo s ograničenom odgovornošću za ugostiteljstvo i trgovinu, OIB 10011457601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15233.23</izvorni_sadrzaj>
    <derivirana_varijabla naziv="DomainObject.Predmet.TrenutnaVrijednost_1">15233.23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SIDIUM društvo s ograničenom odgovornošću za ugostiteljstvo i trgovinu</item>
    </izvorni_sadrzaj>
    <derivirana_varijabla naziv="DomainObject.Predmet.ProtuStrankaListFormated_1">
      <item>SIDIUM društvo s ograničenom odgovornošću za ugostiteljstvo i trgovinu</item>
    </derivirana_varijabla>
  </DomainObject.Predmet.ProtuStrankaListFormated>
  <DomainObject.Predmet.ProtuStrankaListFormatedOIB>
    <izvorni_sadrzaj>
      <item>SIDIUM društvo s ograničenom odgovornošću za ugostiteljstvo i trgovinu, OIB 10011457601</item>
    </izvorni_sadrzaj>
    <derivirana_varijabla naziv="DomainObject.Predmet.ProtuStrankaListFormatedOIB_1">
      <item>SIDIUM društvo s ograničenom odgovornošću za ugostiteljstvo i trgovinu, OIB 10011457601</item>
    </derivirana_varijabla>
  </DomainObject.Predmet.ProtuStrankaListFormatedOIB>
  <DomainObject.Predmet.ProtuStrankaListFormatedWithAdress>
    <izvorni_sadrzaj>
      <item>SIDIUM društvo s ograničenom odgovornošću za ugostiteljstvo i trgovinu, Ulica dr. Ivana Novaka 36, 40000 Čakovec</item>
    </izvorni_sadrzaj>
    <derivirana_varijabla naziv="DomainObject.Predmet.ProtuStrankaListFormatedWithAdress_1">
      <item>SIDIUM društvo s ograničenom odgovornošću za ugostiteljstvo i trgovinu, Ulica dr. Ivana Novaka 36, 40000 Čakovec</item>
    </derivirana_varijabla>
  </DomainObject.Predmet.ProtuStrankaListFormatedWithAdress>
  <DomainObject.Predmet.ProtuStrankaListFormatedWithAdressOIB>
    <izvorni_sadrzaj>
      <item>SIDIUM društvo s ograničenom odgovornošću za ugostiteljstvo i trgovinu, OIB 10011457601, Ulica dr. Ivana Novaka 36, 40000 Čakovec</item>
    </izvorni_sadrzaj>
    <derivirana_varijabla naziv="DomainObject.Predmet.ProtuStrankaListFormatedWithAdressOIB_1">
      <item>SIDIUM društvo s ograničenom odgovornošću za ugostiteljstvo i trgovinu, OIB 10011457601, Ulica dr. Ivana Novaka 36, 40000 Čakovec</item>
    </derivirana_varijabla>
  </DomainObject.Predmet.ProtuStrankaListFormatedWithAdressOIB>
  <DomainObject.Predmet.ProtuStrankaListNazivFormated>
    <izvorni_sadrzaj>
      <item>SIDIUM društvo s ograničenom odgovornošću za ugostiteljstvo i trgovinu</item>
    </izvorni_sadrzaj>
    <derivirana_varijabla naziv="DomainObject.Predmet.ProtuStrankaListNazivFormated_1">
      <item>SIDIUM društvo s ograničenom odgovornošću za ugostiteljstvo i trgovinu</item>
    </derivirana_varijabla>
  </DomainObject.Predmet.ProtuStrankaListNazivFormated>
  <DomainObject.Predmet.ProtuStrankaListNazivFormatedOIB>
    <izvorni_sadrzaj>
      <item>SIDIUM društvo s ograničenom odgovornošću za ugostiteljstvo i trgovinu, OIB 10011457601</item>
    </izvorni_sadrzaj>
    <derivirana_varijabla naziv="DomainObject.Predmet.ProtuStrankaListNazivFormatedOIB_1">
      <item>SIDIUM društvo s ograničenom odgovornošću za ugostiteljstvo i trgovinu, OIB 10011457601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St-399/2016-4</izvorni_sadrzaj>
    <derivirana_varijabla naziv="DomainObject.PoslovniBrojDokumenta_1">St-399/2016-4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SIDIUM društvo s ograničenom odgovornošću za ugostiteljstvo i trgovinu</izvorni_sadrzaj>
    <derivirana_varijabla naziv="DomainObject.Predmet.ProtustrankaIDrugi_1">SIDIUM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SIDIUM društvo s ograničenom odgovornošću za ugostiteljstvo i trgovinu, OIB 10011457601, Ulica dr. Ivana Novaka 36, 40000 Čakovec</izvorni_sadrzaj>
    <derivirana_varijabla naziv="DomainObject.Predmet.ProtustrankaIDrugiAdressOIB_1">SIDIUM društvo s ograničenom odgovornošću za ugostiteljstvo i trgovinu, OIB 10011457601, Ulica dr. Ivana Novaka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SIDIUM društvo s ograničenom odgovornošću za ugostiteljstvo i trgovinu</item>
      <item>Sudski registar</item>
    </izvorni_sadrzaj>
    <derivirana_varijabla naziv="DomainObject.Predmet.SudioniciListNaziv_1">
      <item>Financijska agencija</item>
      <item>SIDIUM društvo s ograničenom odgovornošću za ugostiteljstvo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SIDIUM društvo s ograničenom odgovornošću za ugostiteljstvo i trgovinu, OIB 10011457601, Ulica dr. Ivana Novaka 36,40000 Čakovec</item>
      <item>Sudski registar</item>
    </izvorni_sadrzaj>
    <derivirana_varijabla naziv="DomainObject.Predmet.SudioniciListAdressOIB_1">
      <item>Financijska agencija, OIB 85821130368, A. Cesarca 2,42000 Varaždin</item>
      <item>SIDIUM društvo s ograničenom odgovornošću za ugostiteljstvo i trgovinu, OIB 10011457601, Ulica dr. Ivana Novaka 36,40000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BBA3C-C23E-412E-8EC2-953A4AEE6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3122</properties:Characters>
  <properties:Lines>93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2016-05-24T07:32:00Z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