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1333" w14:paraId="25f1333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>4. Sp-</w:t>
      </w:r>
      <w:r w:rsidR="00976974">
        <w:t>24/2017-4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1A2187" w:rsidP="00B67D68" w:rsidR="005C2A95">
      <w:pPr>
        <w:jc w:val="both"/>
      </w:pPr>
      <w:r>
        <w:tab/>
      </w:r>
      <w:r w:rsidR="005C2A95">
        <w:t xml:space="preserve">Općinski sud u Osijeku, po sudskoj savjetnici </w:t>
      </w:r>
      <w:r>
        <w:t>Renati Ivančić</w:t>
      </w:r>
      <w:r w:rsidR="005C2A95">
        <w:t xml:space="preserve">, u pravnoj stvari  </w:t>
      </w:r>
      <w:r w:rsidR="00976974">
        <w:t>predlagatelja – potrošača DUŠANA BALAŠEVIĆA, OIB: 83809255800, iz Dalja, Bana J. Jelačića 102</w:t>
      </w:r>
      <w:r w:rsidR="00575334">
        <w:t>,  radi stečaja potrošača</w:t>
      </w:r>
      <w:r w:rsidR="000D6E50">
        <w:t xml:space="preserve">, </w:t>
      </w:r>
      <w:r>
        <w:t xml:space="preserve">izvan ročišta, </w:t>
      </w:r>
      <w:r w:rsidR="005C2A95">
        <w:t xml:space="preserve">dana </w:t>
      </w:r>
      <w:r w:rsidR="00976974">
        <w:t>15. ožujka</w:t>
      </w:r>
      <w:r>
        <w:t xml:space="preserve"> 2018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 – potrošaču</w:t>
      </w:r>
      <w:r w:rsidR="003A570D">
        <w:t xml:space="preserve"> </w:t>
      </w:r>
      <w:r w:rsidR="00976974">
        <w:t xml:space="preserve">DUŠANU BALAŠEVIĆU, OIB: </w:t>
      </w:r>
      <w:r w:rsidR="00976974">
        <w:tab/>
        <w:t>83809255800, iz Dalja, Bana J. Jelačića 102</w:t>
      </w:r>
      <w:r w:rsidR="001A2187">
        <w:t xml:space="preserve"> </w:t>
      </w:r>
      <w:r w:rsidR="007177FF">
        <w:t xml:space="preserve">platiti sudsku pristojbu </w:t>
      </w:r>
      <w:r w:rsidR="00053ACA">
        <w:t xml:space="preserve">za </w:t>
      </w:r>
      <w:r w:rsidR="00CE1F77">
        <w:t>p</w:t>
      </w:r>
      <w:r w:rsidR="00286210">
        <w:t>rijedlog</w:t>
      </w:r>
      <w:r w:rsidR="00743AC1">
        <w:t xml:space="preserve"> u </w:t>
      </w:r>
      <w:r w:rsidR="003A570D">
        <w:tab/>
      </w:r>
      <w:r w:rsidR="00743AC1">
        <w:t>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>Pristojbu ste dužni platiti u državnim biljezima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976974">
        <w:t>15. ožujka</w:t>
      </w:r>
      <w:r w:rsidR="001A2187">
        <w:t xml:space="preserve"> 2018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</w:t>
      </w:r>
      <w:r w:rsidR="003B6C72">
        <w:t xml:space="preserve">     </w:t>
      </w:r>
      <w:r>
        <w:t>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</w:t>
      </w:r>
      <w:r w:rsidR="003B6C72">
        <w:t>SUDSKA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3B6C72">
        <w:t xml:space="preserve">     </w:t>
      </w:r>
      <w:r w:rsidR="00976974">
        <w:t>RENATA IVANČIĆ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47B3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3147B3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596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A2187"/>
    <w:rsid w:val="001D7689"/>
    <w:rsid w:val="001E1D17"/>
    <w:rsid w:val="00203DC9"/>
    <w:rsid w:val="0020553D"/>
    <w:rsid w:val="002465B9"/>
    <w:rsid w:val="00246A06"/>
    <w:rsid w:val="00286210"/>
    <w:rsid w:val="002867E3"/>
    <w:rsid w:val="002A1813"/>
    <w:rsid w:val="002B0235"/>
    <w:rsid w:val="002E4C55"/>
    <w:rsid w:val="003147B3"/>
    <w:rsid w:val="00342E0F"/>
    <w:rsid w:val="00362F92"/>
    <w:rsid w:val="003A570D"/>
    <w:rsid w:val="003B61BA"/>
    <w:rsid w:val="003B6C72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2ADE"/>
    <w:rsid w:val="004F4792"/>
    <w:rsid w:val="0050395D"/>
    <w:rsid w:val="00524AF6"/>
    <w:rsid w:val="00540A55"/>
    <w:rsid w:val="00545694"/>
    <w:rsid w:val="00545815"/>
    <w:rsid w:val="00575334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614DA"/>
    <w:rsid w:val="00691EB0"/>
    <w:rsid w:val="006E3B49"/>
    <w:rsid w:val="00711188"/>
    <w:rsid w:val="007177FF"/>
    <w:rsid w:val="0072646B"/>
    <w:rsid w:val="00743AC1"/>
    <w:rsid w:val="00753719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F4FEB"/>
    <w:rsid w:val="00905240"/>
    <w:rsid w:val="00944385"/>
    <w:rsid w:val="00976974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BF0497"/>
    <w:rsid w:val="00C54660"/>
    <w:rsid w:val="00C6043C"/>
    <w:rsid w:val="00C82E67"/>
    <w:rsid w:val="00CA62FE"/>
    <w:rsid w:val="00CE1F77"/>
    <w:rsid w:val="00CE2F9F"/>
    <w:rsid w:val="00D26928"/>
    <w:rsid w:val="00D6351C"/>
    <w:rsid w:val="00D868D5"/>
    <w:rsid w:val="00DC7D06"/>
    <w:rsid w:val="00E00E14"/>
    <w:rsid w:val="00E03453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Sp-24/2017-3</izvorni_sadrzaj>
    <derivirana_varijabla naziv="DomainObject.Predmet.OdlukaRjesenje.Oznaka_1">Sp-24/2017-3</derivirana_varijabla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1228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2018-02-08T11:31:00Z</dcterms:created>
  <dc:creator>Sanela Maričić</dc:creator>
  <cp:lastModifiedBy>Sanela Maričić</cp:lastModifiedBy>
  <cp:lastPrinted>2018-03-15T12:22:00Z</cp:lastPrinted>
  <dcterms:modified xmlns:xsi="http://www.w3.org/2001/XMLSchema-instance" xsi:type="dcterms:W3CDTF">2018-03-15T12:23:00Z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 BILJEZI...docx)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