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664" w14:paraId="6777664" w:rsidRDefault="00E3005F" w:rsidP="00E3005F" w:rsidR="00E3005F" w:rsidRPr="0028393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05F" w:rsidP="00E3005F" w:rsidR="00E3005F" w:rsidRPr="0028393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8393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3005F" w:rsidP="00E3005F" w:rsidR="00E300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8393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3005F" w:rsidP="00E3005F" w:rsidR="00E300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3005F" w:rsidP="00E3005F" w:rsidR="00E3005F" w:rsidRPr="0028393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3005F" w:rsidP="00E3005F" w:rsidR="00E300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3005F" w:rsidP="00E3005F" w:rsidR="00E3005F" w:rsidRPr="005D578C">
      <w:pPr>
        <w:jc w:val="center"/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KULT d. o. o. Umag, Tornja 1, OIB 29827801671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130016601,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8393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KULT d. o. o. Umag, Tornja 1, OIB 29827801671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130016601,</w:t>
      </w:r>
      <w:r w:rsidRPr="005D578C">
        <w:rPr>
          <w:rFonts w:cs="Times New Roman" w:eastAsia="Times New Roman"/>
          <w:szCs w:val="24"/>
        </w:rPr>
        <w:t xml:space="preserve"> s danom </w:t>
      </w:r>
      <w:r w:rsidR="0028393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3005F" w:rsidP="00E3005F" w:rsidR="00E3005F">
      <w:pPr>
        <w:rPr>
          <w:rFonts w:cs="Times New Roman" w:eastAsia="Times New Roman"/>
          <w:szCs w:val="20"/>
        </w:rPr>
      </w:pPr>
    </w:p>
    <w:p w:rsidRDefault="00E3005F" w:rsidP="00E3005F" w:rsidR="00E300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KULT d. o. o. Umag, Tornja 1, OIB 29827801671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130016601.</w:t>
      </w:r>
    </w:p>
    <w:p w:rsidRDefault="00E3005F" w:rsidP="00E3005F" w:rsidR="00E3005F">
      <w:pPr>
        <w:ind w:firstLine="709"/>
        <w:rPr>
          <w:rFonts w:cs="Times New Roman" w:eastAsia="Times New Roman"/>
          <w:szCs w:val="24"/>
        </w:rPr>
      </w:pPr>
    </w:p>
    <w:p w:rsidRDefault="00E3005F" w:rsidP="00E3005F" w:rsidR="00E300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KULT d. o. o. Umag, Tornja 1, OIB 29827801671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130016601.</w:t>
      </w:r>
    </w:p>
    <w:p w:rsidRDefault="00E3005F" w:rsidP="00E3005F" w:rsidR="00E3005F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3005F" w:rsidP="00E3005F" w:rsidR="00E3005F">
      <w:pPr>
        <w:ind w:firstLine="708"/>
        <w:rPr>
          <w:rFonts w:cs="Times New Roman" w:eastAsia="Times New Roman"/>
          <w:szCs w:val="24"/>
        </w:rPr>
      </w:pPr>
    </w:p>
    <w:p w:rsidRDefault="00E3005F" w:rsidP="00E3005F" w:rsidR="00E300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KULT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St-932/2015-3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3005F" w:rsidP="00E3005F" w:rsidR="00E3005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8393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3005F" w:rsidP="00E3005F" w:rsidR="00E3005F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3005F" w:rsidP="00E3005F" w:rsidR="00E300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C17910">
        <w:rPr>
          <w:rFonts w:cs="Times New Roman" w:eastAsia="Times New Roman"/>
          <w:szCs w:val="24"/>
        </w:rPr>
        <w:t>, v. r.</w:t>
      </w:r>
    </w:p>
    <w:p w:rsidRDefault="00E3005F" w:rsidP="00E3005F" w:rsidR="00E3005F">
      <w:pPr>
        <w:jc w:val="left"/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left"/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3005F" w:rsidP="00E3005F" w:rsidR="00E3005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3005F" w:rsidP="00E3005F" w:rsidR="00E3005F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rPr>
          <w:rFonts w:cs="Times New Roman" w:eastAsia="Times New Roman"/>
          <w:szCs w:val="24"/>
        </w:rPr>
      </w:pPr>
    </w:p>
    <w:p w:rsidRDefault="00E3005F" w:rsidP="00E3005F" w:rsidR="00E300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KULT d. o. o. Umag, Tornja 1,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884E44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Anica Jasna Papac, Umag, Tornja 1 i Milenko Franić, Daruvar, Preradovićeva 20, </w:t>
      </w:r>
    </w:p>
    <w:p w:rsidRDefault="00E3005F" w:rsidP="00E3005F" w:rsidR="00E3005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3005F" w:rsidP="00E3005F" w:rsidR="00E300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3005F" w:rsidP="00E3005F" w:rsidR="00E3005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3005F" w:rsidP="00E3005F" w:rsidR="00E300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3005F" w:rsidP="00E3005F" w:rsidR="00E3005F"/>
    <w:p w:rsidRDefault="00E3005F" w:rsidP="00E3005F" w:rsidR="00E3005F"/>
    <w:p w:rsidRDefault="00C17910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05F" w:rsidP="00E3005F" w:rsidR="00E3005F">
      <w:r>
        <w:separator/>
      </w:r>
    </w:p>
  </w:endnote>
  <w:endnote w:id="0" w:type="continuationSeparator">
    <w:p w:rsidRDefault="00E3005F" w:rsidP="00E3005F" w:rsidR="00E30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05F" w:rsidP="00E3005F" w:rsidR="00E3005F">
      <w:r>
        <w:separator/>
      </w:r>
    </w:p>
  </w:footnote>
  <w:footnote w:id="0" w:type="continuationSeparator">
    <w:p w:rsidRDefault="00E3005F" w:rsidP="00E3005F" w:rsidR="00E30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05F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791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05F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6C13"/>
    <w:rsid w:val="00283933"/>
    <w:rsid w:val="0075528E"/>
    <w:rsid w:val="0079403F"/>
    <w:rsid w:val="008772AE"/>
    <w:rsid w:val="00884E44"/>
    <w:rsid w:val="0088659C"/>
    <w:rsid w:val="00C06C13"/>
    <w:rsid w:val="00C17910"/>
    <w:rsid w:val="00E3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0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00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300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0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0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0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9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79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79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79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0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00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300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0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0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0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9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79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79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79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d.o.o. UMAG</izvorni_sadrzaj>
    <derivirana_varijabla naziv="DomainObject.Predmet.ProtustrankaFormated_1">  KULT d.o.o. UMAG</derivirana_varijabla>
  </DomainObject.Predmet.ProtustrankaFormated>
  <DomainObject.Predmet.ProtustrankaFormatedOIB>
    <izvorni_sadrzaj>  KULT d.o.o. UMAG, OIB 29827801671</izvorni_sadrzaj>
    <derivirana_varijabla naziv="DomainObject.Predmet.ProtustrankaFormatedOIB_1">  KULT d.o.o. UMAG, OIB 29827801671</derivirana_varijabla>
  </DomainObject.Predmet.ProtustrankaFormatedOIB>
  <DomainObject.Predmet.ProtustrankaFormatedWithAdress>
    <izvorni_sadrzaj> KULT d.o.o. UMAG, Tornja 1, 52470 Umag</izvorni_sadrzaj>
    <derivirana_varijabla naziv="DomainObject.Predmet.ProtustrankaFormatedWithAdress_1"> KULT d.o.o. UMAG, Tornja 1, 52470 Umag</derivirana_varijabla>
  </DomainObject.Predmet.ProtustrankaFormatedWithAdress>
  <DomainObject.Predmet.ProtustrankaFormatedWithAdressOIB>
    <izvorni_sadrzaj> KULT d.o.o. UMAG, OIB 29827801671, Tornja 1, 52470 Umag</izvorni_sadrzaj>
    <derivirana_varijabla naziv="DomainObject.Predmet.ProtustrankaFormatedWithAdressOIB_1"> KULT d.o.o. UMAG, OIB 29827801671, Tornja 1, 52470 Umag</derivirana_varijabla>
  </DomainObject.Predmet.ProtustrankaFormatedWithAdressOIB>
  <DomainObject.Predmet.ProtustrankaWithAdress>
    <izvorni_sadrzaj>KULT d.o.o. UMAG Tornja 1, 52470 Umag</izvorni_sadrzaj>
    <derivirana_varijabla naziv="DomainObject.Predmet.ProtustrankaWithAdress_1">KULT d.o.o. UMAG Tornja 1, 52470 Umag</derivirana_varijabla>
  </DomainObject.Predmet.ProtustrankaWithAdress>
  <DomainObject.Predmet.ProtustrankaWithAdressOIB>
    <izvorni_sadrzaj>KULT d.o.o. UMAG, OIB 29827801671, Tornja 1, 52470 Umag</izvorni_sadrzaj>
    <derivirana_varijabla naziv="DomainObject.Predmet.ProtustrankaWithAdressOIB_1">KULT d.o.o. UMAG, OIB 29827801671, Tornja 1, 52470 Umag</derivirana_varijabla>
  </DomainObject.Predmet.ProtustrankaWithAdressOIB>
  <DomainObject.Predmet.ProtustrankaNazivFormated>
    <izvorni_sadrzaj>KULT d.o.o. UMAG</izvorni_sadrzaj>
    <derivirana_varijabla naziv="DomainObject.Predmet.ProtustrankaNazivFormated_1">KULT d.o.o. UMAG</derivirana_varijabla>
  </DomainObject.Predmet.ProtustrankaNazivFormated>
  <DomainObject.Predmet.ProtustrankaNazivFormatedOIB>
    <izvorni_sadrzaj>KULT d.o.o. UMAG, OIB 29827801671</izvorni_sadrzaj>
    <derivirana_varijabla naziv="DomainObject.Predmet.ProtustrankaNazivFormatedOIB_1">KULT d.o.o. UMAG, OIB 29827801671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552.42</izvorni_sadrzaj>
    <derivirana_varijabla naziv="DomainObject.Predmet.TrenutnaVrijednost_1">552.42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KULT d.o.o. UMAG</item>
    </izvorni_sadrzaj>
    <derivirana_varijabla naziv="DomainObject.Predmet.ProtuStrankaListFormated_1">
      <item>KULT d.o.o. UMAG</item>
    </derivirana_varijabla>
  </DomainObject.Predmet.ProtuStrankaListFormated>
  <DomainObject.Predmet.ProtuStrankaListFormatedOIB>
    <izvorni_sadrzaj>
      <item>KULT d.o.o. UMAG, OIB 29827801671</item>
    </izvorni_sadrzaj>
    <derivirana_varijabla naziv="DomainObject.Predmet.ProtuStrankaListFormatedOIB_1">
      <item>KULT d.o.o. UMAG, OIB 29827801671</item>
    </derivirana_varijabla>
  </DomainObject.Predmet.ProtuStrankaListFormatedOIB>
  <DomainObject.Predmet.ProtuStrankaListFormatedWithAdress>
    <izvorni_sadrzaj>
      <item>KULT d.o.o. UMAG, Tornja 1, 52470 Umag</item>
    </izvorni_sadrzaj>
    <derivirana_varijabla naziv="DomainObject.Predmet.ProtuStrankaListFormatedWithAdress_1">
      <item>KULT d.o.o. UMAG, Tornja 1, 52470 Umag</item>
    </derivirana_varijabla>
  </DomainObject.Predmet.ProtuStrankaListFormatedWithAdress>
  <DomainObject.Predmet.ProtuStrankaListFormatedWithAdressOIB>
    <izvorni_sadrzaj>
      <item>KULT d.o.o. UMAG, OIB 29827801671, Tornja 1, 52470 Umag</item>
    </izvorni_sadrzaj>
    <derivirana_varijabla naziv="DomainObject.Predmet.ProtuStrankaListFormatedWithAdressOIB_1">
      <item>KULT d.o.o. UMAG, OIB 29827801671, Tornja 1, 52470 Umag</item>
    </derivirana_varijabla>
  </DomainObject.Predmet.ProtuStrankaListFormatedWithAdressOIB>
  <DomainObject.Predmet.ProtuStrankaListNazivFormated>
    <izvorni_sadrzaj>
      <item>KULT d.o.o. UMAG</item>
    </izvorni_sadrzaj>
    <derivirana_varijabla naziv="DomainObject.Predmet.ProtuStrankaListNazivFormated_1">
      <item>KULT d.o.o. UMAG</item>
    </derivirana_varijabla>
  </DomainObject.Predmet.ProtuStrankaListNazivFormated>
  <DomainObject.Predmet.ProtuStrankaListNazivFormatedOIB>
    <izvorni_sadrzaj>
      <item>KULT d.o.o. UMAG, OIB 29827801671</item>
    </izvorni_sadrzaj>
    <derivirana_varijabla naziv="DomainObject.Predmet.ProtuStrankaListNazivFormatedOIB_1">
      <item>KULT d.o.o. UMAG, OIB 29827801671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KULT d.o.o. UMAG</izvorni_sadrzaj>
    <derivirana_varijabla naziv="DomainObject.Predmet.ProtustrankaIDrugi_1">KULT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KULT d.o.o. UMAG, OIB 29827801671, Tornja 1, 52470 Umag</izvorni_sadrzaj>
    <derivirana_varijabla naziv="DomainObject.Predmet.ProtustrankaIDrugiAdressOIB_1">KULT d.o.o. UMAG, OIB 29827801671, Tornja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KULT d.o.o. UMAG</item>
    </izvorni_sadrzaj>
    <derivirana_varijabla naziv="DomainObject.Predmet.SudioniciListNaziv_1">
      <item>FINANCIJSKA AGENCIJA, RC RIJEKA, PODRUŽNICA PULA, PULA</item>
      <item>KULT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KULT d.o.o. UMAG, OIB 29827801671, Tornja 1,52470 Umag</item>
    </izvorni_sadrzaj>
    <derivirana_varijabla naziv="DomainObject.Predmet.SudioniciListAdressOIB_1">
      <item>FINANCIJSKA AGENCIJA, RC RIJEKA, PODRUŽNICA PULA, PULA, OIB 85821130368, Ulica grada Vukovara 70,Zagreb</item>
      <item>KULT d.o.o. UMAG, OIB 29827801671, Tornja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29827801671</item>
    </izvorni_sadrzaj>
    <derivirana_varijabla naziv="DomainObject.Predmet.SudioniciListNazivOIB_1">
      <item>, OIB 85821130368</item>
      <item>, OIB 29827801671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3004</properties:Characters>
  <properties:Lines>77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2016-03-15T11:30:00Z</dcterms:created>
  <dc:creator>Mihaela Kaligari</dc:creator>
  <dc:description/>
  <cp:keywords/>
  <cp:lastModifiedBy>Jasmina Matika</cp:lastModifiedBy>
  <cp:lastPrinted>2016-03-24T07:05:00Z</cp:lastPrinted>
  <dcterms:modified xmlns:xsi="http://www.w3.org/2001/XMLSchema-instance" xsi:type="dcterms:W3CDTF">2016-03-24T09:31:00Z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