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8c7ad" w14:paraId="8b8c7a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pStyle w:val="Zaglavlje"/>
        <w:jc w:val="right"/>
      </w:pPr>
      <w:r>
        <w:t>4 St-</w:t>
      </w:r>
      <w:r w:rsidR="0002766D">
        <w:t>2</w:t>
      </w:r>
      <w:r w:rsidR="00B47F06">
        <w:t>5</w:t>
      </w:r>
      <w:r w:rsidR="00BE739C">
        <w:t>49</w:t>
      </w:r>
      <w:r>
        <w:t>/16-3</w:t>
      </w:r>
    </w:p>
    <w:p w:rsidRDefault="00765A93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</w:t>
      </w:r>
      <w:r w:rsidR="00D70720">
        <w:t xml:space="preserve">Zagreb, Trg svibanjskih žrtava 1995. 1, </w:t>
      </w:r>
      <w:r>
        <w:t xml:space="preserve">OIB 85821130368 za pokretanje skraćenog stečajnog postupka nad dužnikom </w:t>
      </w:r>
      <w:r w:rsidR="00BE739C">
        <w:t>AUTO CENTAR ZAPREŠIĆ jednostavno društvo s ograničenom odgovornošću za usluge Rakitje, Voćarska 9, OIB 99684716325</w:t>
      </w:r>
      <w:r w:rsidR="00EB00A8">
        <w:t>, MBS 080</w:t>
      </w:r>
      <w:r w:rsidR="00BE739C">
        <w:t>937531</w:t>
      </w:r>
      <w:r w:rsidR="00EB00A8">
        <w:t>,</w:t>
      </w:r>
      <w:r w:rsidR="003D193F">
        <w:t xml:space="preserve"> </w:t>
      </w:r>
      <w:r w:rsidR="0002766D">
        <w:t>temeljem čla</w:t>
      </w:r>
      <w:r>
        <w:t xml:space="preserve">nka 430. Stečajnog zakona („Narodne novine“ 71/15, dalje SZ-a), dana </w:t>
      </w:r>
      <w:r w:rsidR="0002766D">
        <w:t>2</w:t>
      </w:r>
      <w:r w:rsidR="00BE739C">
        <w:t>5</w:t>
      </w:r>
      <w:r w:rsidR="0002766D">
        <w:t xml:space="preserve">. studenoga </w:t>
      </w:r>
      <w:r>
        <w:t>2016.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BE739C">
        <w:t>AUTO CENTAR ZAPREŠIĆ jednostavno društvo s ograničenom odgovornošću za usluge Rakitje, Voćarska 9, OIB 99684716325, MBS 080937531</w:t>
      </w:r>
      <w:r w:rsidR="006E4744">
        <w:t xml:space="preserve">, </w:t>
      </w:r>
      <w:r>
        <w:t>iznosi</w:t>
      </w:r>
      <w:r w:rsidR="00BE739C">
        <w:t xml:space="preserve"> 13.763,80</w:t>
      </w:r>
      <w:r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HR05 272-2</w:t>
      </w:r>
      <w:r w:rsidR="00BE739C">
        <w:t>549</w:t>
      </w:r>
      <w:r>
        <w:t>-16 (članak 430. SZ u vezi s člankom 132. SZ-a- NN broj 71/15).</w:t>
      </w:r>
    </w:p>
    <w:p w:rsidRDefault="00AB52E8" w:rsidP="00AB52E8" w:rsidR="00AB52E8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 xml:space="preserve">U Osijeku </w:t>
      </w:r>
      <w:r w:rsidR="005218C0">
        <w:t>2</w:t>
      </w:r>
      <w:r w:rsidR="00BE739C">
        <w:t>5</w:t>
      </w:r>
      <w:r w:rsidR="005218C0">
        <w:t>. studenoga</w:t>
      </w:r>
      <w:r>
        <w:t xml:space="preserve"> 2016.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F4CFA" w:rsidP="00AB52E8" w:rsidR="00AF4CFA">
      <w:pPr>
        <w:pStyle w:val="Zaglavlje"/>
        <w:jc w:val="right"/>
      </w:pPr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17EC3"/>
    <w:rsid w:val="0002766D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352FD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93F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4ACD"/>
    <w:rsid w:val="004C3969"/>
    <w:rsid w:val="004C4A09"/>
    <w:rsid w:val="004C7C20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218C0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E4744"/>
    <w:rsid w:val="006F13C7"/>
    <w:rsid w:val="00711561"/>
    <w:rsid w:val="007138B3"/>
    <w:rsid w:val="0073010A"/>
    <w:rsid w:val="00734726"/>
    <w:rsid w:val="00744CE9"/>
    <w:rsid w:val="00746AD7"/>
    <w:rsid w:val="007657AA"/>
    <w:rsid w:val="00765A93"/>
    <w:rsid w:val="00766D29"/>
    <w:rsid w:val="0077329E"/>
    <w:rsid w:val="00773FA0"/>
    <w:rsid w:val="0078009A"/>
    <w:rsid w:val="00782BD5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47F06"/>
    <w:rsid w:val="00B67389"/>
    <w:rsid w:val="00B82540"/>
    <w:rsid w:val="00B86000"/>
    <w:rsid w:val="00B95B20"/>
    <w:rsid w:val="00BC2F61"/>
    <w:rsid w:val="00BD6DBF"/>
    <w:rsid w:val="00BE33FF"/>
    <w:rsid w:val="00BE7281"/>
    <w:rsid w:val="00BE739C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A31C7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0720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B00A8"/>
    <w:rsid w:val="00EC0019"/>
    <w:rsid w:val="00EC5835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73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3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3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3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3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73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3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3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3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3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2549</izvorni_sadrzaj>
    <derivirana_varijabla naziv="DomainObject.Predmet.Broj_1">2549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St-2549/2016</izvorni_sadrzaj>
    <derivirana_varijabla naziv="DomainObject.Predmet.OznakaBroj_1">St-2549/2016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ZAPREŠIĆ j.d.o.o.</izvorni_sadrzaj>
    <derivirana_varijabla naziv="DomainObject.Predmet.ProtustrankaFormated_1">  AUTO CENTAR ZAPREŠIĆ j.d.o.o.</derivirana_varijabla>
  </DomainObject.Predmet.ProtustrankaFormated>
  <DomainObject.Predmet.ProtustrankaFormatedOIB>
    <izvorni_sadrzaj>  AUTO CENTAR ZAPREŠIĆ j.d.o.o., OIB 99684716325</izvorni_sadrzaj>
    <derivirana_varijabla naziv="DomainObject.Predmet.ProtustrankaFormatedOIB_1">  AUTO CENTAR ZAPREŠIĆ j.d.o.o., OIB 99684716325</derivirana_varijabla>
  </DomainObject.Predmet.ProtustrankaFormatedOIB>
  <DomainObject.Predmet.ProtustrankaFormatedWithAdress>
    <izvorni_sadrzaj> AUTO CENTAR ZAPREŠIĆ j.d.o.o., Maršala Tita 29, 10290 Zaprešić</izvorni_sadrzaj>
    <derivirana_varijabla naziv="DomainObject.Predmet.ProtustrankaFormatedWithAdress_1"> AUTO CENTAR ZAPREŠIĆ j.d.o.o., Maršala Tita 29, 10290 Zaprešić</derivirana_varijabla>
  </DomainObject.Predmet.ProtustrankaFormatedWithAdress>
  <DomainObject.Predmet.ProtustrankaFormatedWithAdressOIB>
    <izvorni_sadrzaj> AUTO CENTAR ZAPREŠIĆ j.d.o.o., OIB 99684716325, Maršala Tita 29, 10290 Zaprešić</izvorni_sadrzaj>
    <derivirana_varijabla naziv="DomainObject.Predmet.ProtustrankaFormatedWithAdressOIB_1"> AUTO CENTAR ZAPREŠIĆ j.d.o.o., OIB 99684716325, Maršala Tita 29, 10290 Zaprešić</derivirana_varijabla>
  </DomainObject.Predmet.ProtustrankaFormatedWithAdressOIB>
  <DomainObject.Predmet.ProtustrankaWithAdress>
    <izvorni_sadrzaj>AUTO CENTAR ZAPREŠIĆ j.d.o.o. Maršala Tita 29, 10290 Zaprešić</izvorni_sadrzaj>
    <derivirana_varijabla naziv="DomainObject.Predmet.ProtustrankaWithAdress_1">AUTO CENTAR ZAPREŠIĆ j.d.o.o. Maršala Tita 29, 10290 Zaprešić</derivirana_varijabla>
  </DomainObject.Predmet.ProtustrankaWithAdress>
  <DomainObject.Predmet.ProtustrankaWithAdressOIB>
    <izvorni_sadrzaj>AUTO CENTAR ZAPREŠIĆ j.d.o.o., OIB 99684716325, Maršala Tita 29, 10290 Zaprešić</izvorni_sadrzaj>
    <derivirana_varijabla naziv="DomainObject.Predmet.ProtustrankaWithAdressOIB_1">AUTO CENTAR ZAPREŠIĆ j.d.o.o., OIB 99684716325, Maršala Tita 29, 10290 Zaprešić</derivirana_varijabla>
  </DomainObject.Predmet.ProtustrankaWithAdressOIB>
  <DomainObject.Predmet.ProtustrankaNazivFormated>
    <izvorni_sadrzaj>AUTO CENTAR ZAPREŠIĆ j.d.o.o.</izvorni_sadrzaj>
    <derivirana_varijabla naziv="DomainObject.Predmet.ProtustrankaNazivFormated_1">AUTO CENTAR ZAPREŠIĆ j.d.o.o.</derivirana_varijabla>
  </DomainObject.Predmet.ProtustrankaNazivFormated>
  <DomainObject.Predmet.ProtustrankaNazivFormatedOIB>
    <izvorni_sadrzaj>AUTO CENTAR ZAPREŠIĆ j.d.o.o., OIB 99684716325</izvorni_sadrzaj>
    <derivirana_varijabla naziv="DomainObject.Predmet.ProtustrankaNazivFormatedOIB_1">AUTO CENTAR ZAPREŠIĆ j.d.o.o., OIB 99684716325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br.1., 10000 Zagreb</izvorni_sadrzaj>
    <derivirana_varijabla naziv="DomainObject.Predmet.StrankaFormatedWithAdress_1"> FINA Regionalni centar Zagreb, Trg svibanjskih žrtava 1995. br.1., 10000 Zagreb</derivirana_varijabla>
  </DomainObject.Predmet.StrankaFormatedWithAdress>
  <DomainObject.Predmet.StrankaFormatedWithAdressOIB>
    <izvorni_sadrzaj> FINA Regionalni centar Zagreb, OIB 85821130368, Trg svibanjskih žrtava 1995. br.1., 10000 Zagreb</izvorni_sadrzaj>
    <derivirana_varijabla naziv="DomainObject.Predmet.StrankaFormatedWithAdressOIB_1"> FINA Regionalni centar Zagreb, OIB 85821130368, Trg svibanjskih žrtava 1995. br.1., 10000 Zagreb</derivirana_varijabla>
  </DomainObject.Predmet.StrankaFormatedWithAdressOIB>
  <DomainObject.Predmet.StrankaWithAdress>
    <izvorni_sadrzaj>FINA Regionalni centar Zagreb Trg svibanjskih žrtava 1995. br.1.,10000 Zagreb</izvorni_sadrzaj>
    <derivirana_varijabla naziv="DomainObject.Predmet.StrankaWithAdress_1">FINA Regionalni centar Zagreb Trg svibanjskih žrtava 1995. br.1.,10000 Zagreb</derivirana_varijabla>
  </DomainObject.Predmet.StrankaWithAdress>
  <DomainObject.Predmet.StrankaWithAdressOIB>
    <izvorni_sadrzaj>FINA Regionalni centar Zagreb, OIB 85821130368, Trg svibanjskih žrtava 1995. br.1.,10000 Zagreb</izvorni_sadrzaj>
    <derivirana_varijabla naziv="DomainObject.Predmet.StrankaWithAdressOIB_1">FINA Regionalni centar Zagreb, OIB 85821130368, Trg svibanjskih žrtava 1995. 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br.1., 10000 Zagreb</item>
    </izvorni_sadrzaj>
    <derivirana_varijabla naziv="DomainObject.Predmet.StrankaListFormatedWithAdress_1">
      <item>FINA Regionalni centar Zagreb, Trg svibanjskih žrtava 1995. br.1.,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br.1., 10000 Zagreb</item>
    </izvorni_sadrzaj>
    <derivirana_varijabla naziv="DomainObject.Predmet.StrankaListFormatedWithAdressOIB_1">
      <item>FINA Regionalni centar Zagreb, OIB 85821130368, Trg svibanjskih žrtava 1995. 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CENTAR ZAPREŠIĆ j.d.o.o.</item>
    </izvorni_sadrzaj>
    <derivirana_varijabla naziv="DomainObject.Predmet.ProtuStrankaListFormated_1">
      <item>AUTO CENTAR ZAPREŠIĆ j.d.o.o.</item>
    </derivirana_varijabla>
  </DomainObject.Predmet.ProtuStrankaListFormated>
  <DomainObject.Predmet.ProtuStrankaListFormatedOIB>
    <izvorni_sadrzaj>
      <item>AUTO CENTAR ZAPREŠIĆ j.d.o.o., OIB 99684716325</item>
    </izvorni_sadrzaj>
    <derivirana_varijabla naziv="DomainObject.Predmet.ProtuStrankaListFormatedOIB_1">
      <item>AUTO CENTAR ZAPREŠIĆ j.d.o.o., OIB 99684716325</item>
    </derivirana_varijabla>
  </DomainObject.Predmet.ProtuStrankaListFormatedOIB>
  <DomainObject.Predmet.ProtuStrankaListFormatedWithAdress>
    <izvorni_sadrzaj>
      <item>AUTO CENTAR ZAPREŠIĆ j.d.o.o., Maršala Tita 29, 10290 Zaprešić</item>
    </izvorni_sadrzaj>
    <derivirana_varijabla naziv="DomainObject.Predmet.ProtuStrankaListFormatedWithAdress_1">
      <item>AUTO CENTAR ZAPREŠIĆ j.d.o.o., Maršala Tita 29, 10290 Zaprešić</item>
    </derivirana_varijabla>
  </DomainObject.Predmet.ProtuStrankaListFormatedWithAdress>
  <DomainObject.Predmet.ProtuStrankaListFormatedWithAdressOIB>
    <izvorni_sadrzaj>
      <item>AUTO CENTAR ZAPREŠIĆ j.d.o.o., OIB 99684716325, Maršala Tita 29, 10290 Zaprešić</item>
    </izvorni_sadrzaj>
    <derivirana_varijabla naziv="DomainObject.Predmet.ProtuStrankaListFormatedWithAdressOIB_1">
      <item>AUTO CENTAR ZAPREŠIĆ j.d.o.o., OIB 99684716325, Maršala Tita 29, 10290 Zaprešić</item>
    </derivirana_varijabla>
  </DomainObject.Predmet.ProtuStrankaListFormatedWithAdressOIB>
  <DomainObject.Predmet.ProtuStrankaListNazivFormated>
    <izvorni_sadrzaj>
      <item>AUTO CENTAR ZAPREŠIĆ j.d.o.o.</item>
    </izvorni_sadrzaj>
    <derivirana_varijabla naziv="DomainObject.Predmet.ProtuStrankaListNazivFormated_1">
      <item>AUTO CENTAR ZAPREŠIĆ j.d.o.o.</item>
    </derivirana_varijabla>
  </DomainObject.Predmet.ProtuStrankaListNazivFormated>
  <DomainObject.Predmet.ProtuStrankaListNazivFormatedOIB>
    <izvorni_sadrzaj>
      <item>AUTO CENTAR ZAPREŠIĆ j.d.o.o., OIB 99684716325</item>
    </izvorni_sadrzaj>
    <derivirana_varijabla naziv="DomainObject.Predmet.ProtuStrankaListNazivFormatedOIB_1">
      <item>AUTO CENTAR ZAPREŠIĆ j.d.o.o., OIB 99684716325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CENTAR ZAPREŠIĆ j.d.o.o.</izvorni_sadrzaj>
    <derivirana_varijabla naziv="DomainObject.Predmet.ProtustrankaIDrugi_1">AUTO CENTAR ZAPREŠIĆ j.d.o.o.</derivirana_varijabla>
  </DomainObject.Predmet.ProtustrankaIDrugi>
  <DomainObject.Predmet.StrankaIDrugiAdressOIB>
    <izvorni_sadrzaj>FINA Regionalni centar Zagreb, OIB 85821130368, Trg svibanjskih žrtava 1995. br.1., 10000 Zagreb</izvorni_sadrzaj>
    <derivirana_varijabla naziv="DomainObject.Predmet.StrankaIDrugiAdressOIB_1">FINA Regionalni centar Zagreb, OIB 85821130368, Trg svibanjskih žrtava 1995. br.1., 10000 Zagreb</derivirana_varijabla>
  </DomainObject.Predmet.StrankaIDrugiAdressOIB>
  <DomainObject.Predmet.ProtustrankaIDrugiAdressOIB>
    <izvorni_sadrzaj>AUTO CENTAR ZAPREŠIĆ j.d.o.o., OIB 99684716325, Maršala Tita 29, 10290 Zaprešić</izvorni_sadrzaj>
    <derivirana_varijabla naziv="DomainObject.Predmet.ProtustrankaIDrugiAdressOIB_1">AUTO CENTAR ZAPREŠIĆ j.d.o.o., OIB 99684716325, Maršala Tita 29,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CENTAR ZAPREŠIĆ j.d.o.o.</item>
      <item>FINA Regionalni centar Zagreb</item>
    </izvorni_sadrzaj>
    <derivirana_varijabla naziv="DomainObject.Predmet.SudioniciListNaziv_1">
      <item>AUTO CENTAR ZAPREŠIĆ j.d.o.o.</item>
      <item>FINA Regionalni centar Zagreb</item>
    </derivirana_varijabla>
  </DomainObject.Predmet.SudioniciListNaziv>
  <DomainObject.Predmet.SudioniciListAdressOIB>
    <izvorni_sadrzaj>
      <item>AUTO CENTAR ZAPREŠIĆ j.d.o.o., OIB 99684716325, Maršala Tita 29,10290 Zaprešić</item>
      <item>FINA Regionalni centar Zagreb, OIB 85821130368, Trg svibanjskih žrtava 1995. br.1.,10000 Zagreb</item>
    </izvorni_sadrzaj>
    <derivirana_varijabla naziv="DomainObject.Predmet.SudioniciListAdressOIB_1">
      <item>AUTO CENTAR ZAPREŠIĆ j.d.o.o., OIB 99684716325, Maršala Tita 29,10290 Zaprešić</item>
      <item>FINA Regionalni centar Zagreb, OIB 85821130368, Trg svibanjskih žrtava 1995. br.1.,10000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99684716325</item>
      <item>, OIB 85821130368</item>
    </izvorni_sadrzaj>
    <derivirana_varijabla naziv="DomainObject.Predmet.SudioniciListNazivOIB_1">
      <item>, OIB 99684716325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42A6BE-B5EC-48D9-BBE6-6A0CAC24F3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349</properties:Words>
  <properties:Characters>1870</properties:Characters>
  <properties:Lines>46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2016-11-23T07:02:00Z</dcterms:created>
  <dc:creator>Korisnik</dc:creator>
  <cp:lastModifiedBy>Darija Miličević</cp:lastModifiedBy>
  <cp:lastPrinted>2016-11-25T13:28:00Z</cp:lastPrinted>
  <dcterms:modified xmlns:xsi="http://www.w3.org/2001/XMLSchema-instance" xsi:type="dcterms:W3CDTF">2016-11-25T13:29:00Z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