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9226" w14:paraId="2529226"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r w:rsidRPr="003370DE">
        <w:rPr>
          <w:szCs w:val="20"/>
        </w:rPr>
        <w:t>Sukoišanska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DA78E0">
        <w:t>DALMATINKA NOVA d.d. - u stečaju, Sinj, Domovinskog rata 96, OIB: OIB:</w:t>
      </w:r>
      <w:r w:rsidR="00DA78E0" w:rsidRPr="003C10FD">
        <w:t xml:space="preserve"> </w:t>
      </w:r>
      <w:r w:rsidR="00DA78E0" w:rsidRPr="00DB4134">
        <w:t>26571249357</w:t>
      </w:r>
      <w:r w:rsidR="007D747F">
        <w:t xml:space="preserve">, kojega zastupa stečajna upraviteljica </w:t>
      </w:r>
      <w:r w:rsidR="00DA78E0" w:rsidRPr="008D2D1B">
        <w:t>Natalij</w:t>
      </w:r>
      <w:r w:rsidR="00DA78E0">
        <w:t xml:space="preserve">a Mladineo, Split, Viška </w:t>
      </w:r>
      <w:r w:rsidR="00DA78E0" w:rsidRPr="008D2D1B">
        <w:t>24</w:t>
      </w:r>
      <w:r w:rsidR="002A1EAB">
        <w:t>,</w:t>
      </w:r>
      <w:r>
        <w:t xml:space="preserve"> dana </w:t>
      </w:r>
      <w:r w:rsidR="00DA78E0">
        <w:t>1. rujna</w:t>
      </w:r>
      <w:r w:rsidR="000C4602">
        <w:t xml:space="preserve"> 2017</w:t>
      </w:r>
      <w:r w:rsidR="007D747F">
        <w:t xml:space="preserve">. godine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DA78E0">
        <w:t>5</w:t>
      </w:r>
      <w:r w:rsidR="00E92B4C">
        <w:t>. rujna</w:t>
      </w:r>
      <w:r w:rsidR="000C4602">
        <w:t xml:space="preserve"> 2017</w:t>
      </w:r>
      <w:r>
        <w:t>. godine</w:t>
      </w:r>
      <w:r w:rsidR="00E92B4C">
        <w:t xml:space="preserve"> u 13.00 sati</w:t>
      </w:r>
      <w:r>
        <w:t xml:space="preserv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DA78E0">
        <w:t>1. rujna</w:t>
      </w:r>
      <w:r w:rsidR="000C4602">
        <w:t xml:space="preserve"> 2017</w:t>
      </w:r>
      <w:r>
        <w:t xml:space="preserve">. godine </w:t>
      </w:r>
    </w:p>
    <w:p w:rsidRDefault="00075AD1" w:rsidP="007D747F" w:rsidR="00075AD1"/>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DA78E0" w:rsidP="00DA78E0" w:rsidR="00DA78E0">
      <w:pPr>
        <w:jc w:val="both"/>
      </w:pPr>
      <w:r>
        <w:t>DNA:</w:t>
      </w:r>
    </w:p>
    <w:p w:rsidRDefault="00DA78E0" w:rsidP="00DA78E0" w:rsidR="00DA78E0">
      <w:pPr>
        <w:numPr>
          <w:ilvl w:val="0"/>
          <w:numId w:val="6"/>
        </w:numPr>
        <w:jc w:val="both"/>
      </w:pPr>
      <w:r>
        <w:t>Razlučnim vjerovnicima</w:t>
      </w:r>
    </w:p>
    <w:p w:rsidRDefault="00DA78E0" w:rsidP="00DA78E0" w:rsidR="00DA78E0">
      <w:pPr>
        <w:numPr>
          <w:ilvl w:val="0"/>
          <w:numId w:val="6"/>
        </w:numPr>
        <w:jc w:val="both"/>
      </w:pPr>
      <w:r>
        <w:t xml:space="preserve">Stečajnoj upraviteljici </w:t>
      </w:r>
    </w:p>
    <w:p w:rsidRDefault="00DA78E0" w:rsidP="00DA78E0" w:rsidR="00DA78E0">
      <w:pPr>
        <w:numPr>
          <w:ilvl w:val="0"/>
          <w:numId w:val="6"/>
        </w:numPr>
        <w:jc w:val="both"/>
      </w:pPr>
      <w:r>
        <w:t>Porezna uprava  Sinj</w:t>
      </w:r>
    </w:p>
    <w:p w:rsidRDefault="00DA78E0" w:rsidP="00DA78E0" w:rsidR="00DA78E0">
      <w:pPr>
        <w:numPr>
          <w:ilvl w:val="0"/>
          <w:numId w:val="6"/>
        </w:numPr>
        <w:jc w:val="both"/>
      </w:pPr>
      <w:r>
        <w:t xml:space="preserve">e-oglasna ploča </w:t>
      </w:r>
    </w:p>
    <w:p w:rsidRDefault="00DA78E0" w:rsidP="00DA78E0" w:rsidR="00DA78E0">
      <w:pPr>
        <w:numPr>
          <w:ilvl w:val="0"/>
          <w:numId w:val="6"/>
        </w:numPr>
        <w:jc w:val="both"/>
      </w:pPr>
      <w:r>
        <w:t xml:space="preserve">spis </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47F" w:rsidP="00C628AD" w:rsidR="00C628AD">
    <w:pPr>
      <w:pStyle w:val="Zaglavlje"/>
      <w:jc w:val="right"/>
    </w:pPr>
    <w:r>
      <w:t>4.</w:t>
    </w:r>
    <w:r w:rsidR="00C628AD">
      <w:t>St-</w:t>
    </w:r>
    <w:r w:rsidR="00DA78E0">
      <w:t>3/2009</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0C4602"/>
    <w:rsid w:val="001234DB"/>
    <w:rsid w:val="00136D78"/>
    <w:rsid w:val="00157006"/>
    <w:rsid w:val="00181E02"/>
    <w:rsid w:val="00224A24"/>
    <w:rsid w:val="0025216F"/>
    <w:rsid w:val="00264FCA"/>
    <w:rsid w:val="00284816"/>
    <w:rsid w:val="002A1EAB"/>
    <w:rsid w:val="002D22F5"/>
    <w:rsid w:val="00334576"/>
    <w:rsid w:val="003370DE"/>
    <w:rsid w:val="0035676E"/>
    <w:rsid w:val="003647BF"/>
    <w:rsid w:val="003B3D65"/>
    <w:rsid w:val="00436549"/>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DA78E0"/>
    <w:rsid w:val="00E32726"/>
    <w:rsid w:val="00E73D7D"/>
    <w:rsid w:val="00E92B4C"/>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36549"/>
    <w:rPr>
      <w:color w:val="808080"/>
      <w:bdr w:space="0" w:sz="0" w:color="auto" w:val="none"/>
      <w:shd w:fill="auto" w:color="auto" w:val="clear"/>
    </w:rPr>
  </w:style>
  <w:style w:customStyle="true" w:styleId="eSPISCCParagraphDefaultFont" w:type="character">
    <w:name w:val="eSPIS_CC_Paragraph Default Font"/>
    <w:basedOn w:val="Zadanifontodlomka"/>
    <w:rsid w:val="00436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549"/>
    <w:rPr>
      <w:bdr w:space="0" w:sz="0" w:color="auto" w:val="none"/>
      <w:shd w:fill="FFFFCC" w:color="auto" w:val="clear"/>
      <w:lang w:val="hr-HR"/>
    </w:rPr>
  </w:style>
  <w:style w:customStyle="true" w:styleId="PozadinaSvijetloCrvena" w:type="character">
    <w:name w:val="Pozadina_SvijetloCrvena"/>
    <w:basedOn w:val="eSPISCCParagraphDefaultFont"/>
    <w:rsid w:val="00436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36549"/>
    <w:rPr>
      <w:color w:val="808080"/>
      <w:bdr w:color="auto" w:space="0" w:sz="0" w:val="none"/>
      <w:shd w:color="auto" w:fill="auto" w:val="clear"/>
    </w:rPr>
  </w:style>
  <w:style w:customStyle="1" w:styleId="eSPISCCParagraphDefaultFont" w:type="character">
    <w:name w:val="eSPIS_CC_Paragraph Default Font"/>
    <w:basedOn w:val="Zadanifontodlomka"/>
    <w:rsid w:val="00436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549"/>
    <w:rPr>
      <w:bdr w:color="auto" w:space="0" w:sz="0" w:val="none"/>
      <w:shd w:color="auto" w:fill="FFFFCC" w:val="clear"/>
      <w:lang w:val="hr-HR"/>
    </w:rPr>
  </w:style>
  <w:style w:customStyle="1" w:styleId="PozadinaSvijetloCrvena" w:type="character">
    <w:name w:val="Pozadina_SvijetloCrvena"/>
    <w:basedOn w:val="eSPISCCParagraphDefaultFont"/>
    <w:rsid w:val="00436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DA7CC-4B6D-49AB-8656-5CE7EE5BD3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159</properties:Words>
  <properties:Characters>826</properties:Characters>
  <properties:Lines>42</properties:Lines>
  <properties:Paragraphs>19</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2015-11-26T08:10:00Z</cp:lastPrinted>
  <dcterms:modified xmlns:xsi="http://www.w3.org/2001/XMLSchema-instance" xsi:type="dcterms:W3CDTF">2017-09-01T05:56:00Z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