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8cd09" w14:paraId="498cd09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2E2DE2" w:rsidRPr="002E2DE2">
        <w:t>EKOLOŠKA UDRUGA IMOTSKE KRAJINE ˝EKO IMOTA˝, OIB: 74509289835, Imotski, Put Gaja bb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D47D0D">
        <w:t>2</w:t>
      </w:r>
      <w:r w:rsidR="0092779E">
        <w:t>9</w:t>
      </w:r>
      <w:r w:rsidR="00D47D0D">
        <w:t xml:space="preserve">. 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2E2DE2" w:rsidRPr="002E2DE2">
        <w:t>EKOLOŠKA UDRUGA IMOTSKE KRAJINE ˝EKO IMOTA˝, OIB: 74509289835, Imotski, Put Gaja bb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2E2DE2">
        <w:t>1. rujna</w:t>
      </w:r>
      <w:r w:rsidR="00842D52">
        <w:t xml:space="preserve"> 201</w:t>
      </w:r>
      <w:r w:rsidR="002E2DE2">
        <w:t>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2E2DE2">
        <w:t>412</w:t>
      </w:r>
      <w:r w:rsidR="00D47D0D">
        <w:t xml:space="preserve"> </w:t>
      </w:r>
      <w:r w:rsidR="008A558F" w:rsidRPr="008A558F">
        <w:t xml:space="preserve">dana, u ukupnom iznosu </w:t>
      </w:r>
      <w:r w:rsidR="002E2DE2">
        <w:t>od 3.008,54</w:t>
      </w:r>
      <w:r w:rsidR="00D47D0D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92779E">
        <w:t>29</w:t>
      </w:r>
      <w:r w:rsidR="00D47D0D">
        <w:t>. prosinca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2E2DE2">
      <w:t>2776/2015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34"/>
    <w:rsid w:val="0009737E"/>
    <w:rsid w:val="000B1524"/>
    <w:rsid w:val="000B2587"/>
    <w:rsid w:val="000B2EB8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E2DE2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2238C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0A45"/>
    <w:rsid w:val="00811CA0"/>
    <w:rsid w:val="0081370F"/>
    <w:rsid w:val="008363DF"/>
    <w:rsid w:val="00837BAF"/>
    <w:rsid w:val="00842D52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2779E"/>
    <w:rsid w:val="009308F8"/>
    <w:rsid w:val="00944F4F"/>
    <w:rsid w:val="009505D9"/>
    <w:rsid w:val="00951C24"/>
    <w:rsid w:val="00953D3D"/>
    <w:rsid w:val="00955CD8"/>
    <w:rsid w:val="00960E2D"/>
    <w:rsid w:val="00976439"/>
    <w:rsid w:val="009869F7"/>
    <w:rsid w:val="0099084A"/>
    <w:rsid w:val="009A096E"/>
    <w:rsid w:val="009B1540"/>
    <w:rsid w:val="009B1E3B"/>
    <w:rsid w:val="009B7BE9"/>
    <w:rsid w:val="009C0005"/>
    <w:rsid w:val="009E74D1"/>
    <w:rsid w:val="009F49E8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1E2C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32EC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6364C"/>
    <w:rsid w:val="00D959D4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0193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2776</izvorni_sadrzaj>
    <derivirana_varijabla naziv="DomainObject.Predmet.Broj_1">2776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St-2776/2015</izvorni_sadrzaj>
    <derivirana_varijabla naziv="DomainObject.Predmet.OznakaBroj_1">St-2776/2015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EKOLOŠKA UDRUGA IMOTSKE KRAJINE "EKO IMOTA"</izvorni_sadrzaj>
    <derivirana_varijabla naziv="DomainObject.Predmet.ProtustrankaFormated_1">  EKOLOŠKA UDRUGA IMOTSKE KRAJINE "EKO IMOTA"</derivirana_varijabla>
  </DomainObject.Predmet.ProtustrankaFormated>
  <DomainObject.Predmet.ProtustrankaFormatedOIB>
    <izvorni_sadrzaj>  EKOLOŠKA UDRUGA IMOTSKE KRAJINE "EKO IMOTA", OIB 74509289835</izvorni_sadrzaj>
    <derivirana_varijabla naziv="DomainObject.Predmet.ProtustrankaFormatedOIB_1">  EKOLOŠKA UDRUGA IMOTSKE KRAJINE "EKO IMOTA", OIB 74509289835</derivirana_varijabla>
  </DomainObject.Predmet.ProtustrankaFormatedOIB>
  <DomainObject.Predmet.ProtustrankaFormatedWithAdress>
    <izvorni_sadrzaj> EKOLOŠKA UDRUGA IMOTSKE KRAJINE "EKO IMOTA", Put Gaja bb, 21260 Imotski</izvorni_sadrzaj>
    <derivirana_varijabla naziv="DomainObject.Predmet.ProtustrankaFormatedWithAdress_1"> EKOLOŠKA UDRUGA IMOTSKE KRAJINE "EKO IMOTA", Put Gaja bb, 21260 Imotski</derivirana_varijabla>
  </DomainObject.Predmet.ProtustrankaFormatedWithAdress>
  <DomainObject.Predmet.ProtustrankaFormatedWithAdressOIB>
    <izvorni_sadrzaj> EKOLOŠKA UDRUGA IMOTSKE KRAJINE "EKO IMOTA", OIB 74509289835, Put Gaja bb, 21260 Imotski</izvorni_sadrzaj>
    <derivirana_varijabla naziv="DomainObject.Predmet.ProtustrankaFormatedWithAdressOIB_1"> EKOLOŠKA UDRUGA IMOTSKE KRAJINE "EKO IMOTA", OIB 74509289835, Put Gaja bb, 21260 Imotski</derivirana_varijabla>
  </DomainObject.Predmet.ProtustrankaFormatedWithAdressOIB>
  <DomainObject.Predmet.ProtustrankaWithAdress>
    <izvorni_sadrzaj>EKOLOŠKA UDRUGA IMOTSKE KRAJINE "EKO IMOTA" Put Gaja bb, 21260 Imotski</izvorni_sadrzaj>
    <derivirana_varijabla naziv="DomainObject.Predmet.ProtustrankaWithAdress_1">EKOLOŠKA UDRUGA IMOTSKE KRAJINE "EKO IMOTA" Put Gaja bb, 21260 Imotski</derivirana_varijabla>
  </DomainObject.Predmet.ProtustrankaWithAdress>
  <DomainObject.Predmet.ProtustrankaWithAdressOIB>
    <izvorni_sadrzaj>EKOLOŠKA UDRUGA IMOTSKE KRAJINE "EKO IMOTA", OIB 74509289835, Put Gaja bb, 21260 Imotski</izvorni_sadrzaj>
    <derivirana_varijabla naziv="DomainObject.Predmet.ProtustrankaWithAdressOIB_1">EKOLOŠKA UDRUGA IMOTSKE KRAJINE "EKO IMOTA", OIB 74509289835, Put Gaja bb, 21260 Imotski</derivirana_varijabla>
  </DomainObject.Predmet.ProtustrankaWithAdressOIB>
  <DomainObject.Predmet.ProtustrankaNazivFormated>
    <izvorni_sadrzaj>EKOLOŠKA UDRUGA IMOTSKE KRAJINE "EKO IMOTA"</izvorni_sadrzaj>
    <derivirana_varijabla naziv="DomainObject.Predmet.ProtustrankaNazivFormated_1">EKOLOŠKA UDRUGA IMOTSKE KRAJINE "EKO IMOTA"</derivirana_varijabla>
  </DomainObject.Predmet.ProtustrankaNazivFormated>
  <DomainObject.Predmet.ProtustrankaNazivFormatedOIB>
    <izvorni_sadrzaj>EKOLOŠKA UDRUGA IMOTSKE KRAJINE "EKO IMOTA", OIB 74509289835</izvorni_sadrzaj>
    <derivirana_varijabla naziv="DomainObject.Predmet.ProtustrankaNazivFormatedOIB_1">EKOLOŠKA UDRUGA IMOTSKE KRAJINE "EKO IMOTA", OIB 74509289835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3008.54</izvorni_sadrzaj>
    <derivirana_varijabla naziv="DomainObject.Predmet.TrenutnaVrijednost_1">3008.54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EKOLOŠKA UDRUGA IMOTSKE KRAJINE "EKO IMOTA"</item>
    </izvorni_sadrzaj>
    <derivirana_varijabla naziv="DomainObject.Predmet.ProtuStrankaListFormated_1">
      <item>EKOLOŠKA UDRUGA IMOTSKE KRAJINE "EKO IMOTA"</item>
    </derivirana_varijabla>
  </DomainObject.Predmet.ProtuStrankaListFormated>
  <DomainObject.Predmet.ProtuStrankaListFormatedOIB>
    <izvorni_sadrzaj>
      <item>EKOLOŠKA UDRUGA IMOTSKE KRAJINE "EKO IMOTA", OIB 74509289835</item>
    </izvorni_sadrzaj>
    <derivirana_varijabla naziv="DomainObject.Predmet.ProtuStrankaListFormatedOIB_1">
      <item>EKOLOŠKA UDRUGA IMOTSKE KRAJINE "EKO IMOTA", OIB 74509289835</item>
    </derivirana_varijabla>
  </DomainObject.Predmet.ProtuStrankaListFormatedOIB>
  <DomainObject.Predmet.ProtuStrankaListFormatedWithAdress>
    <izvorni_sadrzaj>
      <item>EKOLOŠKA UDRUGA IMOTSKE KRAJINE "EKO IMOTA", Put Gaja bb, 21260 Imotski</item>
    </izvorni_sadrzaj>
    <derivirana_varijabla naziv="DomainObject.Predmet.ProtuStrankaListFormatedWithAdress_1">
      <item>EKOLOŠKA UDRUGA IMOTSKE KRAJINE "EKO IMOTA", Put Gaja bb, 21260 Imotski</item>
    </derivirana_varijabla>
  </DomainObject.Predmet.ProtuStrankaListFormatedWithAdress>
  <DomainObject.Predmet.ProtuStrankaListFormatedWithAdressOIB>
    <izvorni_sadrzaj>
      <item>EKOLOŠKA UDRUGA IMOTSKE KRAJINE "EKO IMOTA", OIB 74509289835, Put Gaja bb, 21260 Imotski</item>
    </izvorni_sadrzaj>
    <derivirana_varijabla naziv="DomainObject.Predmet.ProtuStrankaListFormatedWithAdressOIB_1">
      <item>EKOLOŠKA UDRUGA IMOTSKE KRAJINE "EKO IMOTA", OIB 74509289835, Put Gaja bb, 21260 Imotski</item>
    </derivirana_varijabla>
  </DomainObject.Predmet.ProtuStrankaListFormatedWithAdressOIB>
  <DomainObject.Predmet.ProtuStrankaListNazivFormated>
    <izvorni_sadrzaj>
      <item>EKOLOŠKA UDRUGA IMOTSKE KRAJINE "EKO IMOTA"</item>
    </izvorni_sadrzaj>
    <derivirana_varijabla naziv="DomainObject.Predmet.ProtuStrankaListNazivFormated_1">
      <item>EKOLOŠKA UDRUGA IMOTSKE KRAJINE "EKO IMOTA"</item>
    </derivirana_varijabla>
  </DomainObject.Predmet.ProtuStrankaListNazivFormated>
  <DomainObject.Predmet.ProtuStrankaListNazivFormatedOIB>
    <izvorni_sadrzaj>
      <item>EKOLOŠKA UDRUGA IMOTSKE KRAJINE "EKO IMOTA", OIB 74509289835</item>
    </izvorni_sadrzaj>
    <derivirana_varijabla naziv="DomainObject.Predmet.ProtuStrankaListNazivFormatedOIB_1">
      <item>EKOLOŠKA UDRUGA IMOTSKE KRAJINE "EKO IMOTA", OIB 74509289835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EKOLOŠKA UDRUGA IMOTSKE KRAJINE "EKO IMOTA"</izvorni_sadrzaj>
    <derivirana_varijabla naziv="DomainObject.Predmet.ProtustrankaIDrugi_1">EKOLOŠKA UDRUGA IMOTSKE KRAJINE "EKO IMOTA"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EKOLOŠKA UDRUGA IMOTSKE KRAJINE "EKO IMOTA", OIB 74509289835, Put Gaja bb, 21260 Imotski</izvorni_sadrzaj>
    <derivirana_varijabla naziv="DomainObject.Predmet.ProtustrankaIDrugiAdressOIB_1">EKOLOŠKA UDRUGA IMOTSKE KRAJINE "EKO IMOTA", OIB 74509289835, Put Gaja bb,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EKOLOŠKA UDRUGA IMOTSKE KRAJINE "EKO IMOTA"</item>
      <item>FINANCIJSKA AGENCIJA, RC SPLIT</item>
    </izvorni_sadrzaj>
    <derivirana_varijabla naziv="DomainObject.Predmet.SudioniciListNaziv_1">
      <item>EKOLOŠKA UDRUGA IMOTSKE KRAJINE "EKO IMOTA"</item>
      <item>FINANCIJSKA AGENCIJA, RC SPLIT</item>
    </derivirana_varijabla>
  </DomainObject.Predmet.SudioniciListNaziv>
  <DomainObject.Predmet.SudioniciListAdressOIB>
    <izvorni_sadrzaj>
      <item>EKOLOŠKA UDRUGA IMOTSKE KRAJINE "EKO IMOTA", OIB 74509289835, Put Gaja bb,21260 Imotski</item>
      <item>FINANCIJSKA AGENCIJA, RC SPLIT, OIB 85821130368, Mažuranićevo šetalište 24 b,21000 Split</item>
    </izvorni_sadrzaj>
    <derivirana_varijabla naziv="DomainObject.Predmet.SudioniciListAdressOIB_1">
      <item>EKOLOŠKA UDRUGA IMOTSKE KRAJINE "EKO IMOTA", OIB 74509289835, Put Gaja bb,21260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74509289835</item>
      <item>, OIB 85821130368</item>
    </izvorni_sadrzaj>
    <derivirana_varijabla naziv="DomainObject.Predmet.SudioniciListNazivOIB_1">
      <item>, OIB 74509289835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5C93FE-D331-435B-99C2-A7E74BDD8A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330</properties:Words>
  <properties:Characters>1849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2016-12-29T08:45:00Z</dcterms:created>
  <dc:creator>nmarkovic</dc:creator>
  <cp:lastModifiedBy>Ana Golub Gruić</cp:lastModifiedBy>
  <cp:lastPrinted>2016-12-29T08:45:00Z</cp:lastPrinted>
  <dcterms:modified xmlns:xsi="http://www.w3.org/2001/XMLSchema-instance" xsi:type="dcterms:W3CDTF">2016-12-29T08:55:00Z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