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3dc6" w14:paraId="5dd3dc6" w:rsidRDefault="00117324" w:rsidP="00117324" w:rsidR="00117324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117324" w:rsidP="00117324" w:rsidR="00117324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117324" w:rsidP="00117324" w:rsidR="00117324" w:rsidRPr="00F649FC">
      <w:r w:rsidRPr="00F649FC">
        <w:t xml:space="preserve"> TRGOVAČKI SUD U PAZINU</w:t>
      </w:r>
    </w:p>
    <w:p w:rsidRDefault="00117324" w:rsidP="00117324" w:rsidR="00117324" w:rsidRPr="000A3AD7">
      <w:r w:rsidRPr="000A3AD7">
        <w:t xml:space="preserve">     52000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  Posl.br.: 2 St-56</w:t>
      </w:r>
      <w:r w:rsidRPr="000A3AD7">
        <w:t>/17-</w:t>
      </w:r>
      <w:r>
        <w:t>5</w:t>
      </w:r>
    </w:p>
    <w:p w:rsidRDefault="00117324" w:rsidP="00117324" w:rsidR="00117324">
      <w:pPr>
        <w:jc w:val="both"/>
      </w:pPr>
      <w:r w:rsidRPr="000A3AD7">
        <w:tab/>
      </w:r>
    </w:p>
    <w:p w:rsidRDefault="00BE2BDA" w:rsidP="00117324" w:rsidR="00BE2BDA" w:rsidRPr="000A3AD7">
      <w:pPr>
        <w:jc w:val="both"/>
      </w:pPr>
    </w:p>
    <w:p w:rsidRDefault="00117324" w:rsidP="00117324" w:rsidR="00117324" w:rsidRPr="000A3AD7">
      <w:pPr>
        <w:jc w:val="center"/>
      </w:pPr>
      <w:r w:rsidRPr="000A3AD7">
        <w:t>R E P U B L I K A  H R V A T S K A</w:t>
      </w:r>
    </w:p>
    <w:p w:rsidRDefault="00117324" w:rsidP="00117324" w:rsidR="00117324" w:rsidRPr="000A3AD7"/>
    <w:p w:rsidRDefault="00117324" w:rsidP="00117324" w:rsidR="00117324" w:rsidRPr="000A3AD7">
      <w:pPr>
        <w:jc w:val="center"/>
      </w:pPr>
      <w:r w:rsidRPr="000A3AD7">
        <w:t>R J E Š E NJ E</w:t>
      </w:r>
    </w:p>
    <w:p w:rsidRDefault="00117324" w:rsidP="00117324" w:rsidR="00117324" w:rsidRPr="000A3AD7"/>
    <w:p w:rsidRDefault="00117324" w:rsidP="00117324" w:rsidR="00117324">
      <w:pPr>
        <w:jc w:val="both"/>
      </w:pPr>
      <w:r w:rsidRPr="000A3AD7">
        <w:tab/>
        <w:t xml:space="preserve">Trgovački sud u Pazinu, po sucu Adrijani Labinjan Skok, po prijedlogu </w:t>
      </w:r>
      <w:r w:rsidR="00BE2BDA">
        <w:t>likvidatora</w:t>
      </w:r>
      <w:r w:rsidRPr="000A3AD7">
        <w:t xml:space="preserve">, radi otvaranja stečajnog postupka nad dužnikom </w:t>
      </w:r>
      <w:r w:rsidR="00BE2BDA">
        <w:t>NAVI MARINA d.o.o. u likvidaciji, Pazinska 16, Pula, OIB: 10733376077, MBS: 1300</w:t>
      </w:r>
      <w:r w:rsidR="00BE2BDA" w:rsidRPr="000558E2">
        <w:t>1225</w:t>
      </w:r>
      <w:r w:rsidR="00BE2BDA" w:rsidRPr="00BE2BDA">
        <w:t>1</w:t>
      </w:r>
      <w:r w:rsidRPr="000A3AD7">
        <w:t xml:space="preserve">, dana </w:t>
      </w:r>
      <w:r w:rsidR="00BE2BDA">
        <w:t>13. veljače</w:t>
      </w:r>
      <w:r w:rsidRPr="000A3AD7">
        <w:t xml:space="preserve"> 2017. </w:t>
      </w:r>
    </w:p>
    <w:p w:rsidRDefault="00117324" w:rsidP="00117324" w:rsidR="00117324" w:rsidRPr="000A3AD7">
      <w:pPr>
        <w:jc w:val="both"/>
      </w:pPr>
    </w:p>
    <w:p w:rsidRDefault="00117324" w:rsidP="00117324" w:rsidR="00117324" w:rsidRPr="000A3AD7">
      <w:pPr>
        <w:ind w:firstLine="708"/>
      </w:pPr>
      <w:r w:rsidRPr="000A3AD7">
        <w:tab/>
      </w:r>
      <w:r w:rsidRPr="000A3AD7">
        <w:tab/>
      </w:r>
      <w:r w:rsidRPr="000A3AD7">
        <w:tab/>
      </w:r>
      <w:r w:rsidRPr="000A3AD7">
        <w:tab/>
        <w:t xml:space="preserve">     r i j e š i o   j e</w:t>
      </w:r>
    </w:p>
    <w:p w:rsidRDefault="00117324" w:rsidP="00117324" w:rsidR="00117324" w:rsidRPr="000A3AD7">
      <w:pPr>
        <w:jc w:val="both"/>
      </w:pPr>
    </w:p>
    <w:p w:rsidRDefault="00BE2BDA" w:rsidP="00117324" w:rsidR="00117324" w:rsidRPr="000A3AD7">
      <w:pPr>
        <w:jc w:val="both"/>
        <w:rPr>
          <w:lang w:val="pl-PL"/>
        </w:rPr>
      </w:pPr>
      <w:r>
        <w:rPr>
          <w:lang w:val="pl-PL"/>
        </w:rPr>
        <w:tab/>
      </w:r>
      <w:r w:rsidR="00117324" w:rsidRPr="000A3AD7">
        <w:rPr>
          <w:lang w:val="pl-PL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117324">
        <w:t>NAVI MARINA d.o.o. u likvidaciji, Pula, Pazinska 16, OIB: 10733376077, MBS: 1300</w:t>
      </w:r>
      <w:r w:rsidR="00117324" w:rsidRPr="000558E2">
        <w:t>12251</w:t>
      </w:r>
      <w:r w:rsidR="00117324" w:rsidRPr="000A3AD7">
        <w:rPr>
          <w:lang w:val="pl-PL"/>
        </w:rPr>
        <w:t xml:space="preserve">, te se odlučuje održati ročište, pa se </w:t>
      </w:r>
      <w:r w:rsidR="00117324" w:rsidRPr="000A3AD7">
        <w:rPr>
          <w:b/>
          <w:lang w:val="pl-PL"/>
        </w:rPr>
        <w:t xml:space="preserve">ročište zakazuje za dan </w:t>
      </w:r>
      <w:r w:rsidR="00117324">
        <w:rPr>
          <w:b/>
          <w:lang w:val="pl-PL"/>
        </w:rPr>
        <w:t>2. ožujka</w:t>
      </w:r>
      <w:r w:rsidR="00117324" w:rsidRPr="000A3AD7">
        <w:rPr>
          <w:b/>
          <w:lang w:val="pl-PL"/>
        </w:rPr>
        <w:t xml:space="preserve"> 2017. u </w:t>
      </w:r>
      <w:r w:rsidR="00117324">
        <w:rPr>
          <w:b/>
          <w:lang w:val="pl-PL"/>
        </w:rPr>
        <w:t>10</w:t>
      </w:r>
      <w:r w:rsidR="00117324" w:rsidRPr="000A3AD7">
        <w:rPr>
          <w:b/>
          <w:lang w:val="pl-PL"/>
        </w:rPr>
        <w:t>:</w:t>
      </w:r>
      <w:r w:rsidR="00117324">
        <w:rPr>
          <w:b/>
          <w:lang w:val="pl-PL"/>
        </w:rPr>
        <w:t>30</w:t>
      </w:r>
      <w:r w:rsidR="00117324" w:rsidRPr="000A3AD7">
        <w:rPr>
          <w:b/>
          <w:lang w:val="pl-PL"/>
        </w:rPr>
        <w:t xml:space="preserve"> sati, u</w:t>
      </w:r>
      <w:r w:rsidR="00117324" w:rsidRPr="000A3AD7">
        <w:rPr>
          <w:b/>
        </w:rPr>
        <w:t xml:space="preserve"> Trgovačkom sudu u Pazinu, Dršćevka 1, sudnica 5</w:t>
      </w:r>
      <w:r w:rsidR="00117324" w:rsidRPr="000A3AD7">
        <w:t>,</w:t>
      </w:r>
      <w:r w:rsidR="00117324" w:rsidRPr="000A3AD7">
        <w:rPr>
          <w:lang w:val="pl-PL"/>
        </w:rPr>
        <w:t xml:space="preserve"> na koje se pozivaju: </w:t>
      </w:r>
    </w:p>
    <w:p w:rsidRDefault="00117324" w:rsidP="00117324" w:rsidR="00117324" w:rsidRPr="000A3AD7">
      <w:pPr>
        <w:jc w:val="both"/>
      </w:pPr>
      <w:r w:rsidRPr="000A3AD7">
        <w:rPr>
          <w:lang w:val="pl-PL"/>
        </w:rPr>
        <w:tab/>
      </w:r>
      <w:r w:rsidRPr="000A3AD7">
        <w:rPr>
          <w:lang w:val="pl-PL"/>
        </w:rPr>
        <w:tab/>
      </w:r>
      <w:r w:rsidRPr="000A3AD7">
        <w:rPr>
          <w:lang w:val="sv-SE"/>
        </w:rPr>
        <w:t xml:space="preserve">- </w:t>
      </w:r>
      <w:r w:rsidR="00BE2BDA">
        <w:rPr>
          <w:lang w:val="sv-SE"/>
        </w:rPr>
        <w:t>likvidator Mario Kruljac, Zagreb, Vinogradska cesta 27</w:t>
      </w:r>
      <w:r w:rsidRPr="000A3AD7">
        <w:t>,</w:t>
      </w:r>
    </w:p>
    <w:p w:rsidRDefault="00117324" w:rsidP="00117324" w:rsidR="00117324">
      <w:pPr>
        <w:jc w:val="both"/>
      </w:pPr>
      <w:r w:rsidRPr="000A3AD7">
        <w:tab/>
      </w:r>
      <w:r w:rsidRPr="000A3AD7">
        <w:tab/>
        <w:t xml:space="preserve">- dužnik </w:t>
      </w:r>
      <w:r>
        <w:t>NAVI MARINA d.o.o. u likvidaciji, Pula, Pazinska 16, OIB: 10733376077, MBS: 1300</w:t>
      </w:r>
      <w:r w:rsidRPr="000558E2">
        <w:t>12251</w:t>
      </w:r>
      <w:r w:rsidRPr="000A3AD7">
        <w:t xml:space="preserve">, </w:t>
      </w:r>
    </w:p>
    <w:p w:rsidRDefault="00BE2BDA" w:rsidP="00117324" w:rsidR="00BE2BDA" w:rsidRPr="000A3AD7">
      <w:pPr>
        <w:jc w:val="both"/>
      </w:pPr>
      <w:r>
        <w:tab/>
      </w:r>
      <w:r>
        <w:tab/>
        <w:t>- FINA, Regionalni centar Rijeka, F. Kurelca 8</w:t>
      </w:r>
    </w:p>
    <w:p w:rsidRDefault="00117324" w:rsidP="00117324" w:rsidR="00117324" w:rsidRPr="000A3AD7">
      <w:pPr>
        <w:jc w:val="both"/>
        <w:rPr>
          <w:lang w:val="sv-SE"/>
        </w:rPr>
      </w:pPr>
      <w:r w:rsidRPr="000A3AD7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117324" w:rsidP="00117324" w:rsidR="00117324" w:rsidRPr="000A3AD7">
      <w:pPr>
        <w:jc w:val="both"/>
        <w:rPr>
          <w:lang w:val="sv-SE"/>
        </w:rPr>
      </w:pPr>
    </w:p>
    <w:p w:rsidRDefault="00117324" w:rsidP="00117324" w:rsidR="00117324" w:rsidRPr="000A3AD7">
      <w:pPr>
        <w:jc w:val="both"/>
      </w:pPr>
    </w:p>
    <w:p w:rsidRDefault="00117324" w:rsidP="00117324" w:rsidR="00117324" w:rsidRPr="000A3AD7">
      <w:pPr>
        <w:jc w:val="center"/>
      </w:pPr>
      <w:r w:rsidRPr="000A3AD7">
        <w:t xml:space="preserve">U Pazinu </w:t>
      </w:r>
      <w:r>
        <w:t>13. veljače</w:t>
      </w:r>
      <w:r w:rsidRPr="000A3AD7">
        <w:t xml:space="preserve"> 2017.</w:t>
      </w:r>
    </w:p>
    <w:p w:rsidRDefault="00117324" w:rsidP="00117324" w:rsidR="00117324" w:rsidRPr="000A3AD7">
      <w:pPr>
        <w:jc w:val="center"/>
      </w:pPr>
    </w:p>
    <w:p w:rsidRDefault="00117324" w:rsidP="00117324" w:rsidR="00117324" w:rsidRPr="000A3AD7">
      <w:pPr>
        <w:jc w:val="center"/>
      </w:pPr>
      <w:r w:rsidRPr="000A3AD7">
        <w:t xml:space="preserve">                                                             </w:t>
      </w:r>
      <w:r w:rsidRPr="000A3AD7">
        <w:tab/>
        <w:t xml:space="preserve"> </w:t>
      </w:r>
      <w:r w:rsidRPr="000A3AD7">
        <w:tab/>
      </w:r>
      <w:r w:rsidRPr="000A3AD7">
        <w:tab/>
        <w:t xml:space="preserve">          Sudac</w:t>
      </w:r>
    </w:p>
    <w:p w:rsidRDefault="00117324" w:rsidP="00117324" w:rsidR="00117324">
      <w:pPr>
        <w:jc w:val="center"/>
      </w:pPr>
      <w:r w:rsidRPr="00F649FC">
        <w:tab/>
        <w:t xml:space="preserve">                                                                  </w:t>
      </w:r>
      <w:r w:rsidRPr="00F649FC">
        <w:tab/>
      </w:r>
      <w:r w:rsidRPr="00F649FC">
        <w:tab/>
      </w:r>
      <w:r>
        <w:t xml:space="preserve">       </w:t>
      </w:r>
      <w:r w:rsidRPr="00F649FC">
        <w:t>Adrijana Labinjan Skok, v.r.</w:t>
      </w:r>
    </w:p>
    <w:p w:rsidRDefault="00BE2BDA" w:rsidP="00117324" w:rsidR="00BE2BDA">
      <w:pPr>
        <w:jc w:val="center"/>
      </w:pPr>
    </w:p>
    <w:p w:rsidRDefault="00BE2BDA" w:rsidP="00117324" w:rsidR="00BE2BDA" w:rsidRPr="00F649FC">
      <w:pPr>
        <w:jc w:val="center"/>
      </w:pPr>
    </w:p>
    <w:p w:rsidRDefault="00117324" w:rsidP="00117324" w:rsidR="00117324" w:rsidRPr="00F649FC">
      <w:pPr>
        <w:jc w:val="both"/>
      </w:pPr>
    </w:p>
    <w:p w:rsidRDefault="00117324" w:rsidP="00117324" w:rsidR="00117324" w:rsidRPr="00F649FC">
      <w:pPr>
        <w:jc w:val="both"/>
      </w:pPr>
      <w:r w:rsidRPr="00F649FC">
        <w:t>UPUTA O PRAVNOM LIJEKU:</w:t>
      </w:r>
    </w:p>
    <w:p w:rsidRDefault="00117324" w:rsidP="00117324" w:rsidR="00117324" w:rsidRPr="00F649FC">
      <w:pPr>
        <w:jc w:val="both"/>
      </w:pPr>
      <w:r w:rsidRPr="00F649FC">
        <w:t>Protiv ovog rješenja nije dopuštena posebna žalba (čl. 115. st. 1. SZ-a).</w:t>
      </w:r>
    </w:p>
    <w:p w:rsidRDefault="00117324" w:rsidP="00117324" w:rsidR="00117324" w:rsidRPr="00F649FC">
      <w:pPr>
        <w:jc w:val="both"/>
      </w:pPr>
    </w:p>
    <w:p w:rsidRDefault="00117324" w:rsidP="00117324" w:rsidR="00117324">
      <w:pPr>
        <w:jc w:val="both"/>
      </w:pPr>
      <w:r w:rsidRPr="00F649FC">
        <w:t>DNA:</w:t>
      </w:r>
    </w:p>
    <w:p w:rsidRDefault="00BE2BDA" w:rsidP="00117324" w:rsidR="00BE2BDA" w:rsidRPr="00BE2BDA">
      <w:pPr>
        <w:jc w:val="both"/>
        <w:rPr>
          <w:lang w:val="sv-SE"/>
        </w:rPr>
      </w:pPr>
      <w:r w:rsidRPr="00A64C87">
        <w:rPr>
          <w:lang w:val="sv-SE"/>
        </w:rPr>
        <w:t xml:space="preserve">- </w:t>
      </w:r>
      <w:r>
        <w:rPr>
          <w:lang w:val="sv-SE"/>
        </w:rPr>
        <w:t>likvidator</w:t>
      </w:r>
      <w:r w:rsidRPr="00A64C87">
        <w:rPr>
          <w:lang w:val="sv-SE"/>
        </w:rPr>
        <w:t xml:space="preserve"> </w:t>
      </w:r>
      <w:r>
        <w:rPr>
          <w:lang w:val="sv-SE"/>
        </w:rPr>
        <w:t>Mario Kruljac, Zagreb, Vinogradska cesta 27</w:t>
      </w:r>
    </w:p>
    <w:p w:rsidRDefault="00117324" w:rsidP="00117324" w:rsidR="00117324" w:rsidRPr="00F649FC">
      <w:pPr>
        <w:jc w:val="both"/>
        <w:rPr>
          <w:lang w:val="sv-SE"/>
        </w:rPr>
      </w:pPr>
      <w:r w:rsidRPr="00F649FC">
        <w:t xml:space="preserve">- dužnik </w:t>
      </w:r>
      <w:r>
        <w:t xml:space="preserve">NAVI MARINA d.o.o. u likvidaciji, Pula, Pazinska 16 </w:t>
      </w:r>
    </w:p>
    <w:p w:rsidRDefault="00BE2BDA" w:rsidP="00117324" w:rsidR="00BE2BDA" w:rsidRPr="00BE2BDA">
      <w:pPr>
        <w:jc w:val="both"/>
      </w:pPr>
      <w:r w:rsidRPr="00F649FC">
        <w:rPr>
          <w:lang w:val="sv-SE"/>
        </w:rPr>
        <w:t xml:space="preserve">- </w:t>
      </w:r>
      <w:r>
        <w:t>FINA, Regionalni centar Rijeka, F. Kurelca 8</w:t>
      </w:r>
    </w:p>
    <w:p w:rsidRDefault="00117324" w:rsidP="00C26CA5" w:rsidR="00117324">
      <w:pPr>
        <w:jc w:val="both"/>
      </w:pPr>
      <w:r w:rsidRPr="00F649FC">
        <w:t>- e-Oglasna ploča sudova 8 dana</w:t>
      </w:r>
    </w:p>
    <w:p w:rsidRDefault="00117324" w:rsidP="00117324" w:rsidR="00117324"/>
    <w:p w:rsidRDefault="00C26CA5" w:rsidR="00500701"/>
    <w:sectPr w:rsidSect="00BE2BDA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CA5" w:rsidR="00000000">
      <w:r>
        <w:separator/>
      </w:r>
    </w:p>
  </w:endnote>
  <w:endnote w:id="0" w:type="continuationSeparator">
    <w:p w:rsidRDefault="00C26CA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CA5" w:rsidR="00000000">
      <w:r>
        <w:separator/>
      </w:r>
    </w:p>
  </w:footnote>
  <w:footnote w:id="0" w:type="continuationSeparator">
    <w:p w:rsidRDefault="00C26CA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E2BD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6CA5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C26CA5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324"/>
    <w:rsid w:val="00117324"/>
    <w:rsid w:val="00554328"/>
    <w:rsid w:val="00985388"/>
    <w:rsid w:val="00BE2BDA"/>
    <w:rsid w:val="00C2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732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73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732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73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732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C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C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C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C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732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73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732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73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732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C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C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C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C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St-56/2017</izvorni_sadrzaj>
    <derivirana_varijabla naziv="DomainObject.Predmet.OznakaBroj_1">St-56/2017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 MARINA d.o.o. u likvidaciji, PULA</izvorni_sadrzaj>
    <derivirana_varijabla naziv="DomainObject.Predmet.ProtustrankaFormated_1">  NAVI MARINA d.o.o. u likvidaciji, PULA</derivirana_varijabla>
  </DomainObject.Predmet.ProtustrankaFormated>
  <DomainObject.Predmet.ProtustrankaFormatedOIB>
    <izvorni_sadrzaj>  NAVI MARINA d.o.o. u likvidaciji, PULA, OIB 10733376077</izvorni_sadrzaj>
    <derivirana_varijabla naziv="DomainObject.Predmet.ProtustrankaFormatedOIB_1">  NAVI MARINA d.o.o. u likvidaciji, PULA, OIB 10733376077</derivirana_varijabla>
  </DomainObject.Predmet.ProtustrankaFormatedOIB>
  <DomainObject.Predmet.ProtustrankaFormatedWithAdress>
    <izvorni_sadrzaj> NAVI MARINA d.o.o. u likvidaciji, PULA, Pazinska 16, 52100 Pula</izvorni_sadrzaj>
    <derivirana_varijabla naziv="DomainObject.Predmet.ProtustrankaFormatedWithAdress_1"> NAVI MARINA d.o.o. u likvidaciji, PULA, Pazinska 16, 52100 Pula</derivirana_varijabla>
  </DomainObject.Predmet.ProtustrankaFormatedWithAdress>
  <DomainObject.Predmet.ProtustrankaFormatedWithAdressOIB>
    <izvorni_sadrzaj> NAVI MARINA d.o.o. u likvidaciji, PULA, OIB 10733376077, Pazinska 16, 52100 Pula</izvorni_sadrzaj>
    <derivirana_varijabla naziv="DomainObject.Predmet.ProtustrankaFormatedWithAdressOIB_1"> NAVI MARINA d.o.o. u likvidaciji, PULA, OIB 10733376077, Pazinska 16, 52100 Pula</derivirana_varijabla>
  </DomainObject.Predmet.ProtustrankaFormatedWithAdressOIB>
  <DomainObject.Predmet.ProtustrankaWithAdress>
    <izvorni_sadrzaj>NAVI MARINA d.o.o. u likvidaciji, PULA Pazinska 16, 52100 Pula</izvorni_sadrzaj>
    <derivirana_varijabla naziv="DomainObject.Predmet.ProtustrankaWithAdress_1">NAVI MARINA d.o.o. u likvidaciji, PULA Pazinska 16, 52100 Pula</derivirana_varijabla>
  </DomainObject.Predmet.ProtustrankaWithAdress>
  <DomainObject.Predmet.ProtustrankaWithAdressOIB>
    <izvorni_sadrzaj>NAVI MARINA d.o.o. u likvidaciji, PULA, OIB 10733376077, Pazinska 16, 52100 Pula</izvorni_sadrzaj>
    <derivirana_varijabla naziv="DomainObject.Predmet.ProtustrankaWithAdressOIB_1">NAVI MARINA d.o.o. u likvidaciji, PULA, OIB 10733376077, Pazinska 16, 52100 Pula</derivirana_varijabla>
  </DomainObject.Predmet.ProtustrankaWithAdressOIB>
  <DomainObject.Predmet.ProtustrankaNazivFormated>
    <izvorni_sadrzaj>NAVI MARINA d.o.o. u likvidaciji, PULA</izvorni_sadrzaj>
    <derivirana_varijabla naziv="DomainObject.Predmet.ProtustrankaNazivFormated_1">NAVI MARINA d.o.o. u likvidaciji, PULA</derivirana_varijabla>
  </DomainObject.Predmet.ProtustrankaNazivFormated>
  <DomainObject.Predmet.ProtustrankaNazivFormatedOIB>
    <izvorni_sadrzaj>NAVI MARINA d.o.o. u likvidaciji, PULA, OIB 10733376077</izvorni_sadrzaj>
    <derivirana_varijabla naziv="DomainObject.Predmet.ProtustrankaNazivFormatedOIB_1">NAVI MARINA d.o.o. u likvidaciji, PULA, OIB 10733376077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MARIO KRULJAC, ZAGREB</izvorni_sadrzaj>
    <derivirana_varijabla naziv="DomainObject.Predmet.StrankaFormated_1">  Likvidator MARIO KRULJAC, ZAGREB</derivirana_varijabla>
  </DomainObject.Predmet.StrankaFormated>
  <DomainObject.Predmet.StrankaFormatedOIB>
    <izvorni_sadrzaj>  Likvidator MARIO KRULJAC, ZAGREB, OIB 71662187161</izvorni_sadrzaj>
    <derivirana_varijabla naziv="DomainObject.Predmet.StrankaFormatedOIB_1">  Likvidator MARIO KRULJAC, ZAGREB, OIB 71662187161</derivirana_varijabla>
  </DomainObject.Predmet.StrankaFormatedOIB>
  <DomainObject.Predmet.StrankaFormatedWithAdress>
    <izvorni_sadrzaj> Likvidator MARIO KRULJAC, ZAGREB, Vinogradska Cesta 27, 10000 Zagreb</izvorni_sadrzaj>
    <derivirana_varijabla naziv="DomainObject.Predmet.StrankaFormatedWithAdress_1"> Likvidator MARIO KRULJAC, ZAGREB, Vinogradska Cesta 27, 10000 Zagreb</derivirana_varijabla>
  </DomainObject.Predmet.StrankaFormatedWithAdress>
  <DomainObject.Predmet.StrankaFormatedWithAdressOIB>
    <izvorni_sadrzaj> Likvidator MARIO KRULJAC, ZAGREB, OIB 71662187161, Vinogradska Cesta 27, 10000 Zagreb</izvorni_sadrzaj>
    <derivirana_varijabla naziv="DomainObject.Predmet.StrankaFormatedWithAdressOIB_1"> Likvidator MARIO KRULJAC, ZAGREB, OIB 71662187161, Vinogradska Cesta 27, 10000 Zagreb</derivirana_varijabla>
  </DomainObject.Predmet.StrankaFormatedWithAdressOIB>
  <DomainObject.Predmet.StrankaWithAdress>
    <izvorni_sadrzaj>Likvidator MARIO KRULJAC, ZAGREB Vinogradska Cesta 27,10000 Zagreb</izvorni_sadrzaj>
    <derivirana_varijabla naziv="DomainObject.Predmet.StrankaWithAdress_1">Likvidator MARIO KRULJAC, ZAGREB Vinogradska Cesta 27,10000 Zagreb</derivirana_varijabla>
  </DomainObject.Predmet.StrankaWithAdress>
  <DomainObject.Predmet.StrankaWithAdressOIB>
    <izvorni_sadrzaj>Likvidator MARIO KRULJAC, ZAGREB, OIB 71662187161, Vinogradska Cesta 27,10000 Zagreb</izvorni_sadrzaj>
    <derivirana_varijabla naziv="DomainObject.Predmet.StrankaWithAdressOIB_1">Likvidator MARIO KRULJAC, ZAGREB, OIB 71662187161, Vinogradska Cesta 27,10000 Zagreb</derivirana_varijabla>
  </DomainObject.Predmet.StrankaWithAdressOIB>
  <DomainObject.Predmet.StrankaNazivFormated>
    <izvorni_sadrzaj>Likvidator MARIO KRULJAC, ZAGREB</izvorni_sadrzaj>
    <derivirana_varijabla naziv="DomainObject.Predmet.StrankaNazivFormated_1">Likvidator MARIO KRULJAC, ZAGREB</derivirana_varijabla>
  </DomainObject.Predmet.StrankaNazivFormated>
  <DomainObject.Predmet.StrankaNazivFormatedOIB>
    <izvorni_sadrzaj>Likvidator MARIO KRULJAC, ZAGREB, OIB 71662187161</izvorni_sadrzaj>
    <derivirana_varijabla naziv="DomainObject.Predmet.StrankaNazivFormatedOIB_1">Likvidator MARIO KRULJAC, ZAGREB, OIB 71662187161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Likvidator MARIO KRULJAC, ZAGREB</item>
    </izvorni_sadrzaj>
    <derivirana_varijabla naziv="DomainObject.Predmet.StrankaListFormated_1">
      <item>Likvidator MARIO KRULJAC, ZAGREB</item>
    </derivirana_varijabla>
  </DomainObject.Predmet.StrankaListFormated>
  <DomainObject.Predmet.StrankaListFormatedOIB>
    <izvorni_sadrzaj>
      <item>Likvidator MARIO KRULJAC, ZAGREB, OIB 71662187161</item>
    </izvorni_sadrzaj>
    <derivirana_varijabla naziv="DomainObject.Predmet.StrankaListFormatedOIB_1">
      <item>Likvidator MARIO KRULJAC, ZAGREB, OIB 71662187161</item>
    </derivirana_varijabla>
  </DomainObject.Predmet.StrankaListFormatedOIB>
  <DomainObject.Predmet.StrankaListFormatedWithAdress>
    <izvorni_sadrzaj>
      <item>Likvidator MARIO KRULJAC, ZAGREB, Vinogradska Cesta 27, 10000 Zagreb</item>
    </izvorni_sadrzaj>
    <derivirana_varijabla naziv="DomainObject.Predmet.StrankaListFormatedWithAdress_1">
      <item>Likvidator MARIO KRULJAC, ZAGREB, Vinogradska Cesta 27, 10000 Zagreb</item>
    </derivirana_varijabla>
  </DomainObject.Predmet.StrankaListFormatedWithAdress>
  <DomainObject.Predmet.StrankaListFormatedWithAdressOIB>
    <izvorni_sadrzaj>
      <item>Likvidator MARIO KRULJAC, ZAGREB, OIB 71662187161, Vinogradska Cesta 27, 10000 Zagreb</item>
    </izvorni_sadrzaj>
    <derivirana_varijabla naziv="DomainObject.Predmet.StrankaListFormatedWithAdressOIB_1">
      <item>Likvidator MARIO KRULJAC, ZAGREB, OIB 71662187161, Vinogradska Cesta 27, 10000 Zagreb</item>
    </derivirana_varijabla>
  </DomainObject.Predmet.StrankaListFormatedWithAdressOIB>
  <DomainObject.Predmet.StrankaListNazivFormated>
    <izvorni_sadrzaj>
      <item>Likvidator MARIO KRULJAC, ZAGREB</item>
    </izvorni_sadrzaj>
    <derivirana_varijabla naziv="DomainObject.Predmet.StrankaListNazivFormated_1">
      <item>Likvidator MARIO KRULJAC, ZAGREB</item>
    </derivirana_varijabla>
  </DomainObject.Predmet.StrankaListNazivFormated>
  <DomainObject.Predmet.StrankaListNazivFormatedOIB>
    <izvorni_sadrzaj>
      <item>Likvidator MARIO KRULJAC, ZAGREB, OIB 71662187161</item>
    </izvorni_sadrzaj>
    <derivirana_varijabla naziv="DomainObject.Predmet.StrankaListNazivFormatedOIB_1">
      <item>Likvidator MARIO KRULJAC, ZAGREB, OIB 71662187161</item>
    </derivirana_varijabla>
  </DomainObject.Predmet.StrankaListNazivFormatedOIB>
  <DomainObject.Predmet.ProtuStrankaListFormated>
    <izvorni_sadrzaj>
      <item>NAVI MARINA d.o.o. u likvidaciji, PULA</item>
    </izvorni_sadrzaj>
    <derivirana_varijabla naziv="DomainObject.Predmet.ProtuStrankaListFormated_1">
      <item>NAVI MARINA d.o.o. u likvidaciji, PULA</item>
    </derivirana_varijabla>
  </DomainObject.Predmet.ProtuStrankaListFormated>
  <DomainObject.Predmet.ProtuStrankaListFormatedOIB>
    <izvorni_sadrzaj>
      <item>NAVI MARINA d.o.o. u likvidaciji, PULA, OIB 10733376077</item>
    </izvorni_sadrzaj>
    <derivirana_varijabla naziv="DomainObject.Predmet.ProtuStrankaListFormatedOIB_1">
      <item>NAVI MARINA d.o.o. u likvidaciji, PULA, OIB 10733376077</item>
    </derivirana_varijabla>
  </DomainObject.Predmet.ProtuStrankaListFormatedOIB>
  <DomainObject.Predmet.ProtuStrankaListFormatedWithAdress>
    <izvorni_sadrzaj>
      <item>NAVI MARINA d.o.o. u likvidaciji, PULA, Pazinska 16, 52100 Pula</item>
    </izvorni_sadrzaj>
    <derivirana_varijabla naziv="DomainObject.Predmet.ProtuStrankaListFormatedWithAdress_1">
      <item>NAVI MARINA d.o.o. u likvidaciji, PULA, Pazinska 16, 52100 Pula</item>
    </derivirana_varijabla>
  </DomainObject.Predmet.ProtuStrankaListFormatedWithAdress>
  <DomainObject.Predmet.ProtuStrankaListFormatedWithAdressOIB>
    <izvorni_sadrzaj>
      <item>NAVI MARINA d.o.o. u likvidaciji, PULA, OIB 10733376077, Pazinska 16, 52100 Pula</item>
    </izvorni_sadrzaj>
    <derivirana_varijabla naziv="DomainObject.Predmet.ProtuStrankaListFormatedWithAdressOIB_1">
      <item>NAVI MARINA d.o.o. u likvidaciji, PULA, OIB 10733376077, Pazinska 16, 52100 Pula</item>
    </derivirana_varijabla>
  </DomainObject.Predmet.ProtuStrankaListFormatedWithAdressOIB>
  <DomainObject.Predmet.ProtuStrankaListNazivFormated>
    <izvorni_sadrzaj>
      <item>NAVI MARINA d.o.o. u likvidaciji, PULA</item>
    </izvorni_sadrzaj>
    <derivirana_varijabla naziv="DomainObject.Predmet.ProtuStrankaListNazivFormated_1">
      <item>NAVI MARINA d.o.o. u likvidaciji, PULA</item>
    </derivirana_varijabla>
  </DomainObject.Predmet.ProtuStrankaListNazivFormated>
  <DomainObject.Predmet.ProtuStrankaListNazivFormatedOIB>
    <izvorni_sadrzaj>
      <item>NAVI MARINA d.o.o. u likvidaciji, PULA, OIB 10733376077</item>
    </izvorni_sadrzaj>
    <derivirana_varijabla naziv="DomainObject.Predmet.ProtuStrankaListNazivFormatedOIB_1">
      <item>NAVI MARINA d.o.o. u likvidaciji, PULA, OIB 10733376077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MARIO KRULJAC, ZAGREB</izvorni_sadrzaj>
    <derivirana_varijabla naziv="DomainObject.Predmet.StrankaIDrugi_1">Likvidator MARIO KRULJAC, ZAGREB</derivirana_varijabla>
  </DomainObject.Predmet.StrankaIDrugi>
  <DomainObject.Predmet.ProtustrankaIDrugi>
    <izvorni_sadrzaj>NAVI MARINA d.o.o. u likvidaciji, PULA</izvorni_sadrzaj>
    <derivirana_varijabla naziv="DomainObject.Predmet.ProtustrankaIDrugi_1">NAVI MARINA d.o.o. u likvidaciji, PULA</derivirana_varijabla>
  </DomainObject.Predmet.ProtustrankaIDrugi>
  <DomainObject.Predmet.StrankaIDrugiAdressOIB>
    <izvorni_sadrzaj>Likvidator MARIO KRULJAC, ZAGREB, OIB 71662187161, Vinogradska Cesta 27, 10000 Zagreb</izvorni_sadrzaj>
    <derivirana_varijabla naziv="DomainObject.Predmet.StrankaIDrugiAdressOIB_1">Likvidator MARIO KRULJAC, ZAGREB, OIB 71662187161, Vinogradska Cesta 27, 10000 Zagreb</derivirana_varijabla>
  </DomainObject.Predmet.StrankaIDrugiAdressOIB>
  <DomainObject.Predmet.ProtustrankaIDrugiAdressOIB>
    <izvorni_sadrzaj>NAVI MARINA d.o.o. u likvidaciji, PULA, OIB 10733376077, Pazinska 16, 52100 Pula</izvorni_sadrzaj>
    <derivirana_varijabla naziv="DomainObject.Predmet.ProtustrankaIDrugiAdressOIB_1">NAVI MARINA d.o.o. u likvidaciji, PULA, OIB 10733376077, Pazinska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MARIO KRULJAC, ZAGREB</item>
      <item>NAVI MARINA d.o.o. u likvidaciji, PULA</item>
    </izvorni_sadrzaj>
    <derivirana_varijabla naziv="DomainObject.Predmet.SudioniciListNaziv_1">
      <item>Likvidator MARIO KRULJAC, ZAGREB</item>
      <item>NAVI MARINA d.o.o. u likvidaciji, PULA</item>
    </derivirana_varijabla>
  </DomainObject.Predmet.SudioniciListNaziv>
  <DomainObject.Predmet.SudioniciListAdressOIB>
    <izvorni_sadrzaj>
      <item>Likvidator MARIO KRULJAC, ZAGREB, OIB 71662187161, Vinogradska Cesta 27,10000 Zagreb</item>
      <item>NAVI MARINA d.o.o. u likvidaciji, PULA, OIB 10733376077, Pazinska 16,52100 Pula</item>
    </izvorni_sadrzaj>
    <derivirana_varijabla naziv="DomainObject.Predmet.SudioniciListAdressOIB_1">
      <item>Likvidator MARIO KRULJAC, ZAGREB, OIB 71662187161, Vinogradska Cesta 27,10000 Zagreb</item>
      <item>NAVI MARINA d.o.o. u likvidaciji, PULA, OIB 10733376077, Pazinska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71662187161</item>
      <item>, OIB 10733376077</item>
    </izvorni_sadrzaj>
    <derivirana_varijabla naziv="DomainObject.Predmet.SudioniciListNazivOIB_1">
      <item>, OIB 71662187161</item>
      <item>, OIB 10733376077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1268</properties:Characters>
  <properties:Lines>46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2017-02-13T11:11:00Z</dcterms:created>
  <dc:creator>Jasmina Matika</dc:creator>
  <cp:lastModifiedBy>Jasmina Matika</cp:lastModifiedBy>
  <dcterms:modified xmlns:xsi="http://www.w3.org/2001/XMLSchema-instance" xsi:type="dcterms:W3CDTF">2017-02-13T11:29:00Z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