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f48c" w14:paraId="c8df48c" w:rsidRDefault="003324A8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042807">
        <w:rPr>
          <w:sz w:val="24"/>
        </w:rPr>
        <w:t>52/2017-5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EB0DD1">
        <w:rPr>
          <w:sz w:val="24"/>
          <w:szCs w:val="24"/>
        </w:rPr>
        <w:t>VUKAS TRANSPORT j.d.o.o Tominovac 62, OIB 75977425877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042807">
        <w:rPr>
          <w:b/>
          <w:sz w:val="24"/>
        </w:rPr>
        <w:t>13.lipnja</w:t>
      </w:r>
      <w:r w:rsidR="00831D5A">
        <w:rPr>
          <w:b/>
          <w:sz w:val="24"/>
        </w:rPr>
        <w:t xml:space="preserve"> 2017. u </w:t>
      </w:r>
      <w:r w:rsidR="006706FB">
        <w:rPr>
          <w:b/>
          <w:sz w:val="24"/>
        </w:rPr>
        <w:t>9</w:t>
      </w:r>
      <w:r w:rsidR="00EB0DD1">
        <w:rPr>
          <w:b/>
          <w:sz w:val="24"/>
        </w:rPr>
        <w:t>,</w:t>
      </w:r>
      <w:r w:rsidR="00042807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EB0DD1">
        <w:rPr>
          <w:sz w:val="24"/>
          <w:szCs w:val="24"/>
        </w:rPr>
        <w:t>Robert Vukas</w:t>
      </w:r>
      <w:r w:rsidR="00AF30F8">
        <w:rPr>
          <w:sz w:val="24"/>
          <w:szCs w:val="24"/>
        </w:rPr>
        <w:t>, Tominovac 62, OIB 85313535442</w:t>
      </w:r>
      <w:r w:rsidR="00042807">
        <w:rPr>
          <w:sz w:val="24"/>
          <w:szCs w:val="24"/>
        </w:rPr>
        <w:t>,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AF30F8">
        <w:rPr>
          <w:sz w:val="24"/>
        </w:rPr>
        <w:t>Robertu Vukasu, Tominovac 62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042807">
        <w:rPr>
          <w:sz w:val="24"/>
        </w:rPr>
        <w:t>17.svibnja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42807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2807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324A8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705C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944D0"/>
    <w:rsid w:val="007B1A28"/>
    <w:rsid w:val="007B3848"/>
    <w:rsid w:val="007B623F"/>
    <w:rsid w:val="007C7E94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8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3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8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3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VUKAS TRANSPORT j.d.o.o. za usluge, ugostiteljstvo i poljoprivredu</izvorni_sadrzaj>
    <derivirana_varijabla naziv="DomainObject.Predmet.ProtustrankaFormated_1">  VUKAS TRANSPORT j.d.o.o. za usluge, ugostiteljstvo i poljoprivredu</derivirana_varijabla>
  </DomainObject.Predmet.ProtustrankaFormated>
  <DomainObject.Predmet.ProtustrankaFormatedOIB>
    <izvorni_sadrzaj>  VUKAS TRANSPORT j.d.o.o. za usluge, ugostiteljstvo i poljoprivredu, OIB 75977425877</izvorni_sadrzaj>
    <derivirana_varijabla naziv="DomainObject.Predmet.ProtustrankaFormatedOIB_1">  VUKAS TRANSPORT j.d.o.o. za usluge, ugostiteljstvo i poljoprivredu, OIB 75977425877</derivirana_varijabla>
  </DomainObject.Predmet.ProtustrankaFormatedOIB>
  <DomainObject.Predmet.ProtustrankaFormatedWithAdress>
    <izvorni_sadrzaj> VUKAS TRANSPORT j.d.o.o. za usluge, ugostiteljstvo i poljoprivredu, Tominovac 62, 34340 Tominovac</izvorni_sadrzaj>
    <derivirana_varijabla naziv="DomainObject.Predmet.ProtustrankaFormatedWithAdress_1"> VUKAS TRANSPORT j.d.o.o. za usluge, ugostiteljstvo i poljoprivredu, Tominovac 62, 34340 Tominovac</derivirana_varijabla>
  </DomainObject.Predmet.ProtustrankaFormatedWithAdress>
  <DomainObject.Predmet.ProtustrankaFormatedWithAdressOIB>
    <izvorni_sadrzaj> VUKAS TRANSPORT j.d.o.o. za usluge, ugostiteljstvo i poljoprivredu, OIB 75977425877, Tominovac 62, 34340 Tominovac</izvorni_sadrzaj>
    <derivirana_varijabla naziv="DomainObject.Predmet.ProtustrankaFormatedWithAdressOIB_1"> VUKAS TRANSPORT j.d.o.o. za usluge, ugostiteljstvo i poljoprivredu, OIB 75977425877, Tominovac 62, 34340 Tominovac</derivirana_varijabla>
  </DomainObject.Predmet.ProtustrankaFormatedWithAdressOIB>
  <DomainObject.Predmet.ProtustrankaWithAdress>
    <izvorni_sadrzaj>VUKAS TRANSPORT j.d.o.o. za usluge, ugostiteljstvo i poljoprivredu Tominovac 62, 34340 Tominovac</izvorni_sadrzaj>
    <derivirana_varijabla naziv="DomainObject.Predmet.ProtustrankaWithAdress_1">VUKAS TRANSPORT j.d.o.o. za usluge, ugostiteljstvo i poljoprivredu Tominovac 62, 34340 Tominovac</derivirana_varijabla>
  </DomainObject.Predmet.ProtustrankaWithAdress>
  <DomainObject.Predmet.ProtustrankaWithAdressOIB>
    <izvorni_sadrzaj>VUKAS TRANSPORT j.d.o.o. za usluge, ugostiteljstvo i poljoprivredu, OIB 75977425877, Tominovac 62, 34340 Tominovac</izvorni_sadrzaj>
    <derivirana_varijabla naziv="DomainObject.Predmet.ProtustrankaWithAdressOIB_1">VUKAS TRANSPORT j.d.o.o. za usluge, ugostiteljstvo i poljoprivredu, OIB 75977425877, Tominovac 62, 34340 Tominovac</derivirana_varijabla>
  </DomainObject.Predmet.ProtustrankaWithAdressOIB>
  <DomainObject.Predmet.ProtustrankaNazivFormated>
    <izvorni_sadrzaj>VUKAS TRANSPORT j.d.o.o. za usluge, ugostiteljstvo i poljoprivredu</izvorni_sadrzaj>
    <derivirana_varijabla naziv="DomainObject.Predmet.ProtustrankaNazivFormated_1">VUKAS TRANSPORT j.d.o.o. za usluge, ugostiteljstvo i poljoprivredu</derivirana_varijabla>
  </DomainObject.Predmet.ProtustrankaNazivFormated>
  <DomainObject.Predmet.ProtustrankaNazivFormatedOIB>
    <izvorni_sadrzaj>VUKAS TRANSPORT j.d.o.o. za usluge, ugostiteljstvo i poljoprivredu, OIB 75977425877</izvorni_sadrzaj>
    <derivirana_varijabla naziv="DomainObject.Predmet.ProtustrankaNazivFormatedOIB_1">VUKAS TRANSPORT j.d.o.o. za usluge, ugostiteljstvo i poljoprivredu, OIB 75977425877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322932.88</izvorni_sadrzaj>
    <derivirana_varijabla naziv="DomainObject.Predmet.TrenutnaVrijednost_1">322932.88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VUKAS TRANSPORT j.d.o.o. za usluge, ugostiteljstvo i poljoprivredu</item>
    </izvorni_sadrzaj>
    <derivirana_varijabla naziv="DomainObject.Predmet.ProtuStrankaListFormated_1">
      <item>VUKAS TRANSPORT j.d.o.o. za usluge, ugostiteljstvo i poljoprivredu</item>
    </derivirana_varijabla>
  </DomainObject.Predmet.ProtuStrankaListFormated>
  <DomainObject.Predmet.ProtuStrankaListFormatedOIB>
    <izvorni_sadrzaj>
      <item>VUKAS TRANSPORT j.d.o.o. za usluge, ugostiteljstvo i poljoprivredu, OIB 75977425877</item>
    </izvorni_sadrzaj>
    <derivirana_varijabla naziv="DomainObject.Predmet.ProtuStrankaListFormatedOIB_1">
      <item>VUKAS TRANSPORT j.d.o.o. za usluge, ugostiteljstvo i poljoprivredu, OIB 75977425877</item>
    </derivirana_varijabla>
  </DomainObject.Predmet.ProtuStrankaListFormatedOIB>
  <DomainObject.Predmet.ProtuStrankaListFormatedWithAdress>
    <izvorni_sadrzaj>
      <item>VUKAS TRANSPORT j.d.o.o. za usluge, ugostiteljstvo i poljoprivredu, Tominovac 62, 34340 Tominovac</item>
    </izvorni_sadrzaj>
    <derivirana_varijabla naziv="DomainObject.Predmet.ProtuStrankaListFormatedWithAdress_1">
      <item>VUKAS TRANSPORT j.d.o.o. za usluge, ugostiteljstvo i poljoprivredu, Tominovac 62, 34340 Tominovac</item>
    </derivirana_varijabla>
  </DomainObject.Predmet.ProtuStrankaListFormatedWithAdress>
  <DomainObject.Predmet.ProtuStrankaListFormatedWithAdressOIB>
    <izvorni_sadrzaj>
      <item>VUKAS TRANSPORT j.d.o.o. za usluge, ugostiteljstvo i poljoprivredu, OIB 75977425877, Tominovac 62, 34340 Tominovac</item>
    </izvorni_sadrzaj>
    <derivirana_varijabla naziv="DomainObject.Predmet.ProtuStrankaListFormatedWithAdressOIB_1">
      <item>VUKAS TRANSPORT j.d.o.o. za usluge, ugostiteljstvo i poljoprivredu, OIB 75977425877, Tominovac 62, 34340 Tominovac</item>
    </derivirana_varijabla>
  </DomainObject.Predmet.ProtuStrankaListFormatedWithAdressOIB>
  <DomainObject.Predmet.ProtuStrankaListNazivFormated>
    <izvorni_sadrzaj>
      <item>VUKAS TRANSPORT j.d.o.o. za usluge, ugostiteljstvo i poljoprivredu</item>
    </izvorni_sadrzaj>
    <derivirana_varijabla naziv="DomainObject.Predmet.ProtuStrankaListNazivFormated_1">
      <item>VUKAS TRANSPORT j.d.o.o. za usluge, ugostiteljstvo i poljoprivredu</item>
    </derivirana_varijabla>
  </DomainObject.Predmet.ProtuStrankaListNazivFormated>
  <DomainObject.Predmet.ProtuStrankaListNazivFormatedOIB>
    <izvorni_sadrzaj>
      <item>VUKAS TRANSPORT j.d.o.o. za usluge, ugostiteljstvo i poljoprivredu, OIB 75977425877</item>
    </izvorni_sadrzaj>
    <derivirana_varijabla naziv="DomainObject.Predmet.ProtuStrankaListNazivFormatedOIB_1">
      <item>VUKAS TRANSPORT j.d.o.o. za usluge, ugostiteljstvo i poljoprivredu, OIB 75977425877</item>
    </derivirana_varijabla>
  </DomainObject.Predmet.ProtuStrankaListNazivFormatedOIB>
  <DomainObject.Predmet.OstaliListFormated>
    <izvorni_sadrzaj>
      <item>ROBERT VUKAS</item>
    </izvorni_sadrzaj>
    <derivirana_varijabla naziv="DomainObject.Predmet.OstaliListFormated_1">
      <item>ROBERT VUKAS</item>
    </derivirana_varijabla>
  </DomainObject.Predmet.OstaliListFormated>
  <DomainObject.Predmet.OstaliListFormatedOIB>
    <izvorni_sadrzaj>
      <item>ROBERT VUKAS, OIB 85313535342</item>
    </izvorni_sadrzaj>
    <derivirana_varijabla naziv="DomainObject.Predmet.OstaliListFormatedOIB_1">
      <item>ROBERT VUKAS, OIB 85313535342</item>
    </derivirana_varijabla>
  </DomainObject.Predmet.OstaliListFormatedOIB>
  <DomainObject.Predmet.OstaliListFormatedWithAdress>
    <izvorni_sadrzaj>
      <item>ROBERT VUKAS, TOMINOVAC 62, 34340 Tominovac</item>
    </izvorni_sadrzaj>
    <derivirana_varijabla naziv="DomainObject.Predmet.OstaliListFormatedWithAdress_1">
      <item>ROBERT VUKAS, TOMINOVAC 62, 34340 Tominovac</item>
    </derivirana_varijabla>
  </DomainObject.Predmet.OstaliListFormatedWithAdress>
  <DomainObject.Predmet.OstaliListFormatedWithAdressOIB>
    <izvorni_sadrzaj>
      <item>ROBERT VUKAS, OIB 85313535342, TOMINOVAC 62, 34340 Tominovac</item>
    </izvorni_sadrzaj>
    <derivirana_varijabla naziv="DomainObject.Predmet.OstaliListFormatedWithAdressOIB_1">
      <item>ROBERT VUKAS, OIB 85313535342, TOMINOVAC 62, 34340 Tominovac</item>
    </derivirana_varijabla>
  </DomainObject.Predmet.OstaliListFormatedWithAdressOIB>
  <DomainObject.Predmet.OstaliListNazivFormated>
    <izvorni_sadrzaj>
      <item>ROBERT VUKAS</item>
    </izvorni_sadrzaj>
    <derivirana_varijabla naziv="DomainObject.Predmet.OstaliListNazivFormated_1">
      <item>ROBERT VUKAS</item>
    </derivirana_varijabla>
  </DomainObject.Predmet.OstaliListNazivFormated>
  <DomainObject.Predmet.OstaliListNazivFormatedOIB>
    <izvorni_sadrzaj>
      <item>ROBERT VUKAS, OIB 85313535342</item>
    </izvorni_sadrzaj>
    <derivirana_varijabla naziv="DomainObject.Predmet.OstaliListNazivFormatedOIB_1">
      <item>ROBERT VUKAS, OIB 85313535342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VUKAS TRANSPORT j.d.o.o. za usluge, ugostiteljstvo i poljoprivredu</izvorni_sadrzaj>
    <derivirana_varijabla naziv="DomainObject.Predmet.ProtustrankaIDrugi_1">VUKAS TRANSPORT j.d.o.o. za usluge, ugostiteljstvo i poljoprivredu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VUKAS TRANSPORT j.d.o.o. za usluge, ugostiteljstvo i poljoprivredu, OIB 75977425877, Tominovac 62, 34340 Tominovac</izvorni_sadrzaj>
    <derivirana_varijabla naziv="DomainObject.Predmet.ProtustrankaIDrugiAdressOIB_1">VUKAS TRANSPORT j.d.o.o. za usluge, ugostiteljstvo i poljoprivredu, OIB 75977425877, Tominovac 62, 34340 Tominovac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VUKAS TRANSPORT j.d.o.o. za usluge, ugostiteljstvo i poljoprivredu</item>
      <item>ROBERT VUKAS</item>
    </izvorni_sadrzaj>
    <derivirana_varijabla naziv="DomainObject.Predmet.SudioniciListNaziv_1">
      <item>Financijska agencija</item>
      <item>VUKAS TRANSPORT j.d.o.o. za usluge, ugostiteljstvo i poljoprivredu</item>
      <item>ROBERT VUKAS</item>
    </derivirana_varijabla>
  </DomainObject.Predmet.SudioniciListNaziv>
  <DomainObject.Predmet.SudioniciListAdressOIB>
    <izvorni_sadrzaj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izvorni_sadrzaj>
    <derivirana_varijabla naziv="DomainObject.Predmet.SudioniciListAdressOIB_1"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75977425877</item>
      <item>, OIB 85313535342</item>
    </izvorni_sadrzaj>
    <derivirana_varijabla naziv="DomainObject.Predmet.SudioniciListNazivOIB_1">
      <item>, OIB 85821130368</item>
      <item>, OIB 75977425877</item>
      <item>, OIB 85313535342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137</properties:Words>
  <properties:Characters>819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2017-05-17T07:01:00Z</dcterms:created>
  <dc:creator>Trgovacki sud</dc:creator>
  <cp:lastModifiedBy>wsadmin</cp:lastModifiedBy>
  <cp:lastPrinted>2017-05-17T07:02:00Z</cp:lastPrinted>
  <dcterms:modified xmlns:xsi="http://www.w3.org/2001/XMLSchema-instance" xsi:type="dcterms:W3CDTF">2017-05-17T07:02:00Z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