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870a" w14:paraId="919870a" w:rsidRDefault="00D47921" w:rsidP="00C9293C" w:rsidR="00C9293C">
      <w:pPr>
        <w:jc w:val="right"/>
        <w15:collapsed w:val="false"/>
      </w:pPr>
      <w:bookmarkStart w:name="_GoBack" w:id="0"/>
      <w:bookmarkEnd w:id="0"/>
      <w:r>
        <w:t>19</w:t>
      </w:r>
      <w:r w:rsidR="00E34EFC">
        <w:t xml:space="preserve"> </w:t>
      </w:r>
      <w:r w:rsidR="009D3CD2">
        <w:t>Sp</w:t>
      </w:r>
      <w:r w:rsidR="00C9293C">
        <w:t>-</w:t>
      </w:r>
      <w:r w:rsidR="00D27D73">
        <w:t>6</w:t>
      </w:r>
      <w:r w:rsidR="00C9293C">
        <w:t>/</w:t>
      </w:r>
      <w:r w:rsidR="00CB4934">
        <w:t>20</w:t>
      </w:r>
      <w:r w:rsidR="00E34EFC">
        <w:t>1</w:t>
      </w:r>
      <w:r w:rsidR="009D3CD2">
        <w:t>6</w:t>
      </w:r>
    </w:p>
    <w:p w:rsidRDefault="00D47921" w:rsidP="00D47921" w:rsidR="00D47921" w:rsidRPr="00703B28">
      <w:pPr>
        <w:ind w:firstLine="708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21" w:rsidP="00D47921" w:rsidR="00D47921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D47921" w:rsidP="00D47921" w:rsidR="00D47921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D47921" w:rsidP="00D47921" w:rsidR="00D47921">
      <w:pPr>
        <w:rPr>
          <w:b/>
        </w:rPr>
      </w:pPr>
      <w:r>
        <w:rPr>
          <w:b/>
        </w:rPr>
        <w:t>OIB:29399232217</w:t>
      </w:r>
    </w:p>
    <w:p w:rsidRDefault="00D47921" w:rsidP="00D47921" w:rsidR="00D47921">
      <w:pPr>
        <w:ind w:firstLine="708"/>
      </w:pPr>
    </w:p>
    <w:p w:rsidRDefault="009D3CD2" w:rsidP="00E34EFC" w:rsidR="009D3CD2">
      <w:pPr>
        <w:jc w:val="both"/>
      </w:pPr>
    </w:p>
    <w:p w:rsidRDefault="00C9293C" w:rsidP="00C9293C" w:rsidR="00C9293C">
      <w:pPr>
        <w:jc w:val="center"/>
      </w:pPr>
    </w:p>
    <w:p w:rsidRDefault="00C9293C" w:rsidP="00C9293C" w:rsidR="00C9293C">
      <w:pPr>
        <w:jc w:val="both"/>
      </w:pPr>
      <w:r>
        <w:tab/>
        <w:t xml:space="preserve">Općinski sud u </w:t>
      </w:r>
      <w:r w:rsidR="00D47921">
        <w:t>Šibeniku, po sutkinji Ani Kević Brakus</w:t>
      </w:r>
      <w:r>
        <w:t xml:space="preserve">, </w:t>
      </w:r>
      <w:r w:rsidR="009D3CD2">
        <w:t xml:space="preserve">povodom prijedloga potrošača </w:t>
      </w:r>
      <w:r w:rsidR="00D27D73">
        <w:t>Nikole Maslovar</w:t>
      </w:r>
      <w:r w:rsidR="00D47921">
        <w:t xml:space="preserve"> iz Šibenika, </w:t>
      </w:r>
      <w:r w:rsidR="00D27D73">
        <w:t>Bosanska 51</w:t>
      </w:r>
      <w:r w:rsidR="009D3CD2">
        <w:t>, OIB:</w:t>
      </w:r>
      <w:r w:rsidR="00D27D73">
        <w:t>35719542038</w:t>
      </w:r>
      <w:r w:rsidR="009D3CD2">
        <w:t xml:space="preserve">, za otvaranje postupka stečaja potrošača, </w:t>
      </w:r>
      <w:r w:rsidR="00D27D73">
        <w:t>17</w:t>
      </w:r>
      <w:r w:rsidR="009D3CD2">
        <w:t xml:space="preserve">. </w:t>
      </w:r>
      <w:r w:rsidR="00B43B79">
        <w:t>studenog</w:t>
      </w:r>
      <w:r w:rsidR="009D3CD2">
        <w:t xml:space="preserve"> 2016.g</w:t>
      </w:r>
      <w:r w:rsidR="00D47921">
        <w:t>.</w:t>
      </w:r>
      <w:r w:rsidR="005B1E85">
        <w:t>, objavljuje slijedeći</w:t>
      </w:r>
    </w:p>
    <w:p w:rsidRDefault="00C9293C" w:rsidP="00C9293C" w:rsidR="00C9293C">
      <w:pPr>
        <w:jc w:val="both"/>
      </w:pPr>
    </w:p>
    <w:p w:rsidRDefault="005B1E85" w:rsidP="00C9293C" w:rsidR="00C9293C">
      <w:pPr>
        <w:jc w:val="center"/>
      </w:pPr>
      <w:r>
        <w:t xml:space="preserve">P O Z I V </w:t>
      </w:r>
    </w:p>
    <w:p w:rsidRDefault="005B1E85" w:rsidP="00C9293C" w:rsidR="005B1E85">
      <w:pPr>
        <w:jc w:val="center"/>
      </w:pPr>
      <w:r>
        <w:t>za pripremno ročište u postupku stečaja potrošača</w:t>
      </w:r>
    </w:p>
    <w:p w:rsidRDefault="00C9293C" w:rsidP="009566A2" w:rsidR="00C9293C">
      <w:pPr>
        <w:jc w:val="both"/>
      </w:pPr>
    </w:p>
    <w:p w:rsidRDefault="00FD6492" w:rsidP="00F05C18" w:rsidR="009566A2">
      <w:pPr>
        <w:ind w:firstLine="708"/>
        <w:jc w:val="both"/>
      </w:pPr>
      <w:r>
        <w:t xml:space="preserve">I. </w:t>
      </w:r>
      <w:r w:rsidR="009D3CD2">
        <w:t xml:space="preserve">Zakazuje se pripremno ročište </w:t>
      </w:r>
      <w:r w:rsidR="009566A2">
        <w:t>za dan</w:t>
      </w:r>
      <w:r w:rsidR="00B1217E">
        <w:t xml:space="preserve"> </w:t>
      </w:r>
      <w:r w:rsidR="00F05C18">
        <w:rPr>
          <w:b/>
        </w:rPr>
        <w:t>1</w:t>
      </w:r>
      <w:r w:rsidR="00D27D73">
        <w:rPr>
          <w:b/>
        </w:rPr>
        <w:t>9</w:t>
      </w:r>
      <w:r w:rsidR="009D3CD2">
        <w:rPr>
          <w:b/>
        </w:rPr>
        <w:t xml:space="preserve">. </w:t>
      </w:r>
      <w:r w:rsidR="00B43B79">
        <w:rPr>
          <w:b/>
        </w:rPr>
        <w:t>siječnj</w:t>
      </w:r>
      <w:r w:rsidR="00D47921">
        <w:rPr>
          <w:b/>
        </w:rPr>
        <w:t>a</w:t>
      </w:r>
      <w:r w:rsidR="00E34EFC">
        <w:rPr>
          <w:b/>
        </w:rPr>
        <w:t xml:space="preserve"> </w:t>
      </w:r>
      <w:r w:rsidR="009566A2">
        <w:rPr>
          <w:b/>
        </w:rPr>
        <w:t>20</w:t>
      </w:r>
      <w:r w:rsidR="00E34EFC">
        <w:rPr>
          <w:b/>
        </w:rPr>
        <w:t>1</w:t>
      </w:r>
      <w:r w:rsidR="00B43B79">
        <w:rPr>
          <w:b/>
        </w:rPr>
        <w:t>7</w:t>
      </w:r>
      <w:r w:rsidR="001329AB">
        <w:rPr>
          <w:b/>
        </w:rPr>
        <w:t>.g</w:t>
      </w:r>
      <w:r w:rsidR="00D47921">
        <w:rPr>
          <w:b/>
        </w:rPr>
        <w:t>.</w:t>
      </w:r>
      <w:r w:rsidR="001329AB">
        <w:rPr>
          <w:b/>
        </w:rPr>
        <w:t xml:space="preserve"> u </w:t>
      </w:r>
      <w:r w:rsidR="00F05C18">
        <w:rPr>
          <w:b/>
        </w:rPr>
        <w:t>9</w:t>
      </w:r>
      <w:r w:rsidR="009566A2">
        <w:rPr>
          <w:b/>
        </w:rPr>
        <w:t>,</w:t>
      </w:r>
      <w:r w:rsidR="00F05C18">
        <w:rPr>
          <w:b/>
        </w:rPr>
        <w:t>3</w:t>
      </w:r>
      <w:r w:rsidR="009566A2">
        <w:rPr>
          <w:b/>
        </w:rPr>
        <w:t>0 sati</w:t>
      </w:r>
      <w:r w:rsidR="00F05C18">
        <w:rPr>
          <w:b/>
        </w:rPr>
        <w:t xml:space="preserve"> </w:t>
      </w:r>
      <w:r w:rsidR="009566A2">
        <w:t xml:space="preserve">u Općinskom sudu u </w:t>
      </w:r>
      <w:r w:rsidR="00D47921">
        <w:t>Šibeniku</w:t>
      </w:r>
      <w:r w:rsidR="009566A2">
        <w:t xml:space="preserve">, sudnica broj </w:t>
      </w:r>
      <w:r w:rsidR="00D47921">
        <w:t>4 (podrum)</w:t>
      </w:r>
      <w:r w:rsidR="009566A2">
        <w:t>.</w:t>
      </w:r>
    </w:p>
    <w:p w:rsidRDefault="009D3CD2" w:rsidP="009566A2" w:rsidR="009D3CD2">
      <w:pPr>
        <w:jc w:val="center"/>
      </w:pPr>
    </w:p>
    <w:p w:rsidRDefault="009D3CD2" w:rsidP="009D3CD2" w:rsidR="009D3CD2">
      <w:pPr>
        <w:jc w:val="both"/>
      </w:pPr>
      <w:r>
        <w:t>te se na isto pozivaju:</w:t>
      </w:r>
    </w:p>
    <w:p w:rsidRDefault="009D3CD2" w:rsidP="009D3CD2" w:rsidR="009D3CD2">
      <w:pPr>
        <w:jc w:val="both"/>
      </w:pPr>
    </w:p>
    <w:p w:rsidRDefault="00EE2554" w:rsidP="009D3CD2" w:rsidR="009D3CD2">
      <w:pPr>
        <w:pStyle w:val="Odlomakpopisa"/>
        <w:numPr>
          <w:ilvl w:val="0"/>
          <w:numId w:val="7"/>
        </w:numPr>
        <w:jc w:val="both"/>
      </w:pPr>
      <w:r>
        <w:t>p</w:t>
      </w:r>
      <w:r w:rsidR="009D3CD2">
        <w:t>otrošač</w:t>
      </w:r>
      <w:r w:rsidR="00B1217E">
        <w:t xml:space="preserve"> – dužnik </w:t>
      </w:r>
      <w:r w:rsidR="009D3CD2">
        <w:t xml:space="preserve"> </w:t>
      </w:r>
      <w:r w:rsidR="00D27D73">
        <w:t>Nikola Maslovar iz Šibenika, Bosanska 51, OIB:35719542038</w:t>
      </w:r>
    </w:p>
    <w:p w:rsidRDefault="009D3CD2" w:rsidP="00060F69" w:rsidR="009D3CD2">
      <w:pPr>
        <w:jc w:val="both"/>
      </w:pPr>
    </w:p>
    <w:p w:rsidRDefault="00D27D73" w:rsidP="00D27D73" w:rsidR="00D27D73">
      <w:pPr>
        <w:pStyle w:val="Odlomakpopisa"/>
        <w:numPr>
          <w:ilvl w:val="0"/>
          <w:numId w:val="7"/>
        </w:numPr>
        <w:jc w:val="both"/>
      </w:pPr>
      <w:r>
        <w:t>vjerovnik Hrvatski telekom d.d., Zagreb, R.F. Mihanovića 9, OIB:81793146560</w:t>
      </w:r>
    </w:p>
    <w:p w:rsidRDefault="00B43B79" w:rsidP="00B43B79" w:rsidR="00B43B79">
      <w:pPr>
        <w:pStyle w:val="Odlomakpopisa"/>
        <w:numPr>
          <w:ilvl w:val="0"/>
          <w:numId w:val="7"/>
        </w:numPr>
        <w:jc w:val="both"/>
      </w:pPr>
      <w:r>
        <w:t>vjerovnik Zagrebačka banka d.d., Zagreb, OIB:92963223473</w:t>
      </w:r>
    </w:p>
    <w:p w:rsidRDefault="00D27D73" w:rsidP="00D27D73" w:rsidR="00D27D73">
      <w:pPr>
        <w:pStyle w:val="Odlomakpopisa"/>
        <w:numPr>
          <w:ilvl w:val="0"/>
          <w:numId w:val="7"/>
        </w:numPr>
        <w:jc w:val="both"/>
      </w:pPr>
      <w:r>
        <w:t>vjerovnik VIPnet d.o.o., Zagreb, Vrtni put 1, OIB:2952421204</w:t>
      </w:r>
    </w:p>
    <w:p w:rsidRDefault="00D27D73" w:rsidP="00D27D73" w:rsidR="00D27D73">
      <w:pPr>
        <w:pStyle w:val="Odlomakpopisa"/>
        <w:numPr>
          <w:ilvl w:val="0"/>
          <w:numId w:val="7"/>
        </w:numPr>
        <w:jc w:val="both"/>
      </w:pPr>
      <w:r>
        <w:t>vjerovnik EOS MATRIX d.o.o., Zagreb, Horvatova 82, OIB:76674680107</w:t>
      </w:r>
    </w:p>
    <w:p w:rsidRDefault="00D27D73" w:rsidP="00D27D73" w:rsidR="00D27D73">
      <w:pPr>
        <w:pStyle w:val="Odlomakpopisa"/>
        <w:numPr>
          <w:ilvl w:val="0"/>
          <w:numId w:val="7"/>
        </w:numPr>
        <w:jc w:val="both"/>
      </w:pPr>
      <w:r>
        <w:t>vjerovnik UniCredit Leasing Croatia d.o.o., OIB:</w:t>
      </w:r>
      <w:r w:rsidR="007A6DBF">
        <w:t>18736141210</w:t>
      </w:r>
    </w:p>
    <w:p w:rsidRDefault="00D27D73" w:rsidP="00D27D73" w:rsidR="00D27D73">
      <w:pPr>
        <w:pStyle w:val="Odlomakpopisa"/>
        <w:numPr>
          <w:ilvl w:val="0"/>
          <w:numId w:val="7"/>
        </w:numPr>
        <w:jc w:val="both"/>
      </w:pPr>
      <w:r>
        <w:t>vjerovnik HYPO STEIERMARK KRAFTFAHRZEUG UND MACHINEN LEASING GMBH, GRAZ, AUSTRIA, OIB:46480388251</w:t>
      </w:r>
    </w:p>
    <w:p w:rsidRDefault="00EE2554" w:rsidP="00D47921" w:rsidR="00D47921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D47921">
        <w:t>Republika Hrvatska</w:t>
      </w:r>
      <w:r w:rsidR="00F05C18">
        <w:t xml:space="preserve">, </w:t>
      </w:r>
      <w:r w:rsidR="00CB4934">
        <w:t>OIB:18683136487</w:t>
      </w:r>
    </w:p>
    <w:p w:rsidRDefault="005B1E85" w:rsidP="009D3CD2" w:rsidR="005B1E85">
      <w:pPr>
        <w:pStyle w:val="Odlomakpopisa"/>
        <w:numPr>
          <w:ilvl w:val="0"/>
          <w:numId w:val="7"/>
        </w:numPr>
        <w:jc w:val="both"/>
      </w:pPr>
      <w:r>
        <w:t xml:space="preserve">vjerovnik FINANCIJSKA AGENCIJA, </w:t>
      </w:r>
      <w:r w:rsidR="00AF6AE0">
        <w:t>Zagreb, Ulica grada Vukovara 70,</w:t>
      </w:r>
      <w:r w:rsidR="00CB4934">
        <w:t xml:space="preserve"> OIB:85821130368</w:t>
      </w:r>
    </w:p>
    <w:p w:rsidRDefault="00AF6AE0" w:rsidP="00AF6AE0" w:rsidR="00AF6AE0">
      <w:pPr>
        <w:pStyle w:val="Odlomakpopisa"/>
        <w:jc w:val="both"/>
      </w:pPr>
    </w:p>
    <w:p w:rsidRDefault="00AF6AE0" w:rsidP="009D3CD2" w:rsidR="00B40156">
      <w:pPr>
        <w:pStyle w:val="Odlomakpopisa"/>
        <w:numPr>
          <w:ilvl w:val="0"/>
          <w:numId w:val="7"/>
        </w:numPr>
        <w:jc w:val="both"/>
      </w:pPr>
      <w:r>
        <w:t xml:space="preserve">posrednik FINANCIJSKA AGENCIJA, Poslovnica </w:t>
      </w:r>
      <w:r w:rsidR="00764B1C">
        <w:t>Šibenik</w:t>
      </w:r>
      <w:r>
        <w:t>.</w:t>
      </w:r>
    </w:p>
    <w:p w:rsidRDefault="005B1E85" w:rsidP="005B1E85" w:rsidR="005B1E85">
      <w:pPr>
        <w:jc w:val="both"/>
      </w:pPr>
    </w:p>
    <w:p w:rsidRDefault="005B1E85" w:rsidP="005B1E85" w:rsidR="005B1E85">
      <w:pPr>
        <w:ind w:firstLine="708"/>
        <w:jc w:val="both"/>
      </w:pPr>
      <w:r>
        <w:t>Na pripremnom ročištu će se raspravljati i glasovati o planu ispunjenja obveza (čl.47. st.1. Zakona o stečaju potrošača, Narodne novine, br. 100/15, dalje: ZSP).</w:t>
      </w:r>
      <w:r w:rsidR="00F05C18">
        <w:t xml:space="preserve"> </w:t>
      </w:r>
    </w:p>
    <w:p w:rsidRDefault="00EE2554" w:rsidP="005B1E85" w:rsidR="00EE2554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Ovaj poziv objavljuje se na mrežnoj stranici e-oglasna ploča sudova zajedno s popisom imovine i obveza i planom ispunjenja obveza, a svatko može obaviti uvid u popis imovine i obveza i plan ispunjenja obveza u </w:t>
      </w:r>
      <w:r w:rsidR="00764B1C">
        <w:t xml:space="preserve">ovršnoj </w:t>
      </w:r>
      <w:r>
        <w:t xml:space="preserve">pisarnici Općinskog suda u </w:t>
      </w:r>
      <w:r w:rsidR="00764B1C">
        <w:t>Šibeniku</w:t>
      </w:r>
      <w:r w:rsidR="00EE2554">
        <w:t xml:space="preserve"> (čl. 48. st.</w:t>
      </w:r>
      <w:r>
        <w:t>1. ZSP-a).</w:t>
      </w:r>
    </w:p>
    <w:p w:rsidRDefault="00EE2554" w:rsidP="005B1E85" w:rsidR="00EE2554">
      <w:pPr>
        <w:ind w:firstLine="708"/>
        <w:jc w:val="both"/>
      </w:pPr>
    </w:p>
    <w:p w:rsidRDefault="00EE2554" w:rsidP="00EE2554" w:rsidR="00EE2554">
      <w:pPr>
        <w:ind w:firstLine="708"/>
        <w:jc w:val="both"/>
      </w:pPr>
      <w:r>
        <w:t>Vrijeme između objave poziva za pripremno ročište i pripremnog ročišta ne može biti kraće od 60 dana (čl. 48. st.2. ZSP-a)</w:t>
      </w:r>
      <w:r w:rsidR="00B43B79">
        <w:t>.</w:t>
      </w:r>
    </w:p>
    <w:p w:rsidRDefault="005B1E85" w:rsidP="005B1E85" w:rsidR="005B1E85">
      <w:pPr>
        <w:ind w:firstLine="708"/>
        <w:jc w:val="both"/>
      </w:pPr>
    </w:p>
    <w:p w:rsidRDefault="005B1E85" w:rsidP="00764B1C" w:rsidR="005B1E85">
      <w:pPr>
        <w:ind w:firstLine="708"/>
        <w:jc w:val="both"/>
      </w:pPr>
      <w:r>
        <w:t>II. Poziva</w:t>
      </w:r>
      <w:r w:rsidR="00764B1C">
        <w:t>ju</w:t>
      </w:r>
      <w:r>
        <w:t xml:space="preserve"> se vjerovnici da se očituju na plan ispunjenja obveza u roku od 30 dana od objave poziva za pripremno ročište na mrežnoj stranici e-oglasna ploča sudova (čl.48. st.3. ZSP-a).</w:t>
      </w:r>
    </w:p>
    <w:p w:rsidRDefault="005B1E85" w:rsidP="005B1E85" w:rsidR="005B1E85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lastRenderedPageBreak/>
        <w:t>III. Vjerovnici čije tražbine nisu sadržane u popisu imovine i obveza niti su pri izradi plana ispunjenja uzete u obzir mogu zahtijevati njihovo namirenje samo ako su u roku od 30 dana od objave poziva za pripremno ročište podnijele zahtjev za</w:t>
      </w:r>
      <w:r w:rsidR="00EE2554">
        <w:t xml:space="preserve"> dopunu ili izmjenu popisa (čl.</w:t>
      </w:r>
      <w:r>
        <w:t>48. st.4. ZSP-a).</w:t>
      </w:r>
    </w:p>
    <w:p w:rsidRDefault="00764B1C" w:rsidP="005B1E85" w:rsidR="00764B1C">
      <w:pPr>
        <w:ind w:firstLine="708"/>
        <w:jc w:val="both"/>
      </w:pPr>
    </w:p>
    <w:p w:rsidRDefault="00BD018A" w:rsidP="005B1E85" w:rsidR="005B1E85">
      <w:pPr>
        <w:ind w:firstLine="708"/>
        <w:jc w:val="both"/>
      </w:pPr>
      <w:r>
        <w:t>Prijave vjerovnika koje nisu podnesene u navedenom roku,</w:t>
      </w:r>
      <w:r w:rsidR="00EE2554">
        <w:t xml:space="preserve"> sud će odbaciti rješenjem (čl.</w:t>
      </w:r>
      <w:r>
        <w:t>257. st.6. Stečajnog zakona, Narodne novine, b</w:t>
      </w:r>
      <w:r w:rsidR="00EE2554">
        <w:t>r. 71/15, dalje: SZ, u vezi čl.</w:t>
      </w:r>
      <w:r>
        <w:t>23. ZSP-a).</w:t>
      </w:r>
    </w:p>
    <w:p w:rsidRDefault="00AF6AE0" w:rsidP="005B1E85" w:rsidR="00AF6AE0">
      <w:pPr>
        <w:ind w:firstLine="708"/>
        <w:jc w:val="both"/>
      </w:pPr>
    </w:p>
    <w:p w:rsidRDefault="00BD018A" w:rsidP="00EE2554" w:rsidR="00BD018A">
      <w:pPr>
        <w:ind w:firstLine="708"/>
        <w:jc w:val="both"/>
      </w:pPr>
      <w:r>
        <w:t>IV. Ako se vjero</w:t>
      </w:r>
      <w:r w:rsidR="00764B1C">
        <w:t>v</w:t>
      </w:r>
      <w:r>
        <w:t>nik u roku od 30 dana od objave poziva za pripremno ročište nije izjasnio o planu ispunjenja obveza, smatrat će se da je dao svoj pristanak na plan (čl.50. st.1. ZSP-a).</w:t>
      </w:r>
    </w:p>
    <w:p w:rsidRDefault="00EE2554" w:rsidP="00EE2554" w:rsidR="00EE2554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nijedan vjerovnik nije uskratio pristanak na plan ispunjenja obveza, smatra se da je plan prihvaćen (čl.50. st.2.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bude prihvaćen, prijedlog za otvaranje postupka stečaja pot</w:t>
      </w:r>
      <w:r w:rsidR="00EE2554">
        <w:t>rošača smatra se povučenim (čl.</w:t>
      </w:r>
      <w:r>
        <w:t>51. st.4.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ne bude prihvaćen, sud će otvoriti postupak stečaja potrošača uz primjenu pravi</w:t>
      </w:r>
      <w:r w:rsidR="00EE2554">
        <w:t>la propisanih ovim Zakonom (čl.</w:t>
      </w:r>
      <w:r>
        <w:t>52. ZSP</w:t>
      </w:r>
      <w:r w:rsidR="00D27D73">
        <w:t>-a</w:t>
      </w:r>
      <w:r>
        <w:t>).</w:t>
      </w:r>
    </w:p>
    <w:p w:rsidRDefault="00BD018A" w:rsidP="005B1E85" w:rsidR="00BD018A">
      <w:pPr>
        <w:ind w:firstLine="708"/>
        <w:jc w:val="both"/>
      </w:pPr>
    </w:p>
    <w:p w:rsidRDefault="00764B1C" w:rsidP="009566A2" w:rsidR="00764B1C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764B1C">
        <w:t>Šibeniku,</w:t>
      </w:r>
      <w:r>
        <w:t xml:space="preserve"> </w:t>
      </w:r>
      <w:r w:rsidR="00D27D73">
        <w:t>17</w:t>
      </w:r>
      <w:r w:rsidR="009566A2">
        <w:t xml:space="preserve">. </w:t>
      </w:r>
      <w:r w:rsidR="00B43B79">
        <w:t>studenog</w:t>
      </w:r>
      <w:r w:rsidR="001329AB">
        <w:t xml:space="preserve"> </w:t>
      </w:r>
      <w:r w:rsidR="009566A2">
        <w:t>20</w:t>
      </w:r>
      <w:r w:rsidR="00E34EFC">
        <w:t>1</w:t>
      </w:r>
      <w:r>
        <w:t>6</w:t>
      </w:r>
      <w:r w:rsidR="009566A2">
        <w:t>.g</w:t>
      </w:r>
      <w:r w:rsidR="00764B1C">
        <w:t>.</w:t>
      </w:r>
    </w:p>
    <w:p w:rsidRDefault="00F540E1" w:rsidP="009566A2" w:rsidR="00F540E1">
      <w:pPr>
        <w:jc w:val="center"/>
      </w:pPr>
    </w:p>
    <w:p w:rsidRDefault="00764B1C" w:rsidP="009566A2" w:rsidR="00764B1C">
      <w:pPr>
        <w:jc w:val="right"/>
      </w:pPr>
    </w:p>
    <w:p w:rsidRDefault="009566A2" w:rsidP="00EE2554" w:rsidR="009566A2">
      <w:pPr>
        <w:ind w:firstLine="708" w:left="5664"/>
        <w:jc w:val="center"/>
      </w:pPr>
      <w:r>
        <w:t>S</w:t>
      </w:r>
      <w:r w:rsidR="00764B1C">
        <w:t>UTKINJA</w:t>
      </w:r>
    </w:p>
    <w:p w:rsidRDefault="009566A2" w:rsidP="009566A2" w:rsidR="009566A2">
      <w:pPr>
        <w:jc w:val="right"/>
      </w:pPr>
    </w:p>
    <w:p w:rsidRDefault="00764B1C" w:rsidP="00EE2554" w:rsidR="009566A2">
      <w:pPr>
        <w:ind w:firstLine="708" w:left="5664"/>
        <w:jc w:val="center"/>
      </w:pPr>
      <w:r>
        <w:t>Ana Kević Brakus</w:t>
      </w: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CB4934" w:rsidP="00764B1C" w:rsidR="00CB4934">
      <w:pPr>
        <w:jc w:val="right"/>
      </w:pPr>
    </w:p>
    <w:p w:rsidRDefault="00CB4934" w:rsidP="00764B1C" w:rsidR="00CB4934">
      <w:pPr>
        <w:jc w:val="right"/>
      </w:pPr>
    </w:p>
    <w:p w:rsidRDefault="001710CC" w:rsidP="00764B1C" w:rsidR="001710CC">
      <w:pPr>
        <w:jc w:val="right"/>
      </w:pPr>
    </w:p>
    <w:p w:rsidRDefault="009566A2" w:rsidP="009566A2" w:rsidR="009566A2">
      <w:pPr>
        <w:jc w:val="both"/>
      </w:pPr>
      <w:r>
        <w:t>DNA:</w:t>
      </w:r>
    </w:p>
    <w:p w:rsidRDefault="00B40156" w:rsidP="00764B1C" w:rsidR="00B40156">
      <w:pPr>
        <w:jc w:val="both"/>
      </w:pPr>
      <w:r>
        <w:t>Svim sudionicima putem mrežne stranice e-oglasna ploča sudova</w:t>
      </w:r>
      <w:r w:rsidR="00AF6AE0">
        <w:t xml:space="preserve">, zajedno s </w:t>
      </w:r>
      <w:r w:rsidR="00CB4934">
        <w:t>P</w:t>
      </w:r>
      <w:r w:rsidR="00AF6AE0">
        <w:t xml:space="preserve">opisom imovine i obveza i </w:t>
      </w:r>
      <w:r w:rsidR="00CB4934">
        <w:t>P</w:t>
      </w:r>
      <w:r w:rsidR="00D27D73">
        <w:t>lanom ispunjenja obveza (čl.</w:t>
      </w:r>
      <w:r w:rsidR="00AF6AE0">
        <w:t>48. st.1. ZSP-a).</w:t>
      </w:r>
    </w:p>
    <w:p w:rsidRDefault="00B40156" w:rsidP="00764B1C" w:rsidR="00B40156">
      <w:pPr>
        <w:jc w:val="both"/>
      </w:pPr>
      <w:r>
        <w:t>Smatra se da je dostava pismena obavljena istekom osmog dana od dana objave pismena na mrežnoj stran</w:t>
      </w:r>
      <w:r w:rsidR="00D27D73">
        <w:t>ici e-oglasna ploča sudova (čl.</w:t>
      </w:r>
      <w:r>
        <w:t>25. st.2. ZSP-a).</w:t>
      </w:r>
    </w:p>
    <w:sectPr w:rsidSect="00CB4934" w:rsidR="00B40156">
      <w:headerReference w:type="even" r:id="rId11"/>
      <w:headerReference w:type="default" r:id="rId12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530" w:rsidR="006B5530">
      <w:r>
        <w:separator/>
      </w:r>
    </w:p>
  </w:endnote>
  <w:endnote w:id="0" w:type="continuationSeparator">
    <w:p w:rsidRDefault="006B5530" w:rsidR="006B5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530" w:rsidR="006B5530">
      <w:r>
        <w:separator/>
      </w:r>
    </w:p>
  </w:footnote>
  <w:footnote w:id="0" w:type="continuationSeparator">
    <w:p w:rsidRDefault="006B5530" w:rsidR="006B5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156" w:rsidR="00B40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7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934" w:rsidR="00B40156">
    <w:pPr>
      <w:pStyle w:val="Zaglavlje"/>
    </w:pPr>
    <w:r>
      <w:tab/>
    </w:r>
    <w:r>
      <w:tab/>
      <w:t>19 Sp-</w:t>
    </w:r>
    <w:r w:rsidR="007A6DBF">
      <w:t>6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60F69"/>
    <w:rsid w:val="0009557A"/>
    <w:rsid w:val="001178EC"/>
    <w:rsid w:val="001329AB"/>
    <w:rsid w:val="00136DCF"/>
    <w:rsid w:val="00151023"/>
    <w:rsid w:val="00154EDB"/>
    <w:rsid w:val="001710CC"/>
    <w:rsid w:val="001B7C3B"/>
    <w:rsid w:val="002326E9"/>
    <w:rsid w:val="002C7D7F"/>
    <w:rsid w:val="002D15D1"/>
    <w:rsid w:val="002D74B3"/>
    <w:rsid w:val="00305CA6"/>
    <w:rsid w:val="00344D8F"/>
    <w:rsid w:val="003B1D32"/>
    <w:rsid w:val="003D17BA"/>
    <w:rsid w:val="003D7CB8"/>
    <w:rsid w:val="0042288A"/>
    <w:rsid w:val="00453C35"/>
    <w:rsid w:val="004734CC"/>
    <w:rsid w:val="004E28E6"/>
    <w:rsid w:val="00510AD4"/>
    <w:rsid w:val="005624E7"/>
    <w:rsid w:val="005A1B04"/>
    <w:rsid w:val="005B1E85"/>
    <w:rsid w:val="00655471"/>
    <w:rsid w:val="006626FF"/>
    <w:rsid w:val="00695EDE"/>
    <w:rsid w:val="006B5530"/>
    <w:rsid w:val="006D15E9"/>
    <w:rsid w:val="007317A3"/>
    <w:rsid w:val="00764B1C"/>
    <w:rsid w:val="00773FC7"/>
    <w:rsid w:val="007A6DBF"/>
    <w:rsid w:val="007B0FEE"/>
    <w:rsid w:val="007E41D5"/>
    <w:rsid w:val="00855D28"/>
    <w:rsid w:val="00913843"/>
    <w:rsid w:val="009566A2"/>
    <w:rsid w:val="00966B9D"/>
    <w:rsid w:val="009D3CD2"/>
    <w:rsid w:val="00A318D5"/>
    <w:rsid w:val="00A538B5"/>
    <w:rsid w:val="00AF6AE0"/>
    <w:rsid w:val="00B1217E"/>
    <w:rsid w:val="00B40156"/>
    <w:rsid w:val="00B43B79"/>
    <w:rsid w:val="00B45140"/>
    <w:rsid w:val="00B53E13"/>
    <w:rsid w:val="00B9496B"/>
    <w:rsid w:val="00BD018A"/>
    <w:rsid w:val="00BF77B3"/>
    <w:rsid w:val="00C202C7"/>
    <w:rsid w:val="00C6192A"/>
    <w:rsid w:val="00C9293C"/>
    <w:rsid w:val="00CB4934"/>
    <w:rsid w:val="00CD5CC4"/>
    <w:rsid w:val="00CF267E"/>
    <w:rsid w:val="00D21D14"/>
    <w:rsid w:val="00D25B55"/>
    <w:rsid w:val="00D27D73"/>
    <w:rsid w:val="00D47921"/>
    <w:rsid w:val="00D92CA8"/>
    <w:rsid w:val="00E34EFC"/>
    <w:rsid w:val="00E42AC2"/>
    <w:rsid w:val="00E46C32"/>
    <w:rsid w:val="00E60C6B"/>
    <w:rsid w:val="00E735C8"/>
    <w:rsid w:val="00EC5262"/>
    <w:rsid w:val="00EE2554"/>
    <w:rsid w:val="00F05C18"/>
    <w:rsid w:val="00F45669"/>
    <w:rsid w:val="00F5159D"/>
    <w:rsid w:val="00F540E1"/>
    <w:rsid w:val="00F5649F"/>
    <w:rsid w:val="00FC580E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92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92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Maslovar</izvorni_sadrzaj>
    <derivirana_varijabla naziv="DomainObject.Predmet.StrankaFormated_1">  Nikola Maslovar</derivirana_varijabla>
  </DomainObject.Predmet.StrankaFormated>
  <DomainObject.Predmet.StrankaFormatedOIB>
    <izvorni_sadrzaj>  Nikola Maslovar, OIB 35719542038</izvorni_sadrzaj>
    <derivirana_varijabla naziv="DomainObject.Predmet.StrankaFormatedOIB_1">  Nikola Maslovar, OIB 35719542038</derivirana_varijabla>
  </DomainObject.Predmet.StrankaFormatedOIB>
  <DomainObject.Predmet.StrankaFormatedWithAdress>
    <izvorni_sadrzaj> Nikola Maslovar, Bosanska 51, 22000 Šibenik</izvorni_sadrzaj>
    <derivirana_varijabla naziv="DomainObject.Predmet.StrankaFormatedWithAdress_1"> Nikola Maslovar, Bosanska 51, 22000 Šibenik</derivirana_varijabla>
  </DomainObject.Predmet.StrankaFormatedWithAdress>
  <DomainObject.Predmet.StrankaFormatedWithAdressOIB>
    <izvorni_sadrzaj> Nikola Maslovar, OIB 35719542038, Bosanska 51, 22000 Šibenik</izvorni_sadrzaj>
    <derivirana_varijabla naziv="DomainObject.Predmet.StrankaFormatedWithAdressOIB_1"> Nikola Maslovar, OIB 35719542038, Bosanska 51, 22000 Šibenik</derivirana_varijabla>
  </DomainObject.Predmet.StrankaFormatedWithAdressOIB>
  <DomainObject.Predmet.StrankaWithAdress>
    <izvorni_sadrzaj>Nikola Maslovar Bosanska 51,22000 Šibenik</izvorni_sadrzaj>
    <derivirana_varijabla naziv="DomainObject.Predmet.StrankaWithAdress_1">Nikola Maslovar Bosanska 51,22000 Šibenik</derivirana_varijabla>
  </DomainObject.Predmet.StrankaWithAdress>
  <DomainObject.Predmet.StrankaWithAdressOIB>
    <izvorni_sadrzaj>Nikola Maslovar, OIB 35719542038, Bosanska 51,22000 Šibenik</izvorni_sadrzaj>
    <derivirana_varijabla naziv="DomainObject.Predmet.StrankaWithAdressOIB_1">Nikola Maslovar, OIB 35719542038, Bosanska 51,22000 Šibenik</derivirana_varijabla>
  </DomainObject.Predmet.StrankaWithAdressOIB>
  <DomainObject.Predmet.StrankaNazivFormated>
    <izvorni_sadrzaj>Nikola Maslovar</izvorni_sadrzaj>
    <derivirana_varijabla naziv="DomainObject.Predmet.StrankaNazivFormated_1">Nikola Maslovar</derivirana_varijabla>
  </DomainObject.Predmet.StrankaNazivFormated>
  <DomainObject.Predmet.StrankaNazivFormatedOIB>
    <izvorni_sadrzaj>Nikola Maslovar, OIB 35719542038</izvorni_sadrzaj>
    <derivirana_varijabla naziv="DomainObject.Predmet.StrankaNazivFormatedOIB_1">Nikola Maslovar, OIB 35719542038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Nikola Maslovar</item>
    </izvorni_sadrzaj>
    <derivirana_varijabla naziv="DomainObject.Predmet.StrankaListFormated_1">
      <item>Nikola Maslovar</item>
    </derivirana_varijabla>
  </DomainObject.Predmet.StrankaListFormated>
  <DomainObject.Predmet.StrankaListFormatedOIB>
    <izvorni_sadrzaj>
      <item>Nikola Maslovar, OIB 35719542038</item>
    </izvorni_sadrzaj>
    <derivirana_varijabla naziv="DomainObject.Predmet.StrankaListFormatedOIB_1">
      <item>Nikola Maslovar, OIB 35719542038</item>
    </derivirana_varijabla>
  </DomainObject.Predmet.StrankaListFormatedOIB>
  <DomainObject.Predmet.StrankaListFormatedWithAdress>
    <izvorni_sadrzaj>
      <item>Nikola Maslovar, Bosanska 51, 22000 Šibenik</item>
    </izvorni_sadrzaj>
    <derivirana_varijabla naziv="DomainObject.Predmet.StrankaListFormatedWithAdress_1">
      <item>Nikola Maslovar, Bosanska 51, 22000 Šibenik</item>
    </derivirana_varijabla>
  </DomainObject.Predmet.StrankaListFormatedWithAdress>
  <DomainObject.Predmet.StrankaListFormatedWithAdressOIB>
    <izvorni_sadrzaj>
      <item>Nikola Maslovar, OIB 35719542038, Bosanska 51, 22000 Šibenik</item>
    </izvorni_sadrzaj>
    <derivirana_varijabla naziv="DomainObject.Predmet.StrankaListFormatedWithAdressOIB_1">
      <item>Nikola Maslovar, OIB 35719542038, Bosanska 51, 22000 Šibenik</item>
    </derivirana_varijabla>
  </DomainObject.Predmet.StrankaListFormatedWithAdressOIB>
  <DomainObject.Predmet.StrankaListNazivFormated>
    <izvorni_sadrzaj>
      <item>Nikola Maslovar</item>
    </izvorni_sadrzaj>
    <derivirana_varijabla naziv="DomainObject.Predmet.StrankaListNazivFormated_1">
      <item>Nikola Maslovar</item>
    </derivirana_varijabla>
  </DomainObject.Predmet.StrankaListNazivFormated>
  <DomainObject.Predmet.StrankaListNazivFormatedOIB>
    <izvorni_sadrzaj>
      <item>Nikola Maslovar, OIB 35719542038</item>
    </izvorni_sadrzaj>
    <derivirana_varijabla naziv="DomainObject.Predmet.StrankaListNazivFormatedOIB_1">
      <item>Nikola Maslovar, OIB 35719542038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Maslovar</izvorni_sadrzaj>
    <derivirana_varijabla naziv="DomainObject.Predmet.StrankaIDrugi_1">Nikola Maslovar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Maslovar, OIB 35719542038, Bosanska 51, 22000 Šibenik</izvorni_sadrzaj>
    <derivirana_varijabla naziv="DomainObject.Predmet.StrankaIDrugiAdressOIB_1">Nikola Maslovar, OIB 35719542038, Bosanska 51,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Maslovar</item>
    </izvorni_sadrzaj>
    <derivirana_varijabla naziv="DomainObject.Predmet.SudioniciListNaziv_1">
      <item>Nikola Maslovar</item>
    </derivirana_varijabla>
  </DomainObject.Predmet.SudioniciListNaziv>
  <DomainObject.Predmet.SudioniciListAdressOIB>
    <izvorni_sadrzaj>
      <item>Nikola Maslovar, OIB 35719542038, Bosanska 51,22000 Šibenik</item>
    </izvorni_sadrzaj>
    <derivirana_varijabla naziv="DomainObject.Predmet.SudioniciListAdressOIB_1">
      <item>Nikola Maslovar, OIB 35719542038, Bosanska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35719542038</item>
    </izvorni_sadrzaj>
    <derivirana_varijabla naziv="DomainObject.Predmet.SudioniciListNazivOIB_1">
      <item>, OIB 35719542038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35DAA-DD21-48E9-887F-B63E8FD3E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503</properties:Words>
  <properties:Characters>2887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2016-11-17T10:32:00Z</dcterms:created>
  <dc:creator>RH - TDU</dc:creator>
  <cp:lastModifiedBy>Ana Kević Brakus</cp:lastModifiedBy>
  <cp:lastPrinted>2016-11-17T10:30:00Z</cp:lastPrinted>
  <dcterms:modified xmlns:xsi="http://www.w3.org/2001/XMLSchema-instance" xsi:type="dcterms:W3CDTF">2016-11-18T08:18:00Z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