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20ece" w14:paraId="9620ece" w:rsidRDefault="00F26F3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805180</wp:posOffset>
            </wp:positionV>
            <wp:extent cy="691515" cx="51816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91515" cx="518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26F39" w:rsidP="00F26F39" w:rsidR="00AE649C">
      <w:pPr>
        <w:pStyle w:val="Bezproreda"/>
      </w:pPr>
      <w:r>
        <w:t xml:space="preserve">      Republika Hrvatska</w:t>
      </w:r>
    </w:p>
    <w:p w:rsidRDefault="00F26F39" w:rsidP="00F26F39" w:rsidR="00F26F39">
      <w:pPr>
        <w:pStyle w:val="Bezproreda"/>
      </w:pPr>
      <w:r>
        <w:t>Trgovački sud u Bjelovaru</w:t>
      </w:r>
    </w:p>
    <w:p w:rsidRDefault="00F26F39" w:rsidP="00F26F39" w:rsidR="00F26F39" w:rsidRPr="00F26F39">
      <w:pPr>
        <w:pStyle w:val="Bezproreda"/>
        <w:spacing w:after="0"/>
        <w:rPr>
          <w:sz w:val="18"/>
          <w:szCs w:val="18"/>
        </w:rPr>
      </w:pPr>
      <w:r w:rsidRPr="00F26F39">
        <w:rPr>
          <w:sz w:val="18"/>
          <w:szCs w:val="18"/>
        </w:rPr>
        <w:t xml:space="preserve">Bjelovar, Šetalište dr. I. </w:t>
      </w:r>
      <w:proofErr w:type="spellStart"/>
      <w:r w:rsidRPr="00F26F39">
        <w:rPr>
          <w:sz w:val="18"/>
          <w:szCs w:val="18"/>
        </w:rPr>
        <w:t>Lebovića</w:t>
      </w:r>
      <w:proofErr w:type="spellEnd"/>
      <w:r w:rsidRPr="00F26F39">
        <w:rPr>
          <w:sz w:val="18"/>
          <w:szCs w:val="18"/>
        </w:rPr>
        <w:t xml:space="preserve"> 42</w:t>
      </w:r>
      <w:r w:rsidRPr="00F26F3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F26F39" w:rsidP="00F26F39" w:rsidR="00F26F39">
      <w:pPr>
        <w:ind w:firstLine="5245"/>
        <w:jc w:val="right"/>
        <w:rPr>
          <w:lang w:val="hr-HR"/>
        </w:rPr>
      </w:pPr>
      <w:r>
        <w:rPr>
          <w:lang w:val="hr-HR"/>
        </w:rPr>
        <w:t>P</w:t>
      </w:r>
      <w:r>
        <w:rPr>
          <w:lang w:val="hr-HR"/>
        </w:rPr>
        <w:t>oslovni broj: 6 St-626/2018-2</w:t>
      </w:r>
    </w:p>
    <w:p w:rsidRDefault="00F26F39" w:rsidP="00F26F39" w:rsidR="00F26F39">
      <w:pPr>
        <w:rPr>
          <w:lang w:val="hr-HR"/>
        </w:rPr>
      </w:pPr>
    </w:p>
    <w:p w:rsidRDefault="00F26F39" w:rsidP="00F26F39" w:rsidR="00F26F39">
      <w:pPr>
        <w:rPr>
          <w:lang w:val="hr-HR"/>
        </w:rPr>
      </w:pPr>
    </w:p>
    <w:p w:rsidRDefault="00F26F39" w:rsidP="00F26F39" w:rsidR="00F26F39">
      <w:pPr>
        <w:rPr>
          <w:lang w:val="hr-HR"/>
        </w:rPr>
      </w:pPr>
    </w:p>
    <w:p w:rsidRDefault="00F26F39" w:rsidP="00F26F39" w:rsidR="00F26F39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F26F39" w:rsidP="00F26F39" w:rsidR="00F26F39">
      <w:pPr>
        <w:jc w:val="center"/>
        <w:rPr>
          <w:lang w:val="hr-HR"/>
        </w:rPr>
      </w:pPr>
    </w:p>
    <w:p w:rsidRDefault="00F26F39" w:rsidP="00F26F39" w:rsidR="00F26F39">
      <w:pPr>
        <w:jc w:val="center"/>
        <w:rPr>
          <w:lang w:val="hr-HR"/>
        </w:rPr>
      </w:pPr>
    </w:p>
    <w:p w:rsidRDefault="00F26F39" w:rsidP="00F26F39" w:rsidR="00F26F39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HISTRIA PROJEKT j.o.o za građevinu i trgovinu, Zagreb, Borovina 12, MBS: 080980957, OIB: 91006025309, koji se vodi kod ovoga suda pod poslovnim brojem St-626/2018, temeljem odredbe čl.430., 431. i 434. Stečajnog zakona (Narodne novine br. 71/15 i 104/17), objavljuje:</w:t>
      </w:r>
    </w:p>
    <w:p w:rsidRDefault="00F26F39" w:rsidP="00F26F39" w:rsidR="00F26F39">
      <w:pPr>
        <w:jc w:val="both"/>
        <w:rPr>
          <w:lang w:val="hr-HR"/>
        </w:rPr>
      </w:pPr>
    </w:p>
    <w:p w:rsidRDefault="00F26F39" w:rsidP="00F26F39" w:rsidR="00F26F39">
      <w:pPr>
        <w:jc w:val="both"/>
        <w:rPr>
          <w:lang w:val="hr-HR"/>
        </w:rPr>
      </w:pPr>
      <w:r>
        <w:rPr>
          <w:lang w:val="hr-HR"/>
        </w:rPr>
        <w:t xml:space="preserve">1. Na dan 13. veljače 2018. dužnik u Očevidniku redoslijeda osnova za plaćanje ima evidentirane neizvršene osnove za plaćanje u ukupnom iznosu od 18.947,95 kn, u koji iznos je uračunata kamata i naknada Financijske agencije za provedbu ovrhe na novčanim sredstvima.  </w:t>
      </w:r>
    </w:p>
    <w:p w:rsidRDefault="00F26F39" w:rsidP="00F26F39" w:rsidR="00F26F39">
      <w:pPr>
        <w:jc w:val="both"/>
        <w:rPr>
          <w:lang w:val="hr-HR"/>
        </w:rPr>
      </w:pPr>
    </w:p>
    <w:p w:rsidRDefault="00F26F39" w:rsidP="00F26F39" w:rsidR="00F26F39">
      <w:pPr>
        <w:jc w:val="both"/>
        <w:rPr>
          <w:lang w:val="hr-HR"/>
        </w:rPr>
      </w:pPr>
      <w:r>
        <w:rPr>
          <w:lang w:val="hr-HR"/>
        </w:rPr>
        <w:t>2. Poziva se osoba ovlaštena za zastupanje dužnika – Karolina Srijemac, Zagreb, Borovina 12, OIB: 41968395900, da u roku od 15 dana od objave ovog oglasa na mrežnoj stranici e-Oglasna ploča Trgovačkog suda u Bjelovaru podnese sudu javnobilježnički ovjerovljen popis imovine i obveza na propisanom obrascu.</w:t>
      </w:r>
    </w:p>
    <w:p w:rsidRDefault="00F26F39" w:rsidP="00F26F39" w:rsidR="00F26F39">
      <w:pPr>
        <w:jc w:val="both"/>
        <w:rPr>
          <w:lang w:val="hr-HR"/>
        </w:rPr>
      </w:pPr>
    </w:p>
    <w:p w:rsidRDefault="00F26F39" w:rsidP="00F26F39" w:rsidR="00F26F39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26F39" w:rsidP="00F26F39" w:rsidR="00F26F39">
      <w:pPr>
        <w:jc w:val="both"/>
        <w:rPr>
          <w:lang w:val="hr-HR"/>
        </w:rPr>
      </w:pPr>
    </w:p>
    <w:p w:rsidRDefault="00F26F39" w:rsidP="00F26F39" w:rsidR="00F26F39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26F39" w:rsidP="00F26F39" w:rsidR="00F26F39">
      <w:pPr>
        <w:jc w:val="both"/>
        <w:rPr>
          <w:lang w:val="hr-HR"/>
        </w:rPr>
      </w:pPr>
    </w:p>
    <w:p w:rsidRDefault="00F26F39" w:rsidP="00F26F39" w:rsidR="00F26F39">
      <w:pPr>
        <w:jc w:val="center"/>
        <w:rPr>
          <w:lang w:val="hr-HR"/>
        </w:rPr>
      </w:pPr>
      <w:r>
        <w:rPr>
          <w:lang w:val="hr-HR"/>
        </w:rPr>
        <w:t xml:space="preserve">Bjelovar, 25. svibnja 2018.          </w:t>
      </w:r>
    </w:p>
    <w:p w:rsidRDefault="00F26F39" w:rsidP="00F26F39" w:rsidR="00F26F39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F26F39" w:rsidP="00F26F39" w:rsidR="00F26F39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F26F39" w:rsidP="00F26F39" w:rsidR="00F26F39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F26F39" w:rsidP="00F26F39" w:rsidR="00F26F39">
      <w:pPr>
        <w:rPr>
          <w:lang w:val="hr-HR"/>
        </w:rPr>
      </w:pPr>
    </w:p>
    <w:p w:rsidRDefault="00F26F39" w:rsidP="00F26F39" w:rsidR="00F26F39">
      <w:pPr>
        <w:rPr>
          <w:lang w:val="hr-HR"/>
        </w:rPr>
      </w:pPr>
    </w:p>
    <w:p w:rsidRDefault="00F26F39" w:rsidP="00F26F39" w:rsidR="00F26F39">
      <w:pPr>
        <w:rPr>
          <w:rFonts w:cs="Arial" w:hAnsi="Arial" w:ascii="Arial"/>
          <w:noProof/>
          <w:lang w:val="hr-HR"/>
        </w:rPr>
      </w:pPr>
    </w:p>
    <w:p w:rsidRDefault="00F26F39" w:rsidP="00F26F39" w:rsidR="00F26F3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6F39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26F3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26F3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421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St-626/2018-2</izvorni_sadrzaj>
    <derivirana_varijabla naziv="DomainObject.Oznaka_1">St-626/2018-2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St-626/2018</izvorni_sadrzaj>
    <derivirana_varijabla naziv="DomainObject.Predmet.OznakaBroj_1">St-626/2018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PROJEKT j.d.o.o. za građevinu i trgovinu</izvorni_sadrzaj>
    <derivirana_varijabla naziv="DomainObject.Predmet.ProtustrankaFormated_1">  HISTRIA PROJEKT j.d.o.o. za građevinu i trgovinu</derivirana_varijabla>
  </DomainObject.Predmet.ProtustrankaFormated>
  <DomainObject.Predmet.ProtustrankaFormatedOIB>
    <izvorni_sadrzaj>  HISTRIA PROJEKT j.d.o.o. za građevinu i trgovinu, OIB 91006025309</izvorni_sadrzaj>
    <derivirana_varijabla naziv="DomainObject.Predmet.ProtustrankaFormatedOIB_1">  HISTRIA PROJEKT j.d.o.o. za građevinu i trgovinu, OIB 91006025309</derivirana_varijabla>
  </DomainObject.Predmet.ProtustrankaFormatedOIB>
  <DomainObject.Predmet.ProtustrankaFormatedWithAdress>
    <izvorni_sadrzaj> HISTRIA PROJEKT j.d.o.o. za građevinu i trgovinu, Borovina 12, 10000 Zagreb</izvorni_sadrzaj>
    <derivirana_varijabla naziv="DomainObject.Predmet.ProtustrankaFormatedWithAdress_1"> HISTRIA PROJEKT j.d.o.o. za građevinu i trgovinu, Borovina 12, 10000 Zagreb</derivirana_varijabla>
  </DomainObject.Predmet.ProtustrankaFormatedWithAdress>
  <DomainObject.Predmet.ProtustrankaFormatedWithAdressOIB>
    <izvorni_sadrzaj> HISTRIA PROJEKT j.d.o.o. za građevinu i trgovinu, OIB 91006025309, Borovina 12, 10000 Zagreb</izvorni_sadrzaj>
    <derivirana_varijabla naziv="DomainObject.Predmet.ProtustrankaFormatedWithAdressOIB_1"> HISTRIA PROJEKT j.d.o.o. za građevinu i trgovinu, OIB 91006025309, Borovina 12, 10000 Zagreb</derivirana_varijabla>
  </DomainObject.Predmet.ProtustrankaFormatedWithAdressOIB>
  <DomainObject.Predmet.ProtustrankaWithAdress>
    <izvorni_sadrzaj>HISTRIA PROJEKT j.d.o.o. za građevinu i trgovinu Borovina 12, 10000 Zagreb</izvorni_sadrzaj>
    <derivirana_varijabla naziv="DomainObject.Predmet.ProtustrankaWithAdress_1">HISTRIA PROJEKT j.d.o.o. za građevinu i trgovinu Borovina 12, 10000 Zagreb</derivirana_varijabla>
  </DomainObject.Predmet.ProtustrankaWithAdress>
  <DomainObject.Predmet.ProtustrankaWithAdressOIB>
    <izvorni_sadrzaj>HISTRIA PROJEKT j.d.o.o. za građevinu i trgovinu, OIB 91006025309, Borovina 12, 10000 Zagreb</izvorni_sadrzaj>
    <derivirana_varijabla naziv="DomainObject.Predmet.ProtustrankaWithAdressOIB_1">HISTRIA PROJEKT j.d.o.o. za građevinu i trgovinu, OIB 91006025309, Borovina 12, 10000 Zagreb</derivirana_varijabla>
  </DomainObject.Predmet.ProtustrankaWithAdressOIB>
  <DomainObject.Predmet.ProtustrankaNazivFormated>
    <izvorni_sadrzaj>HISTRIA PROJEKT j.d.o.o. za građevinu i trgovinu</izvorni_sadrzaj>
    <derivirana_varijabla naziv="DomainObject.Predmet.ProtustrankaNazivFormated_1">HISTRIA PROJEKT j.d.o.o. za građevinu i trgovinu</derivirana_varijabla>
  </DomainObject.Predmet.ProtustrankaNazivFormated>
  <DomainObject.Predmet.ProtustrankaNazivFormatedOIB>
    <izvorni_sadrzaj>HISTRIA PROJEKT j.d.o.o. za građevinu i trgovinu, OIB 91006025309</izvorni_sadrzaj>
    <derivirana_varijabla naziv="DomainObject.Predmet.ProtustrankaNazivFormatedOIB_1">HISTRIA PROJEKT j.d.o.o. za građevinu i trgovinu, OIB 91006025309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HISTRIA PROJEKT j.d.o.o. za građevinu i trgovinu</item>
    </izvorni_sadrzaj>
    <derivirana_varijabla naziv="DomainObject.Predmet.ProtuStrankaListFormated_1">
      <item>HISTRIA PROJEKT j.d.o.o. za građevinu i trgovinu</item>
    </derivirana_varijabla>
  </DomainObject.Predmet.ProtuStrankaListFormated>
  <DomainObject.Predmet.ProtuStrankaListFormatedOIB>
    <izvorni_sadrzaj>
      <item>HISTRIA PROJEKT j.d.o.o. za građevinu i trgovinu, OIB 91006025309</item>
    </izvorni_sadrzaj>
    <derivirana_varijabla naziv="DomainObject.Predmet.ProtuStrankaListFormatedOIB_1">
      <item>HISTRIA PROJEKT j.d.o.o. za građevinu i trgovinu, OIB 91006025309</item>
    </derivirana_varijabla>
  </DomainObject.Predmet.ProtuStrankaListFormatedOIB>
  <DomainObject.Predmet.ProtuStrankaListFormatedWithAdress>
    <izvorni_sadrzaj>
      <item>HISTRIA PROJEKT j.d.o.o. za građevinu i trgovinu, Borovina 12, 10000 Zagreb</item>
    </izvorni_sadrzaj>
    <derivirana_varijabla naziv="DomainObject.Predmet.ProtuStrankaListFormatedWithAdress_1">
      <item>HISTRIA PROJEKT j.d.o.o. za građevinu i trgovinu, Borovina 12, 10000 Zagreb</item>
    </derivirana_varijabla>
  </DomainObject.Predmet.ProtuStrankaListFormatedWithAdress>
  <DomainObject.Predmet.ProtuStrankaListFormatedWithAdressOIB>
    <izvorni_sadrzaj>
      <item>HISTRIA PROJEKT j.d.o.o. za građevinu i trgovinu, OIB 91006025309, Borovina 12, 10000 Zagreb</item>
    </izvorni_sadrzaj>
    <derivirana_varijabla naziv="DomainObject.Predmet.ProtuStrankaListFormatedWithAdressOIB_1">
      <item>HISTRIA PROJEKT j.d.o.o. za građevinu i trgovinu, OIB 91006025309, Borovina 12, 10000 Zagreb</item>
    </derivirana_varijabla>
  </DomainObject.Predmet.ProtuStrankaListFormatedWithAdressOIB>
  <DomainObject.Predmet.ProtuStrankaListNazivFormated>
    <izvorni_sadrzaj>
      <item>HISTRIA PROJEKT j.d.o.o. za građevinu i trgovinu</item>
    </izvorni_sadrzaj>
    <derivirana_varijabla naziv="DomainObject.Predmet.ProtuStrankaListNazivFormated_1">
      <item>HISTRIA PROJEKT j.d.o.o. za građevinu i trgovinu</item>
    </derivirana_varijabla>
  </DomainObject.Predmet.ProtuStrankaListNazivFormated>
  <DomainObject.Predmet.ProtuStrankaListNazivFormatedOIB>
    <izvorni_sadrzaj>
      <item>HISTRIA PROJEKT j.d.o.o. za građevinu i trgovinu, OIB 91006025309</item>
    </izvorni_sadrzaj>
    <derivirana_varijabla naziv="DomainObject.Predmet.ProtuStrankaListNazivFormatedOIB_1">
      <item>HISTRIA PROJEKT j.d.o.o. za građevinu i trgovinu, OIB 91006025309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>St-626/2018-2</izvorni_sadrzaj>
    <derivirana_varijabla naziv="DomainObject.PoslovniBrojDokumenta_1">St-626/2018-2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HISTRIA PROJEKT j.d.o.o. za građevinu i trgovinu</izvorni_sadrzaj>
    <derivirana_varijabla naziv="DomainObject.Predmet.ProtustrankaIDrugi_1">HISTRIA PROJEKT j.d.o.o. za građevinu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HISTRIA PROJEKT j.d.o.o. za građevinu i trgovinu, OIB 91006025309, Borovina 12, 10000 Zagreb</izvorni_sadrzaj>
    <derivirana_varijabla naziv="DomainObject.Predmet.ProtustrankaIDrugiAdressOIB_1">HISTRIA PROJEKT j.d.o.o. za građevinu i trgovinu, OIB 91006025309, Borovina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PROJEKT j.d.o.o. za građevinu i trgovinu</item>
      <item>FINA Regionalni centar Zagreb</item>
    </izvorni_sadrzaj>
    <derivirana_varijabla naziv="DomainObject.Predmet.SudioniciListNaziv_1">
      <item>HISTRIA PROJEKT j.d.o.o. za građevinu i trgovinu</item>
      <item>FINA Regionalni centar Zagreb</item>
    </derivirana_varijabla>
  </DomainObject.Predmet.SudioniciListNaziv>
  <DomainObject.Predmet.SudioniciListAdressOIB>
    <izvorni_sadrzaj>
      <item>HISTRIA PROJEKT j.d.o.o. za građevinu i trgovinu, OIB 91006025309, Borovina 12,10000 Zagreb</item>
      <item>FINA Regionalni centar Zagreb, OIB 85821130368, Trg svibanjskih žrtava 1995. br. 1,10000 Zagreb</item>
    </izvorni_sadrzaj>
    <derivirana_varijabla naziv="DomainObject.Predmet.SudioniciListAdressOIB_1">
      <item>HISTRIA PROJEKT j.d.o.o. za građevinu i trgovinu, OIB 91006025309, Borovina 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3427E3-7A79-434F-9EB4-AA77CE3ED0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1692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2018-05-25T09:53:00Z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