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827d" w14:paraId="f48827d" w:rsidRDefault="002D0A2F" w:rsidP="00910611" w:rsidR="002D0A2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A2F" w:rsidP="00910611" w:rsidR="002D0A2F">
      <w:r>
        <w:rPr>
          <w:rFonts w:eastAsia="MS Mincho"/>
        </w:rPr>
        <w:t xml:space="preserve">  REPUBLIKA HRVATSKA</w:t>
      </w:r>
    </w:p>
    <w:p w:rsidRDefault="002D0A2F" w:rsidP="00910611" w:rsidR="002D0A2F">
      <w:r>
        <w:rPr>
          <w:rFonts w:eastAsia="MS Mincho"/>
        </w:rPr>
        <w:t>TRGOVAČKI SUD U RIJECI</w:t>
      </w:r>
    </w:p>
    <w:p w:rsidRDefault="002D0A2F" w:rsidR="002D0A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0A2F" w:rsidP="00910611" w:rsidR="002D0A2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F3A89">
        <w:t>584</w:t>
      </w:r>
      <w:r w:rsidR="00140487">
        <w:t>/16</w:t>
      </w:r>
      <w:r w:rsidR="00B416A5">
        <w:t xml:space="preserve">, temeljem odredbe čl.430. Stečajnog zakona (NN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642A4">
        <w:rPr>
          <w:b/>
          <w:bCs/>
        </w:rPr>
        <w:t xml:space="preserve">ZIDAR NEKRETNINE </w:t>
      </w:r>
      <w:r w:rsidR="001642A4" w:rsidRPr="001642A4">
        <w:rPr>
          <w:b/>
          <w:bCs/>
        </w:rPr>
        <w:t>društv</w:t>
      </w:r>
      <w:r w:rsidR="001642A4">
        <w:rPr>
          <w:b/>
          <w:bCs/>
        </w:rPr>
        <w:t>o s ograničenom odgovornošću za građevinarstvo i usluge, Kostrena, Šojska ulica 10, OIB 97686182822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1642A4">
        <w:rPr>
          <w:b/>
        </w:rPr>
        <w:t>825.237,87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A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F3A89">
      <w:t>584</w:t>
    </w:r>
    <w:r w:rsidR="00140487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0A2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A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A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A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A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A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A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A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A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NEKRETNINE društvo s ograničenom odgovornošću za građevinarstvo i usluge</izvorni_sadrzaj>
    <derivirana_varijabla naziv="DomainObject.Predmet.ProtustrankaFormated_1">  ZIDAR NEKRETNINE društvo s ograničenom odgovornošću za građevinarstvo i usluge</derivirana_varijabla>
  </DomainObject.Predmet.ProtustrankaFormated>
  <DomainObject.Predmet.ProtustrankaFormatedOIB>
    <izvorni_sadrzaj>  ZIDAR NEKRETNINE društvo s ograničenom odgovornošću za građevinarstvo i usluge, OIB 97686182822</izvorni_sadrzaj>
    <derivirana_varijabla naziv="DomainObject.Predmet.ProtustrankaFormatedOIB_1">  ZIDAR NEKRETNINE društvo s ograničenom odgovornošću za građevinarstvo i usluge, OIB 97686182822</derivirana_varijabla>
  </DomainObject.Predmet.ProtustrankaFormatedOIB>
  <DomainObject.Predmet.ProtustrankaFormatedWithAdress>
    <izvorni_sadrzaj> ZIDAR NEKRETNINE društvo s ograničenom odgovornošću za građevinarstvo i usluge, Šojska ulica 10, 51221 Kostrena</izvorni_sadrzaj>
    <derivirana_varijabla naziv="DomainObject.Predmet.ProtustrankaFormatedWithAdress_1"> ZIDAR NEKRETNINE društvo s ograničenom odgovornošću za građevinarstvo i usluge, Šojska ulica 10, 51221 Kostrena</derivirana_varijabla>
  </DomainObject.Predmet.ProtustrankaFormatedWithAdress>
  <DomainObject.Predmet.ProtustrankaFormatedWithAdressOIB>
    <izvorni_sadrzaj> ZIDAR NEKRETNINE društvo s ograničenom odgovornošću za građevinarstvo i usluge, OIB 97686182822, Šojska ulica 10, 51221 Kostrena</izvorni_sadrzaj>
    <derivirana_varijabla naziv="DomainObject.Predmet.ProtustrankaFormatedWithAdressOIB_1"> ZIDAR NEKRETNINE društvo s ograničenom odgovornošću za građevinarstvo i usluge, OIB 97686182822, Šojska ulica 10, 51221 Kostrena</derivirana_varijabla>
  </DomainObject.Predmet.ProtustrankaFormatedWithAdressOIB>
  <DomainObject.Predmet.ProtustrankaWithAdress>
    <izvorni_sadrzaj>ZIDAR NEKRETNINE društvo s ograničenom odgovornošću za građevinarstvo i usluge Šojska ulica 10, 51221 Kostrena</izvorni_sadrzaj>
    <derivirana_varijabla naziv="DomainObject.Predmet.ProtustrankaWithAdress_1">ZIDAR NEKRETNINE društvo s ograničenom odgovornošću za građevinarstvo i usluge Šojska ulica 10, 51221 Kostrena</derivirana_varijabla>
  </DomainObject.Predmet.ProtustrankaWithAdress>
  <DomainObject.Predmet.ProtustrankaWithAdressOIB>
    <izvorni_sadrzaj>ZIDAR NEKRETNINE društvo s ograničenom odgovornošću za građevinarstvo i usluge, OIB 97686182822, Šojska ulica 10, 51221 Kostrena</izvorni_sadrzaj>
    <derivirana_varijabla naziv="DomainObject.Predmet.ProtustrankaWithAdressOIB_1">ZIDAR NEKRETNINE društvo s ograničenom odgovornošću za građevinarstvo i usluge, OIB 97686182822, Šojska ulica 10, 51221 Kostrena</derivirana_varijabla>
  </DomainObject.Predmet.ProtustrankaWithAdressOIB>
  <DomainObject.Predmet.ProtustrankaNazivFormated>
    <izvorni_sadrzaj>ZIDAR NEKRETNINE društvo s ograničenom odgovornošću za građevinarstvo i usluge</izvorni_sadrzaj>
    <derivirana_varijabla naziv="DomainObject.Predmet.ProtustrankaNazivFormated_1">ZIDAR NEKRETNINE društvo s ograničenom odgovornošću za građevinarstvo i usluge</derivirana_varijabla>
  </DomainObject.Predmet.ProtustrankaNazivFormated>
  <DomainObject.Predmet.ProtustrankaNazivFormatedOIB>
    <izvorni_sadrzaj>ZIDAR NEKRETNINE društvo s ograničenom odgovornošću za građevinarstvo i usluge, OIB 97686182822</izvorni_sadrzaj>
    <derivirana_varijabla naziv="DomainObject.Predmet.ProtustrankaNazivFormatedOIB_1">ZIDAR NEKRETNINE društvo s ograničenom odgovornošću za građevinarstvo i usluge, OIB 97686182822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ZIDAR NEKRETNINE društvo s ograničenom odgovornošću za građevinarstvo i usluge</item>
    </izvorni_sadrzaj>
    <derivirana_varijabla naziv="DomainObject.Predmet.ProtuStrankaListFormated_1">
      <item>ZIDAR NEKRETNINE društvo s ograničenom odgovornošću za građevinarstvo i usluge</item>
    </derivirana_varijabla>
  </DomainObject.Predmet.ProtuStrankaListFormated>
  <DomainObject.Predmet.ProtuStrankaListFormatedOIB>
    <izvorni_sadrzaj>
      <item>ZIDAR NEKRETNINE društvo s ograničenom odgovornošću za građevinarstvo i usluge, OIB 97686182822</item>
    </izvorni_sadrzaj>
    <derivirana_varijabla naziv="DomainObject.Predmet.ProtuStrankaListFormatedOIB_1">
      <item>ZIDAR NEKRETNINE društvo s ograničenom odgovornošću za građevinarstvo i usluge, OIB 97686182822</item>
    </derivirana_varijabla>
  </DomainObject.Predmet.ProtuStrankaListFormatedOIB>
  <DomainObject.Predmet.ProtuStrankaListFormatedWithAdress>
    <izvorni_sadrzaj>
      <item>ZIDAR NEKRETNINE društvo s ograničenom odgovornošću za građevinarstvo i usluge, Šojska ulica 10, 51221 Kostrena</item>
    </izvorni_sadrzaj>
    <derivirana_varijabla naziv="DomainObject.Predmet.ProtuStrankaListFormatedWithAdress_1">
      <item>ZIDAR NEKRETNINE društvo s ograničenom odgovornošću za građevinarstvo i usluge, Šojska ulica 10, 51221 Kostrena</item>
    </derivirana_varijabla>
  </DomainObject.Predmet.ProtuStrankaListFormatedWithAdress>
  <DomainObject.Predmet.ProtuStrankaListFormatedWithAdressOIB>
    <izvorni_sadrzaj>
      <item>ZIDAR NEKRETNINE društvo s ograničenom odgovornošću za građevinarstvo i usluge, OIB 97686182822, Šojska ulica 10, 51221 Kostrena</item>
    </izvorni_sadrzaj>
    <derivirana_varijabla naziv="DomainObject.Predmet.ProtuStrankaListFormatedWithAdressOIB_1">
      <item>ZIDAR NEKRETNINE društvo s ograničenom odgovornošću za građevinarstvo i usluge, OIB 97686182822, Šojska ulica 10, 51221 Kostrena</item>
    </derivirana_varijabla>
  </DomainObject.Predmet.ProtuStrankaListFormatedWithAdressOIB>
  <DomainObject.Predmet.ProtuStrankaListNazivFormated>
    <izvorni_sadrzaj>
      <item>ZIDAR NEKRETNINE društvo s ograničenom odgovornošću za građevinarstvo i usluge</item>
    </izvorni_sadrzaj>
    <derivirana_varijabla naziv="DomainObject.Predmet.ProtuStrankaListNazivFormated_1">
      <item>ZIDAR NEKRETNINE društvo s ograničenom odgovornošću za građevinarstvo i usluge</item>
    </derivirana_varijabla>
  </DomainObject.Predmet.ProtuStrankaListNazivFormated>
  <DomainObject.Predmet.ProtuStrankaListNazivFormatedOIB>
    <izvorni_sadrzaj>
      <item>ZIDAR NEKRETNINE društvo s ograničenom odgovornošću za građevinarstvo i usluge, OIB 97686182822</item>
    </izvorni_sadrzaj>
    <derivirana_varijabla naziv="DomainObject.Predmet.ProtuStrankaListNazivFormatedOIB_1">
      <item>ZIDAR NEKRETNINE društvo s ograničenom odgovornošću za građevinarstvo i usluge, OIB 97686182822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ZIDAR NEKRETNINE društvo s ograničenom odgovornošću za građevinarstvo i usluge</izvorni_sadrzaj>
    <derivirana_varijabla naziv="DomainObject.Predmet.ProtustrankaIDrugi_1">ZIDAR NEKRETNINE društvo s ograničenom odgovornošću za građevinarstvo i usluge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ZIDAR NEKRETNINE društvo s ograničenom odgovornošću za građevinarstvo i usluge, OIB 97686182822, Šojska ulica 10, 51221 Kostrena</izvorni_sadrzaj>
    <derivirana_varijabla naziv="DomainObject.Predmet.ProtustrankaIDrugiAdressOIB_1">ZIDAR NEKRETNINE društvo s ograničenom odgovornošću za građevinarstvo i usluge, OIB 97686182822, Šojska ulica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ZIDAR NEKRETNINE društvo s ograničenom odgovornošću za građevinarstvo i usluge</item>
    </izvorni_sadrzaj>
    <derivirana_varijabla naziv="DomainObject.Predmet.SudioniciListNaziv_1">
      <item>FINA Rijeka</item>
      <item>ZIDAR NEKRETNINE društvo s ograničenom odgovornošću za građevinarstvo i usluge</item>
    </derivirana_varijabla>
  </DomainObject.Predmet.SudioniciListNaziv>
  <DomainObject.Predmet.SudioniciListAdressOIB>
    <izvorni_sadrzaj>
      <item>FINA Rijeka, OIB 85821130368, Frane Kurelca 8,51000 Rijeka</item>
      <item>ZIDAR NEKRETNINE društvo s ograničenom odgovornošću za građevinarstvo i usluge, OIB 97686182822, Šojska ulica 10,51221 Kostrena</item>
    </izvorni_sadrzaj>
    <derivirana_varijabla naziv="DomainObject.Predmet.SudioniciListAdressOIB_1">
      <item>FINA Rijeka, OIB 85821130368, Frane Kurelca 8,51000 Rijeka</item>
      <item>ZIDAR NEKRETNINE društvo s ograničenom odgovornošću za građevinarstvo i usluge, OIB 97686182822, Šojska ulica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97686182822</item>
    </izvorni_sadrzaj>
    <derivirana_varijabla naziv="DomainObject.Predmet.SudioniciListNazivOIB_1">
      <item>, OIB 85821130368</item>
      <item>, OIB 97686182822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1394E-B713-4746-ABC1-D122760B2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1438</properties:Characters>
  <properties:Lines>57</properties:Lines>
  <properties:Paragraphs>22</properties:Paragraphs>
  <properties:TotalTime>1179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2016-06-08T08:17:00Z</cp:lastPrinted>
  <dcterms:modified xmlns:xsi="http://www.w3.org/2001/XMLSchema-instance" xsi:type="dcterms:W3CDTF">2016-06-08T08:18:00Z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