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7f53" w14:paraId="6ef7f5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8610C5">
        <w:rPr>
          <w:b/>
        </w:rPr>
        <w:t>667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C35F6A">
        <w:rPr>
          <w:b/>
        </w:rPr>
        <w:t>7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8610C5" w:rsidRPr="008610C5">
        <w:t>MOMENTUM j.d.o.o. za trgovinu i zastupanje u likvidaciji, skraćena tvrtka: MOMENTUM j.o.o. u likvidaciji, Slavonski Brod, Košarevac 9, OIB 83352221856</w:t>
      </w:r>
      <w:r w:rsidR="00123855">
        <w:t xml:space="preserve">, dana </w:t>
      </w:r>
      <w:r w:rsidR="007820CB">
        <w:t>05</w:t>
      </w:r>
      <w:r w:rsidR="00AF73E0" w:rsidRPr="00AF73E0">
        <w:t xml:space="preserve">. </w:t>
      </w:r>
      <w:r w:rsidR="007820CB">
        <w:t>siječnja</w:t>
      </w:r>
      <w:r w:rsidR="00AF73E0" w:rsidRPr="00AF73E0">
        <w:t xml:space="preserve"> 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8610C5" w:rsidRPr="008610C5">
        <w:t>MOMENTUM j.d.o.o. za trgovinu i zastupanje u likvidaciji, skraćena tvrtka: MOMENTUM j.o.o. u likvidaciji, Slavonski Brod, Košarevac 9, OIB 83352221856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C36715">
        <w:t>Siniša Rajnović iz Virovitice, Sv.Trojstva 87, Milanovac, OIB 86217384445.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8610C5" w:rsidRPr="008610C5">
        <w:t>MOMENTUM j.d.o.o. za trgovinu i zastupanje u likvidaciji, skraćena tvrtka: MOMENTUM j.o.o. u likvidaciji, Slavonski Brod, Košarevac 9, OIB 83352221856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04752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DB52D3" w:rsidP="00AA7765" w:rsidR="00DB52D3">
      <w:pPr>
        <w:ind w:firstLine="1440"/>
        <w:jc w:val="both"/>
      </w:pPr>
    </w:p>
    <w:p w:rsidRDefault="008610C5" w:rsidP="00AA7765" w:rsidR="008610C5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8610C5">
        <w:rPr>
          <w:b/>
        </w:rPr>
        <w:t>667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C35F6A">
        <w:rPr>
          <w:b/>
        </w:rPr>
        <w:t>7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8610C5" w:rsidRPr="008610C5">
        <w:t>MOMENTUM j.d.o.o. za trgovinu i zastupanje u likvidaciji, skraćena tvrtka: MOMENTUM j.o.o. u likvidaciji, Slavonski Brod, Košarevac 9, OIB 83352221856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610C5">
        <w:t>0</w:t>
      </w:r>
      <w:r w:rsidR="007820CB">
        <w:t>6</w:t>
      </w:r>
      <w:r w:rsidR="000B4504">
        <w:t xml:space="preserve">. </w:t>
      </w:r>
      <w:r w:rsidR="008610C5">
        <w:t>rujna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</w:t>
      </w:r>
      <w:r w:rsidR="00C35F6A">
        <w:t xml:space="preserve"> niti izvijestile  sud da je provedena podjela imovine,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>m utvrđeno je da dužnik na dan 05</w:t>
      </w:r>
      <w:r w:rsidR="00993DC7" w:rsidRPr="00C35F6A">
        <w:t>.s</w:t>
      </w:r>
      <w:r w:rsidR="007820CB" w:rsidRPr="00C35F6A">
        <w:t>iječnja</w:t>
      </w:r>
      <w:r w:rsidR="00993DC7" w:rsidRPr="00C35F6A">
        <w:t xml:space="preserve"> 201</w:t>
      </w:r>
      <w:r w:rsidR="007820CB" w:rsidRPr="00C35F6A">
        <w:t>8</w:t>
      </w:r>
      <w:r w:rsidR="00993DC7" w:rsidRPr="00C35F6A">
        <w:t>.godin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993DC7" w:rsidRPr="00C35F6A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7820CB">
        <w:t>05</w:t>
      </w:r>
      <w:r w:rsidR="00C92D33">
        <w:t xml:space="preserve">. </w:t>
      </w:r>
      <w:r w:rsidR="007820CB">
        <w:t>siječnja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820CB" w:rsidR="007820C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</w:t>
      </w:r>
      <w:r w:rsidR="008610C5">
        <w:t xml:space="preserve">  </w:t>
      </w:r>
      <w:r w:rsidR="007820CB">
        <w:t xml:space="preserve"> </w:t>
      </w:r>
      <w:r w:rsidR="0016405B">
        <w:t xml:space="preserve"> </w:t>
      </w:r>
      <w:r>
        <w:t>Mirna Vujčić</w:t>
      </w:r>
    </w:p>
    <w:p w:rsidRDefault="00D84433" w:rsidP="008610C5" w:rsidR="00D84433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3860" w:rsidP="008353BC" w:rsidR="008353BC">
      <w:r>
        <w:tab/>
        <w:t xml:space="preserve">  </w:t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AE0" w:rsidR="00996AE0">
      <w:r>
        <w:separator/>
      </w:r>
    </w:p>
  </w:endnote>
  <w:endnote w:id="0" w:type="continuationSeparator">
    <w:p w:rsidRDefault="00996AE0" w:rsidR="0099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AE0" w:rsidR="00996AE0">
      <w:r>
        <w:separator/>
      </w:r>
    </w:p>
  </w:footnote>
  <w:footnote w:id="0" w:type="continuationSeparator">
    <w:p w:rsidRDefault="00996AE0" w:rsidR="00996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35806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10C5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93DC7"/>
    <w:rsid w:val="00996AE0"/>
    <w:rsid w:val="009A2710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35F6A"/>
    <w:rsid w:val="00C36715"/>
    <w:rsid w:val="00C53A06"/>
    <w:rsid w:val="00C63D01"/>
    <w:rsid w:val="00C74CB4"/>
    <w:rsid w:val="00C868CA"/>
    <w:rsid w:val="00C910A7"/>
    <w:rsid w:val="00C92D33"/>
    <w:rsid w:val="00CB3C50"/>
    <w:rsid w:val="00CB5495"/>
    <w:rsid w:val="00CD466F"/>
    <w:rsid w:val="00D22AF4"/>
    <w:rsid w:val="00D23860"/>
    <w:rsid w:val="00D24F05"/>
    <w:rsid w:val="00D25655"/>
    <w:rsid w:val="00D35A6A"/>
    <w:rsid w:val="00D66EBB"/>
    <w:rsid w:val="00D66FB6"/>
    <w:rsid w:val="00D80405"/>
    <w:rsid w:val="00D84433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80FA2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6650.16</izvorni_sadrzaj>
    <derivirana_varijabla naziv="DomainObject.Predmet.InicijalnaVrijednost_1">6650.16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MOMENTUM j.d.o.o. za trgovinu i zastupanje u likvidaciji</izvorni_sadrzaj>
    <derivirana_varijabla naziv="DomainObject.Predmet.ProtustrankaFormated_1">  MOMENTUM j.d.o.o. za trgovinu i zastupanje u likvidaciji</derivirana_varijabla>
  </DomainObject.Predmet.ProtustrankaFormated>
  <DomainObject.Predmet.ProtustrankaFormatedOIB>
    <izvorni_sadrzaj>  MOMENTUM j.d.o.o. za trgovinu i zastupanje u likvidaciji, OIB 83352221856</izvorni_sadrzaj>
    <derivirana_varijabla naziv="DomainObject.Predmet.ProtustrankaFormatedOIB_1">  MOMENTUM j.d.o.o. za trgovinu i zastupanje u likvidaciji, OIB 83352221856</derivirana_varijabla>
  </DomainObject.Predmet.ProtustrankaFormatedOIB>
  <DomainObject.Predmet.ProtustrankaFormatedWithAdress>
    <izvorni_sadrzaj> MOMENTUM j.d.o.o. za trgovinu i zastupanje u likvidaciji, Košarevac 9, 35000 Slavonski Brod</izvorni_sadrzaj>
    <derivirana_varijabla naziv="DomainObject.Predmet.ProtustrankaFormatedWithAdress_1"> MOMENTUM j.d.o.o. za trgovinu i zastupanje u likvidaciji, Košarevac 9, 35000 Slavonski Brod</derivirana_varijabla>
  </DomainObject.Predmet.ProtustrankaFormatedWithAdress>
  <DomainObject.Predmet.ProtustrankaFormatedWithAdressOIB>
    <izvorni_sadrzaj> MOMENTUM j.d.o.o. za trgovinu i zastupanje u likvidaciji, OIB 83352221856, Košarevac 9, 35000 Slavonski Brod</izvorni_sadrzaj>
    <derivirana_varijabla naziv="DomainObject.Predmet.ProtustrankaFormatedWithAdressOIB_1"> MOMENTUM j.d.o.o. za trgovinu i zastupanje u likvidaciji, OIB 83352221856, Košarevac 9, 35000 Slavonski Brod</derivirana_varijabla>
  </DomainObject.Predmet.ProtustrankaFormatedWithAdressOIB>
  <DomainObject.Predmet.ProtustrankaWithAdress>
    <izvorni_sadrzaj>MOMENTUM j.d.o.o. za trgovinu i zastupanje u likvidaciji Košarevac 9, 35000 Slavonski Brod</izvorni_sadrzaj>
    <derivirana_varijabla naziv="DomainObject.Predmet.ProtustrankaWithAdress_1">MOMENTUM j.d.o.o. za trgovinu i zastupanje u likvidaciji Košarevac 9, 35000 Slavonski Brod</derivirana_varijabla>
  </DomainObject.Predmet.ProtustrankaWithAdress>
  <DomainObject.Predmet.ProtustrankaWithAdressOIB>
    <izvorni_sadrzaj>MOMENTUM j.d.o.o. za trgovinu i zastupanje u likvidaciji, OIB 83352221856, Košarevac 9, 35000 Slavonski Brod</izvorni_sadrzaj>
    <derivirana_varijabla naziv="DomainObject.Predmet.ProtustrankaWithAdressOIB_1">MOMENTUM j.d.o.o. za trgovinu i zastupanje u likvidaciji, OIB 83352221856, Košarevac 9, 35000 Slavonski Brod</derivirana_varijabla>
  </DomainObject.Predmet.ProtustrankaWithAdressOIB>
  <DomainObject.Predmet.ProtustrankaNazivFormated>
    <izvorni_sadrzaj>MOMENTUM j.d.o.o. za trgovinu i zastupanje u likvidaciji</izvorni_sadrzaj>
    <derivirana_varijabla naziv="DomainObject.Predmet.ProtustrankaNazivFormated_1">MOMENTUM j.d.o.o. za trgovinu i zastupanje u likvidaciji</derivirana_varijabla>
  </DomainObject.Predmet.ProtustrankaNazivFormated>
  <DomainObject.Predmet.ProtustrankaNazivFormatedOIB>
    <izvorni_sadrzaj>MOMENTUM j.d.o.o. za trgovinu i zastupanje u likvidaciji, OIB 83352221856</izvorni_sadrzaj>
    <derivirana_varijabla naziv="DomainObject.Predmet.ProtustrankaNazivFormatedOIB_1">MOMENTUM j.d.o.o. za trgovinu i zastupanje u likvidaciji, OIB 83352221856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MOMENTUM j.d.o.o. za trgovinu i zastupanje u likvidaciji</item>
    </izvorni_sadrzaj>
    <derivirana_varijabla naziv="DomainObject.Predmet.ProtuStrankaListFormated_1">
      <item>MOMENTUM j.d.o.o. za trgovinu i zastupanje u likvidaciji</item>
    </derivirana_varijabla>
  </DomainObject.Predmet.ProtuStrankaListFormated>
  <DomainObject.Predmet.ProtuStrankaListFormatedOIB>
    <izvorni_sadrzaj>
      <item>MOMENTUM j.d.o.o. za trgovinu i zastupanje u likvidaciji, OIB 83352221856</item>
    </izvorni_sadrzaj>
    <derivirana_varijabla naziv="DomainObject.Predmet.ProtuStrankaListFormatedOIB_1">
      <item>MOMENTUM j.d.o.o. za trgovinu i zastupanje u likvidaciji, OIB 83352221856</item>
    </derivirana_varijabla>
  </DomainObject.Predmet.ProtuStrankaListFormatedOIB>
  <DomainObject.Predmet.ProtuStrankaListFormatedWithAdress>
    <izvorni_sadrzaj>
      <item>MOMENTUM j.d.o.o. za trgovinu i zastupanje u likvidaciji, Košarevac 9, 35000 Slavonski Brod</item>
    </izvorni_sadrzaj>
    <derivirana_varijabla naziv="DomainObject.Predmet.ProtuStrankaListFormatedWithAdress_1">
      <item>MOMENTUM j.d.o.o. za trgovinu i zastupanje u likvidaciji, Košarevac 9, 35000 Slavonski Brod</item>
    </derivirana_varijabla>
  </DomainObject.Predmet.ProtuStrankaListFormatedWithAdress>
  <DomainObject.Predmet.ProtuStrankaListFormatedWithAdressOIB>
    <izvorni_sadrzaj>
      <item>MOMENTUM j.d.o.o. za trgovinu i zastupanje u likvidaciji, OIB 83352221856, Košarevac 9, 35000 Slavonski Brod</item>
    </izvorni_sadrzaj>
    <derivirana_varijabla naziv="DomainObject.Predmet.ProtuStrankaListFormatedWithAdressOIB_1">
      <item>MOMENTUM j.d.o.o. za trgovinu i zastupanje u likvidaciji, OIB 83352221856, Košarevac 9, 35000 Slavonski Brod</item>
    </derivirana_varijabla>
  </DomainObject.Predmet.ProtuStrankaListFormatedWithAdressOIB>
  <DomainObject.Predmet.ProtuStrankaListNazivFormated>
    <izvorni_sadrzaj>
      <item>MOMENTUM j.d.o.o. za trgovinu i zastupanje u likvidaciji</item>
    </izvorni_sadrzaj>
    <derivirana_varijabla naziv="DomainObject.Predmet.ProtuStrankaListNazivFormated_1">
      <item>MOMENTUM j.d.o.o. za trgovinu i zastupanje u likvidaciji</item>
    </derivirana_varijabla>
  </DomainObject.Predmet.ProtuStrankaListNazivFormated>
  <DomainObject.Predmet.ProtuStrankaListNazivFormatedOIB>
    <izvorni_sadrzaj>
      <item>MOMENTUM j.d.o.o. za trgovinu i zastupanje u likvidaciji, OIB 83352221856</item>
    </izvorni_sadrzaj>
    <derivirana_varijabla naziv="DomainObject.Predmet.ProtuStrankaListNazivFormatedOIB_1">
      <item>MOMENTUM j.d.o.o. za trgovinu i zastupanje u likvidaciji, OIB 83352221856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MOMENTUM j.d.o.o. za trgovinu i zastupanje u likvidaciji</izvorni_sadrzaj>
    <derivirana_varijabla naziv="DomainObject.Predmet.ProtustrankaIDrugi_1">MOMENTUM j.d.o.o. za trgovinu i zastupanje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MOMENTUM j.d.o.o. za trgovinu i zastupanje u likvidaciji, OIB 83352221856, Košarevac 9, 35000 Slavonski Brod</izvorni_sadrzaj>
    <derivirana_varijabla naziv="DomainObject.Predmet.ProtustrankaIDrugiAdressOIB_1">MOMENTUM j.d.o.o. za trgovinu i zastupanje u likvidaciji, OIB 83352221856, Košarevac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MOMENTUM j.d.o.o. za trgovinu i zastupanje u likvidaciji</item>
    </izvorni_sadrzaj>
    <derivirana_varijabla naziv="DomainObject.Predmet.SudioniciListNaziv_1">
      <item>Financijska agencija</item>
      <item>MOMENTUM j.d.o.o. za trgovinu i zastupanje u likvidaciji</item>
    </derivirana_varijabla>
  </DomainObject.Predmet.SudioniciListNaziv>
  <DomainObject.Predmet.SudioniciListAdressOIB>
    <izvorni_sadrzaj>
      <item>Financijska agencija, OIB 85821130368, Ulica grada Vukovara 70,10000 Zagreb</item>
      <item>MOMENTUM j.d.o.o. za trgovinu i zastupanje u likvidaciji, OIB 83352221856, Košarevac 9,35000 Slavonski Brod</item>
    </izvorni_sadrzaj>
    <derivirana_varijabla naziv="DomainObject.Predmet.SudioniciListAdressOIB_1">
      <item>Financijska agencija, OIB 85821130368, Ulica grada Vukovara 70,10000 Zagreb</item>
      <item>MOMENTUM j.d.o.o. za trgovinu i zastupanje u likvidaciji, OIB 83352221856, Košarevac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83352221856</item>
    </izvorni_sadrzaj>
    <derivirana_varijabla naziv="DomainObject.Predmet.SudioniciListNazivOIB_1">
      <item>, OIB 85821130368</item>
      <item>, OIB 83352221856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8CD7D-2FD1-4908-BEBF-72F2E82C3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4678</properties:Characters>
  <properties:Lines>115</properties:Lines>
  <properties:Paragraphs>41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2018-01-05T09:59:00Z</dcterms:created>
  <dc:creator>alet</dc:creator>
  <cp:lastModifiedBy>wsadmin</cp:lastModifiedBy>
  <cp:lastPrinted>2018-01-05T09:06:00Z</cp:lastPrinted>
  <dcterms:modified xmlns:xsi="http://www.w3.org/2001/XMLSchema-instance" xsi:type="dcterms:W3CDTF">2018-01-05T10:40:00Z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