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f3cff" w14:paraId="41f3cff" w:rsidRDefault="00C5127B" w:rsidP="00C50328" w:rsidR="00C5127B">
      <w:pPr>
        <w:jc w:val="both"/>
        <w15:collapsed w:val="false"/>
      </w:pPr>
      <w:bookmarkStart w:name="_GoBack" w:id="0"/>
      <w:bookmarkEnd w:id="0"/>
    </w:p>
    <w:p w:rsidRDefault="00A46030" w:rsidP="00C50328" w:rsidR="00747F2C">
      <w:pPr>
        <w:jc w:val="right"/>
      </w:pPr>
      <w:r>
        <w:t xml:space="preserve">    </w:t>
      </w:r>
      <w:r w:rsidR="00747F2C">
        <w:t>1</w:t>
      </w:r>
      <w:r w:rsidR="00655274">
        <w:t>4</w:t>
      </w:r>
      <w:r w:rsidR="008B0432">
        <w:t xml:space="preserve"> St-</w:t>
      </w:r>
      <w:r w:rsidR="0007606D">
        <w:t>1</w:t>
      </w:r>
      <w:r w:rsidR="00B976DE">
        <w:t>7</w:t>
      </w:r>
      <w:r w:rsidR="00957F14">
        <w:t>8</w:t>
      </w:r>
      <w:r w:rsidR="008B0432">
        <w:t>/1</w:t>
      </w:r>
      <w:r w:rsidR="0007606D">
        <w:t>6</w:t>
      </w:r>
      <w:r w:rsidR="008B0432">
        <w:t>-</w:t>
      </w:r>
      <w:r w:rsidR="005C5041">
        <w:t>90</w:t>
      </w:r>
    </w:p>
    <w:p w:rsidRDefault="007F236D" w:rsidP="006B542C" w:rsidR="006B542C">
      <w:r>
        <w:t xml:space="preserve">           </w:t>
      </w:r>
      <w:r w:rsidR="003B6DD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B542C" w:rsidP="006B542C" w:rsidR="006B542C" w:rsidRPr="00D21A2C"/>
    <w:p w:rsidRDefault="006B542C" w:rsidP="006B542C" w:rsidR="006B542C" w:rsidRPr="00B82754">
      <w:pPr>
        <w:ind w:hanging="720" w:left="360"/>
        <w:rPr>
          <w:b/>
        </w:rPr>
      </w:pPr>
      <w:r w:rsidRPr="00B82754">
        <w:rPr>
          <w:b/>
        </w:rPr>
        <w:t xml:space="preserve">     REPUBLIKA HRVATSKA</w:t>
      </w:r>
    </w:p>
    <w:p w:rsidRDefault="006B542C" w:rsidP="006B542C" w:rsidR="006B542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B542C" w:rsidP="000508CB" w:rsidR="00C670F6" w:rsidRPr="000508CB">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r w:rsidR="00B32AE0">
        <w:t xml:space="preserve">   </w:t>
      </w:r>
      <w:r w:rsidR="00C50328">
        <w:t xml:space="preserve">                              </w:t>
      </w:r>
      <w:r w:rsidR="000508CB">
        <w:t xml:space="preserve">                    </w:t>
      </w:r>
    </w:p>
    <w:p w:rsidRDefault="001A6A6A" w:rsidP="001A6A6A" w:rsidR="00747F2C" w:rsidRPr="001A6A6A">
      <w:pPr>
        <w:jc w:val="center"/>
      </w:pPr>
      <w:r w:rsidRPr="001A6A6A">
        <w:t>REPUBLIKA HRVATSKA</w:t>
      </w:r>
    </w:p>
    <w:p w:rsidRDefault="00C50328" w:rsidP="00C50328" w:rsidR="00C50328" w:rsidRPr="001A6A6A">
      <w:pPr>
        <w:jc w:val="center"/>
      </w:pPr>
      <w:r w:rsidRPr="001A6A6A">
        <w:t>R J E Š E N J E</w:t>
      </w:r>
    </w:p>
    <w:p w:rsidRDefault="008B0432" w:rsidP="00841B9D" w:rsidR="008B0432">
      <w:pPr>
        <w:pStyle w:val="Tijeloteksta"/>
        <w:rPr>
          <w:b/>
          <w:bCs/>
        </w:rPr>
      </w:pPr>
    </w:p>
    <w:p w:rsidRDefault="000508CB" w:rsidP="00841B9D" w:rsidR="000508CB">
      <w:pPr>
        <w:pStyle w:val="Tijeloteksta"/>
        <w:rPr>
          <w:b/>
          <w:bCs/>
        </w:rPr>
      </w:pPr>
    </w:p>
    <w:p w:rsidRDefault="00B976DE" w:rsidP="00B976DE" w:rsidR="00B976DE">
      <w:pPr>
        <w:pStyle w:val="Tijeloteksta"/>
        <w:ind w:firstLine="720"/>
      </w:pPr>
      <w:r w:rsidRPr="00655274">
        <w:t xml:space="preserve">Trgovački sud u Osijeku, po sucu mr. sc. Tihomiru Kovačeviću, kao stečajnom sucu, </w:t>
      </w:r>
      <w:r w:rsidR="00D41E3D">
        <w:t>u stečajnom postupku</w:t>
      </w:r>
      <w:r w:rsidRPr="00655274">
        <w:t xml:space="preserve"> nad dužnikom </w:t>
      </w:r>
      <w:r w:rsidR="00957F14" w:rsidRPr="00957F14">
        <w:t>VELIKI KRAJ d.o.o. za građevinarstvo i trgovinu, Županja, Franje Kuhača 5, MBS 030060879, OIB 98522941405</w:t>
      </w:r>
      <w:r w:rsidRPr="00655274">
        <w:t xml:space="preserve">, dana </w:t>
      </w:r>
      <w:r w:rsidR="00F022B4">
        <w:t>30</w:t>
      </w:r>
      <w:r w:rsidRPr="00655274">
        <w:t xml:space="preserve">. </w:t>
      </w:r>
      <w:r w:rsidR="00530E94">
        <w:t>ožujka</w:t>
      </w:r>
      <w:r w:rsidRPr="00655274">
        <w:t xml:space="preserve"> 201</w:t>
      </w:r>
      <w:r w:rsidR="00530E94">
        <w:t>8</w:t>
      </w:r>
      <w:r w:rsidRPr="00655274">
        <w:t>.</w:t>
      </w:r>
      <w:r>
        <w:t xml:space="preserve">                                    </w:t>
      </w:r>
    </w:p>
    <w:p w:rsidRDefault="00B976DE" w:rsidP="00B976DE" w:rsidR="00B976DE">
      <w:pPr>
        <w:jc w:val="both"/>
      </w:pPr>
    </w:p>
    <w:p w:rsidRDefault="00B976DE" w:rsidP="00B976DE" w:rsidR="00B976DE" w:rsidRPr="001A6A6A">
      <w:pPr>
        <w:jc w:val="center"/>
      </w:pPr>
      <w:r w:rsidRPr="001A6A6A">
        <w:t>r i j e š i o  j e</w:t>
      </w:r>
    </w:p>
    <w:p w:rsidRDefault="00B976DE" w:rsidP="00B976DE" w:rsidR="00B976DE">
      <w:pPr>
        <w:jc w:val="both"/>
      </w:pPr>
    </w:p>
    <w:p w:rsidRDefault="000508CB" w:rsidP="00B976DE" w:rsidR="000508CB">
      <w:pPr>
        <w:jc w:val="both"/>
      </w:pPr>
    </w:p>
    <w:p w:rsidRDefault="00530E94" w:rsidP="00530E94" w:rsidR="00530E94" w:rsidRPr="00685BE4">
      <w:pPr>
        <w:pStyle w:val="Odlomakpopisa"/>
        <w:numPr>
          <w:ilvl w:val="0"/>
          <w:numId w:val="10"/>
        </w:numPr>
        <w:jc w:val="both"/>
        <w:rPr>
          <w:bCs/>
        </w:rPr>
      </w:pPr>
      <w:r>
        <w:t xml:space="preserve">Stavlja se </w:t>
      </w:r>
      <w:r w:rsidRPr="00F002D2">
        <w:t>izvan</w:t>
      </w:r>
      <w:r>
        <w:t xml:space="preserve"> snage zaključak ovoga suda poslovnog broja 14 St-178/16-75 od 17.01.2018. kojim se nalaže Financijskoj agenciji da u predmetu gornjeg broja koji se vodi nad stečajnim dužnikom </w:t>
      </w:r>
      <w:r w:rsidRPr="00C2515D">
        <w:rPr>
          <w:bCs/>
        </w:rPr>
        <w:t xml:space="preserve">VELIKI KRAJ d.o.o. za građevinarstvo i trgovinu u stečaju, Županja, Franje Kuhača 5, MBS 030060879, OIB 98522941405 ponovi četvrtu elektroničku javnu dražbu pod istim uvjetima za nadmetanja ID: </w:t>
      </w:r>
      <w:r w:rsidR="00886662">
        <w:rPr>
          <w:bCs/>
        </w:rPr>
        <w:t>5757</w:t>
      </w:r>
      <w:r w:rsidRPr="00886662">
        <w:rPr>
          <w:bCs/>
        </w:rPr>
        <w:t xml:space="preserve"> </w:t>
      </w:r>
      <w:r w:rsidRPr="00C2515D">
        <w:rPr>
          <w:bCs/>
        </w:rPr>
        <w:t xml:space="preserve"> </w:t>
      </w:r>
      <w:r w:rsidRPr="00685BE4">
        <w:rPr>
          <w:bCs/>
        </w:rPr>
        <w:t>i 5760, kao i s trajanjem nadmetanja od 19.12.2017. do 4.01.2018., budući je uplatitelj Maja Buhin, Domahovo 59, Veliko Trgovišće (dvije uplate jamčevine od 11.12.2017. svaka u iznosu od 7.510,00 kn) zadnjeg dana roka za uplatu jamčevine, u oba nadmetanja, izvršila uplate jamčevine, koja je radi ciklusa platnog prometa na posebnom računu FINE namijenjenom za uplatu jamčevine evidentirana poslije roka određenog za uplatu, te iz toga razloga uplatiteljima nije bilo omogućeno sudjelovanje u elektroničkoj javnoj dražbi, a uplaćene jamčevine uplatitelja Maje Buhin, Domahovo 59, Veliko Trgovišće (dvije uplate jamčevine od 11.12.2017. svaka u iznosu od 7.510,00 kn) mogu se iskoristiti za novo nadmetanje.</w:t>
      </w:r>
    </w:p>
    <w:p w:rsidRDefault="00530E94" w:rsidP="00530E94" w:rsidR="00530E94">
      <w:pPr>
        <w:pStyle w:val="Odlomakpopisa"/>
        <w:jc w:val="both"/>
      </w:pPr>
      <w:r>
        <w:t>Predmetni zaključak donesen je sukladno pisanoj obavijesti Financijske agencije, Regionalni centar Osijek, L. Jagera 1-3, Osijek, Klasa: O/110-10/16-01/748, Ur.br.: 04-09-18-42 od 10.01.2018.</w:t>
      </w:r>
    </w:p>
    <w:p w:rsidRDefault="00530E94" w:rsidP="00530E94" w:rsidR="00530E94" w:rsidRPr="000F0D7F">
      <w:pPr>
        <w:pStyle w:val="Odlomakpopisa"/>
        <w:jc w:val="both"/>
      </w:pPr>
    </w:p>
    <w:p w:rsidRDefault="00530E94" w:rsidP="00530E94" w:rsidR="00530E94">
      <w:pPr>
        <w:pStyle w:val="Odlomakpopisa"/>
        <w:numPr>
          <w:ilvl w:val="0"/>
          <w:numId w:val="10"/>
        </w:numPr>
        <w:jc w:val="both"/>
      </w:pPr>
      <w:r>
        <w:t xml:space="preserve">Stavlja se </w:t>
      </w:r>
      <w:r w:rsidRPr="00F002D2">
        <w:t>izvan</w:t>
      </w:r>
      <w:r>
        <w:t xml:space="preserve"> snage zaključak ovoga suda poslovnog broja 14 St-178/16-77 od 25.01.2018. kojim je nalaženo Financijskoj agenciji da u predmetu gornjeg broja koji se vodi nad stečajnim dužnikom </w:t>
      </w:r>
      <w:r w:rsidRPr="00685BE4">
        <w:t>VELIKI KRAJ d.o.o. za građevinarstvo i trgovinu u stečaju, Županja, Franje Kuhača 5, MBS 030060879, OIB 98522941405: uplaćene jamčevine za elektroničku javnu dražbu vođen po ID nadmetanja 5760: Zorica Perić, Osijek, Josipa Jurja Strossmayera 51, OIB 76832463458 u iznosu od 7.510,00 kn i Branko Perić, Osijek, Josipa Jurja Strossmayera 51, OIB 22319020060 u iznosu od 7.510,00 kn, mogu iskoristiti za novo nadmetanje.</w:t>
      </w:r>
    </w:p>
    <w:p w:rsidRDefault="000508CB" w:rsidP="000508CB" w:rsidR="000508CB">
      <w:pPr>
        <w:pStyle w:val="Odlomakpopisa"/>
        <w:jc w:val="both"/>
      </w:pPr>
    </w:p>
    <w:p w:rsidRDefault="000508CB" w:rsidP="000508CB" w:rsidR="000508CB" w:rsidRPr="00685BE4">
      <w:pPr>
        <w:pStyle w:val="Odlomakpopisa"/>
        <w:jc w:val="both"/>
      </w:pPr>
    </w:p>
    <w:p w:rsidRDefault="00530E94" w:rsidP="00530E94" w:rsidR="00530E94">
      <w:pPr>
        <w:pStyle w:val="Odlomakpopisa"/>
        <w:jc w:val="both"/>
      </w:pPr>
      <w:r>
        <w:t>Predmetni zaključak donesen je sukladno pisanoj obavijesti Financijske agencije, Regionalni centar Osijek, L. Jagera 1-3, Osijek, Klasa: O/110-10/16-01/748, Ur.br.: 04-09-18-48 od 23.01.2018.</w:t>
      </w:r>
    </w:p>
    <w:p w:rsidRDefault="00530E94" w:rsidP="00530E94" w:rsidR="00530E94">
      <w:pPr>
        <w:pStyle w:val="Odlomakpopisa"/>
        <w:jc w:val="both"/>
      </w:pPr>
    </w:p>
    <w:p w:rsidRDefault="00530E94" w:rsidP="00530E94" w:rsidR="00530E94">
      <w:pPr>
        <w:jc w:val="both"/>
      </w:pPr>
    </w:p>
    <w:p w:rsidRDefault="00530E94" w:rsidP="00530E94" w:rsidR="00530E94">
      <w:pPr>
        <w:jc w:val="center"/>
      </w:pPr>
      <w:r>
        <w:t>Obrazloženje</w:t>
      </w:r>
    </w:p>
    <w:p w:rsidRDefault="000508CB" w:rsidP="00530E94" w:rsidR="000508CB">
      <w:pPr>
        <w:jc w:val="center"/>
      </w:pPr>
    </w:p>
    <w:p w:rsidRDefault="00530E94" w:rsidP="00530E94" w:rsidR="00530E94">
      <w:pPr>
        <w:jc w:val="center"/>
      </w:pPr>
    </w:p>
    <w:p w:rsidRDefault="00530E94" w:rsidP="00530E94" w:rsidR="0044390A">
      <w:pPr>
        <w:jc w:val="both"/>
      </w:pPr>
      <w:r>
        <w:tab/>
      </w:r>
      <w:r w:rsidR="0044390A">
        <w:t>Na prijedlog Financijske agencije (dalje: FINA)</w:t>
      </w:r>
      <w:r>
        <w:t xml:space="preserve"> </w:t>
      </w:r>
      <w:r w:rsidR="00573724">
        <w:t xml:space="preserve">od 10.01.2018., kojega je sud zaprimio 15.01.2018., </w:t>
      </w:r>
      <w:r w:rsidR="0044390A">
        <w:t xml:space="preserve">sud je donio </w:t>
      </w:r>
      <w:r w:rsidR="00D41E3D">
        <w:t>predmetne</w:t>
      </w:r>
      <w:r w:rsidR="00573724">
        <w:t xml:space="preserve"> </w:t>
      </w:r>
      <w:r>
        <w:t>zaključk</w:t>
      </w:r>
      <w:r w:rsidR="0044390A">
        <w:t>e</w:t>
      </w:r>
      <w:r>
        <w:t xml:space="preserve"> poslovnog broja 14 St-178/16-75 od 17.01.2018. i 14 St-178/16-77 od 25.01.2018</w:t>
      </w:r>
      <w:r w:rsidR="0044390A">
        <w:t xml:space="preserve">. detaljno navedene u izreci ovoga rješenja. U trenutku donošenja istih sud nije imao saznanja da u četvrtim elektroničkim javnim dražbama u stečajnom predmetu gornjeg broja, ID nadmetanja </w:t>
      </w:r>
      <w:r w:rsidR="00D41E3D">
        <w:t xml:space="preserve">5757 i </w:t>
      </w:r>
      <w:r w:rsidR="0044390A">
        <w:t>5760 je bilo i drugih uplatitelja jamčevine, kao i da uplata jamčevine Maje Buhin</w:t>
      </w:r>
      <w:r w:rsidR="00573724">
        <w:t>, Domahovo 59,</w:t>
      </w:r>
      <w:r w:rsidR="0044390A">
        <w:t xml:space="preserve"> Veliko Trgovišć</w:t>
      </w:r>
      <w:r w:rsidR="00573724">
        <w:t>e,</w:t>
      </w:r>
      <w:r w:rsidR="0044390A">
        <w:t xml:space="preserve"> nije bila valjana, budući sud nije zaprimio izvještaje o provedenim elektroničkim javnim dražbama.</w:t>
      </w:r>
    </w:p>
    <w:p w:rsidRDefault="00F022B4" w:rsidP="00530E94" w:rsidR="00F022B4">
      <w:pPr>
        <w:jc w:val="both"/>
      </w:pPr>
    </w:p>
    <w:p w:rsidRDefault="00573724" w:rsidP="00C2083B" w:rsidR="00530E94">
      <w:pPr>
        <w:ind w:firstLine="720"/>
        <w:jc w:val="both"/>
      </w:pPr>
      <w:r>
        <w:t>Naknadno, tek 5.02.2018. kada je zaprimio podnesak Branka Perića iz Osijek, J.J.Strossmayera 51, kojim iznosi prigovor na postupak provedbe četvrte elektroničke javne dražbe ID nadmetanja 5760, sud je utvrdio dodatne činjenice</w:t>
      </w:r>
      <w:r w:rsidR="00C2083B">
        <w:t xml:space="preserve">, te je </w:t>
      </w:r>
      <w:r w:rsidR="00530E94">
        <w:t xml:space="preserve">predmetni podnesak </w:t>
      </w:r>
      <w:r w:rsidR="00820CB0">
        <w:t xml:space="preserve">Branka Perića </w:t>
      </w:r>
      <w:r w:rsidR="00530E94">
        <w:t xml:space="preserve">dostavio na očitovanje </w:t>
      </w:r>
      <w:r w:rsidR="00C2083B">
        <w:t>FINI</w:t>
      </w:r>
      <w:r w:rsidR="00530E94">
        <w:t>, čije očitovanje je sud zaprimio 20.02.2018. U predmetnom očitovanju Financijska agencija</w:t>
      </w:r>
      <w:r w:rsidR="00530E94" w:rsidRPr="0086682F">
        <w:t xml:space="preserve"> </w:t>
      </w:r>
      <w:r w:rsidR="00530E94">
        <w:t xml:space="preserve">Regionalni centar Osijek, L. Jagera 1-3, Osijek uglavnom je ponovila svoje navode iz pisanih obavijesti Klasa: O/110-10/16-01/748, Ur.br.: 04-09-18-42 od 10.01.2018. i Klasa: O/110-10/16-01/748, Ur.br.: 04-09-18-48 od 23.01.2018., odnosno da je </w:t>
      </w:r>
      <w:r w:rsidR="00C2083B">
        <w:t xml:space="preserve">u </w:t>
      </w:r>
      <w:r w:rsidR="00530E94">
        <w:t>oba nadmetanja zadnjeg dana roka za uplatu jamčevine (8.12.2017.) izvršena uplata jamčevine koja je radi ciklusa platnog prometa na posebnom računu Agencije namijenjenom za uplatu jamčevine evidentirana dana 11.12.2017. iz kojega razloga uplatiteljima nije bilo omogućeno sudjelovanje u elektroničkoj javnoj dražbi.</w:t>
      </w:r>
      <w:r w:rsidR="00820CB0">
        <w:t xml:space="preserve"> </w:t>
      </w:r>
      <w:r w:rsidR="00C2083B">
        <w:t>FINA je dalje navela da s</w:t>
      </w:r>
      <w:r w:rsidR="00530E94">
        <w:t xml:space="preserve"> obzirom da su uplati</w:t>
      </w:r>
      <w:r w:rsidR="00704B73">
        <w:t>telji</w:t>
      </w:r>
      <w:r w:rsidR="00530E94">
        <w:t xml:space="preserve"> dostavili dokaz o uplati jamčevine unutar roka određenog Pozivima na sudjelovanju, a kako isti ne bi bili stavljeni u neravnopravan položaj</w:t>
      </w:r>
      <w:r w:rsidR="00AA572D">
        <w:t xml:space="preserve"> </w:t>
      </w:r>
      <w:r w:rsidR="00C2083B">
        <w:t>FINA</w:t>
      </w:r>
      <w:r w:rsidR="00AA572D">
        <w:t xml:space="preserve"> je predložila sudu donijeti odluku o daljnjem postupanju </w:t>
      </w:r>
      <w:r w:rsidR="00C2083B">
        <w:t>FINE</w:t>
      </w:r>
      <w:r w:rsidR="00AA572D">
        <w:t xml:space="preserve"> ponavljanjem četvrte javne dražbe pod istim uvjetima.</w:t>
      </w:r>
    </w:p>
    <w:p w:rsidRDefault="00E014E9" w:rsidP="00530E94" w:rsidR="00E014E9">
      <w:pPr>
        <w:pStyle w:val="Odlomakpopisa"/>
        <w:ind w:left="0"/>
        <w:jc w:val="both"/>
      </w:pPr>
    </w:p>
    <w:p w:rsidRDefault="00E014E9" w:rsidP="00530E94" w:rsidR="005E0862">
      <w:pPr>
        <w:pStyle w:val="Odlomakpopisa"/>
        <w:ind w:left="0"/>
        <w:jc w:val="both"/>
      </w:pPr>
      <w:r>
        <w:tab/>
        <w:t xml:space="preserve">Po zaprimanju predmetnog očitovanja </w:t>
      </w:r>
      <w:r w:rsidR="00C2083B">
        <w:t>FINE</w:t>
      </w:r>
      <w:r>
        <w:t xml:space="preserve"> kojega je sud zaprimio 20.02.2018. cjelokupna predmetna dokumentacija dostavljena je </w:t>
      </w:r>
      <w:r w:rsidR="005E0862">
        <w:t>stečajnom upravitelju dr. sc. Ivi Mijoč na provjeru</w:t>
      </w:r>
      <w:r w:rsidR="00BF456A">
        <w:t>,</w:t>
      </w:r>
      <w:r w:rsidR="005E0862">
        <w:t xml:space="preserve"> </w:t>
      </w:r>
      <w:r w:rsidR="00BF456A">
        <w:t>očitovanje i pribavu eventualno dodatno obavještenja od Financijske agencije.</w:t>
      </w:r>
    </w:p>
    <w:p w:rsidRDefault="00BF456A" w:rsidP="00530E94" w:rsidR="00BF456A">
      <w:pPr>
        <w:pStyle w:val="Odlomakpopisa"/>
        <w:ind w:left="0"/>
        <w:jc w:val="both"/>
      </w:pPr>
    </w:p>
    <w:p w:rsidRDefault="00BF456A" w:rsidP="00530E94" w:rsidR="00BF456A">
      <w:pPr>
        <w:pStyle w:val="Odlomakpopisa"/>
        <w:ind w:left="0"/>
        <w:jc w:val="both"/>
      </w:pPr>
      <w:r>
        <w:tab/>
        <w:t>Dana 26.03.2018. zaprimljeno je očitovanje stečajnog upravitelja dr. sc. Ivo Mijoč</w:t>
      </w:r>
      <w:r w:rsidR="00B15987">
        <w:t xml:space="preserve"> o predmetnom u kojem navodi detaljnu kronologiju cijelog događaja</w:t>
      </w:r>
      <w:r w:rsidR="00B32F02">
        <w:t xml:space="preserve">, te dokumentaciju u koju je izvršio uvid </w:t>
      </w:r>
      <w:r w:rsidR="00C71B9A">
        <w:t xml:space="preserve">i na kraju iznosi mišljenje da </w:t>
      </w:r>
      <w:r w:rsidR="0050571A">
        <w:t xml:space="preserve">je </w:t>
      </w:r>
      <w:r w:rsidR="00075E5F">
        <w:t xml:space="preserve">Maja Buhin, Domahovo 59, Veliko Trgovišće, </w:t>
      </w:r>
      <w:r w:rsidR="0050571A">
        <w:t xml:space="preserve">jamčevinu uplatila </w:t>
      </w:r>
      <w:r w:rsidR="00C3488F">
        <w:t>nakon isteka roka za uplatu jamčevine.</w:t>
      </w:r>
      <w:r w:rsidR="0050571A">
        <w:t xml:space="preserve"> </w:t>
      </w:r>
    </w:p>
    <w:p w:rsidRDefault="00DE1393" w:rsidP="00530E94" w:rsidR="00DE1393">
      <w:pPr>
        <w:pStyle w:val="Odlomakpopisa"/>
        <w:ind w:left="0"/>
        <w:jc w:val="both"/>
      </w:pPr>
    </w:p>
    <w:p w:rsidRDefault="00DE1393" w:rsidP="00530E94" w:rsidR="00DE1393">
      <w:pPr>
        <w:pStyle w:val="Odlomakpopisa"/>
        <w:ind w:left="0"/>
        <w:jc w:val="both"/>
      </w:pPr>
      <w:r>
        <w:tab/>
        <w:t xml:space="preserve">Sud je izvršio uvid u </w:t>
      </w:r>
      <w:r w:rsidR="00D41E3D">
        <w:t xml:space="preserve">dokumentaciju u spisu i to: </w:t>
      </w:r>
      <w:r>
        <w:t>obavijest Financijske agencije, Regionalni centar Osijek, L. Jagera 1-3 (u daljnjem tekstu FINA)</w:t>
      </w:r>
      <w:r w:rsidR="008830D2">
        <w:t xml:space="preserve"> Klasa: O/110-10/16-01/748, Ur.broj: 04-09-18-42 od 10.01.2018.</w:t>
      </w:r>
      <w:r w:rsidR="0073730A">
        <w:t xml:space="preserve"> s prilozima</w:t>
      </w:r>
      <w:r w:rsidR="00A63855">
        <w:t xml:space="preserve"> dvije</w:t>
      </w:r>
      <w:r w:rsidR="0073730A">
        <w:t xml:space="preserve"> Informacij</w:t>
      </w:r>
      <w:r w:rsidR="00A63855">
        <w:t>e</w:t>
      </w:r>
      <w:r w:rsidR="0073730A">
        <w:t xml:space="preserve"> o platnoj transakciji Maje Buhin, Domahovo 59, Veliko Trgovišće</w:t>
      </w:r>
      <w:r w:rsidR="00A63855">
        <w:t xml:space="preserve">, Poziv na sudjelovanje u </w:t>
      </w:r>
      <w:r w:rsidR="00A63855">
        <w:lastRenderedPageBreak/>
        <w:t>elektroničkoj javnoj dražbi FINE Klasa: O/110-10/16-01/748, Ur.broj: 04-09-1</w:t>
      </w:r>
      <w:r w:rsidR="00AB6DF1">
        <w:t>7</w:t>
      </w:r>
      <w:r w:rsidR="00A63855">
        <w:t>-</w:t>
      </w:r>
      <w:r w:rsidR="00AB6DF1">
        <w:t>3</w:t>
      </w:r>
      <w:r w:rsidR="00A63855">
        <w:t xml:space="preserve">4 od </w:t>
      </w:r>
      <w:r w:rsidR="00AB6DF1">
        <w:t>9</w:t>
      </w:r>
      <w:r w:rsidR="00A63855">
        <w:t>.</w:t>
      </w:r>
      <w:r w:rsidR="00AB6DF1">
        <w:t>1</w:t>
      </w:r>
      <w:r w:rsidR="00A63855">
        <w:t>0.201</w:t>
      </w:r>
      <w:r w:rsidR="00AB6DF1">
        <w:t>7</w:t>
      </w:r>
      <w:r w:rsidR="00A63855">
        <w:t>.</w:t>
      </w:r>
      <w:r w:rsidR="008830D2">
        <w:t xml:space="preserve"> </w:t>
      </w:r>
      <w:r w:rsidR="00430244">
        <w:t>i Klasa: O/110-10/16-01/748, Ur.broj: 04-09-17-3</w:t>
      </w:r>
      <w:r w:rsidR="00975319">
        <w:t>3</w:t>
      </w:r>
      <w:r w:rsidR="00430244">
        <w:t xml:space="preserve"> od 9.10.2017. </w:t>
      </w:r>
      <w:r w:rsidR="008830D2">
        <w:t>(list spisa 284</w:t>
      </w:r>
      <w:r w:rsidR="0073730A">
        <w:t>-294)</w:t>
      </w:r>
      <w:r w:rsidR="00975319">
        <w:t>, Obavijest FINE o postupanju Klasa: O/110-10/16-01/748, Ur.broj: 04-09-1</w:t>
      </w:r>
      <w:r w:rsidR="00E42500">
        <w:t>8</w:t>
      </w:r>
      <w:r w:rsidR="00975319">
        <w:t>-</w:t>
      </w:r>
      <w:r w:rsidR="00E42500">
        <w:t>48</w:t>
      </w:r>
      <w:r w:rsidR="00975319">
        <w:t xml:space="preserve"> od </w:t>
      </w:r>
      <w:r w:rsidR="00E42500">
        <w:t>23</w:t>
      </w:r>
      <w:r w:rsidR="00975319">
        <w:t>.</w:t>
      </w:r>
      <w:r w:rsidR="00E42500">
        <w:t>0</w:t>
      </w:r>
      <w:r w:rsidR="00975319">
        <w:t>1.201</w:t>
      </w:r>
      <w:r w:rsidR="00E42500">
        <w:t>8</w:t>
      </w:r>
      <w:r w:rsidR="00975319">
        <w:t>.</w:t>
      </w:r>
      <w:r w:rsidR="00361C96">
        <w:t xml:space="preserve"> (list 297)</w:t>
      </w:r>
      <w:r w:rsidR="00E42500">
        <w:t>, Obavijest FINE o postupanju</w:t>
      </w:r>
      <w:r w:rsidR="00E42500" w:rsidRPr="00E42500">
        <w:t xml:space="preserve"> </w:t>
      </w:r>
      <w:r w:rsidR="00E42500">
        <w:t>Klasa: O/110-10/16-01/748, Ur.broj: 04-09-1</w:t>
      </w:r>
      <w:r w:rsidR="00F7059A">
        <w:t>8</w:t>
      </w:r>
      <w:r w:rsidR="00E42500">
        <w:t>-</w:t>
      </w:r>
      <w:r w:rsidR="00F7059A">
        <w:t>5</w:t>
      </w:r>
      <w:r w:rsidR="00E42500">
        <w:t xml:space="preserve">3 od </w:t>
      </w:r>
      <w:r w:rsidR="00F7059A">
        <w:t>31</w:t>
      </w:r>
      <w:r w:rsidR="00E42500">
        <w:t>.</w:t>
      </w:r>
      <w:r w:rsidR="00F7059A">
        <w:t>0</w:t>
      </w:r>
      <w:r w:rsidR="00E42500">
        <w:t>1.201</w:t>
      </w:r>
      <w:r w:rsidR="00F7059A">
        <w:t>8</w:t>
      </w:r>
      <w:r w:rsidR="00E42500">
        <w:t>.</w:t>
      </w:r>
      <w:r w:rsidR="009D5C93">
        <w:t xml:space="preserve"> (list 301)</w:t>
      </w:r>
      <w:r w:rsidR="00F7059A">
        <w:t>, Poziv za sudjelovanje u elektroničkoj javnoj dražbi Klasa: O/110-10/16-01/748, Ur.broj: 04-09-1</w:t>
      </w:r>
      <w:r w:rsidR="0063452F">
        <w:t>8</w:t>
      </w:r>
      <w:r w:rsidR="00F7059A">
        <w:t>-</w:t>
      </w:r>
      <w:r w:rsidR="0063452F">
        <w:t>51</w:t>
      </w:r>
      <w:r w:rsidR="00F7059A">
        <w:t xml:space="preserve"> od </w:t>
      </w:r>
      <w:r w:rsidR="0063452F">
        <w:t>30.0</w:t>
      </w:r>
      <w:r w:rsidR="00F7059A">
        <w:t>1.201</w:t>
      </w:r>
      <w:r w:rsidR="0063452F">
        <w:t>8</w:t>
      </w:r>
      <w:r w:rsidR="00F7059A">
        <w:t>.</w:t>
      </w:r>
      <w:r w:rsidR="0063452F">
        <w:t xml:space="preserve"> i Klasa: O/110-10/16-01/748, Ur.broj: 04-09-18-52 od 30.01.2018.</w:t>
      </w:r>
      <w:r w:rsidR="009D5C93">
        <w:t xml:space="preserve"> (list 302-309)</w:t>
      </w:r>
      <w:r w:rsidR="0063452F">
        <w:t>, Podnesak Branka Perića iz Osijeka, J.J. Strossmayera 51</w:t>
      </w:r>
      <w:r w:rsidR="008E7AA7">
        <w:t xml:space="preserve"> od 5.02.2018. s četiri priloga</w:t>
      </w:r>
      <w:r w:rsidR="009D5C93">
        <w:t xml:space="preserve"> (list 310-314)</w:t>
      </w:r>
      <w:r w:rsidR="008E7AA7">
        <w:t>, Očitovanje FINE Klasa: O/110-10/16-01/748, Ur.broj: 07-01-18-58 od 14.02.2018.</w:t>
      </w:r>
      <w:r w:rsidR="009D5C93">
        <w:t xml:space="preserve"> (list 317-318)</w:t>
      </w:r>
      <w:r w:rsidR="00E35F70">
        <w:t>, Obavijest FINE Klasa: O/110-10/16-01/748, Ur.broj: 07-01-18-63 od 5.03.2018.</w:t>
      </w:r>
      <w:r w:rsidR="00C93A96">
        <w:t xml:space="preserve"> (list 322)</w:t>
      </w:r>
      <w:r w:rsidR="00754760">
        <w:t>, Očitovanje stečajnog upravitelja dr. sc. Ivo Mijoč od 24.03.2018. koji je zaprimljen na sudu 26.03.2018. s prilozima</w:t>
      </w:r>
      <w:r w:rsidR="00261355">
        <w:t xml:space="preserve"> Vrijeme primitka i rok izvršenja naloga za plaćanje – terminski plan PRIVREDNE BANKE ZAGREB d.d. Zagreb</w:t>
      </w:r>
      <w:r w:rsidR="00A0634F">
        <w:t>, vrijedi od 1.07.2013. -  4 stranice, Vrijeme primitka i izvršenja naloga platnog prometa PRIVREDNE BANKE ZAGREB d.d. Zagreb</w:t>
      </w:r>
      <w:r w:rsidR="00B34F89">
        <w:t xml:space="preserve"> – 4 stranice</w:t>
      </w:r>
      <w:r w:rsidR="00B8369C">
        <w:t>, Dnevnik terminski plan obračuna u NKS-u – 1 stranica</w:t>
      </w:r>
      <w:r w:rsidR="00A0634F">
        <w:t xml:space="preserve"> </w:t>
      </w:r>
      <w:r w:rsidR="00261355">
        <w:t>(list spisa 324-334)</w:t>
      </w:r>
      <w:r w:rsidR="00B8369C">
        <w:t xml:space="preserve">, </w:t>
      </w:r>
      <w:r w:rsidR="00B64536">
        <w:t>Dnevni terminski plan obračuna u NKS-u</w:t>
      </w:r>
      <w:r w:rsidR="00671717">
        <w:t xml:space="preserve"> (internetska stranica FINE)</w:t>
      </w:r>
      <w:r w:rsidR="00D41E3D">
        <w:t xml:space="preserve"> i</w:t>
      </w:r>
      <w:r w:rsidR="00671717">
        <w:t xml:space="preserve"> </w:t>
      </w:r>
      <w:r w:rsidR="00B8369C">
        <w:t>Opće uvjete poslovanja PRIVREDNE BANKE d.d. Zagreb po transakcijskim računima i obavljanju platnih i ostalih usluga za ne potrošače iz srpnja 2017.</w:t>
      </w:r>
      <w:r w:rsidR="00671717">
        <w:t xml:space="preserve"> (internetska stranica PBZ</w:t>
      </w:r>
      <w:r w:rsidR="00D41E3D">
        <w:t>)</w:t>
      </w:r>
      <w:r w:rsidR="00C93A96">
        <w:t>.</w:t>
      </w:r>
    </w:p>
    <w:p w:rsidRDefault="001365CB" w:rsidP="00530E94" w:rsidR="001365CB">
      <w:pPr>
        <w:pStyle w:val="Odlomakpopisa"/>
        <w:ind w:left="0"/>
        <w:jc w:val="both"/>
      </w:pPr>
    </w:p>
    <w:p w:rsidRDefault="001365CB" w:rsidP="00530E94" w:rsidR="001365CB">
      <w:pPr>
        <w:pStyle w:val="Odlomakpopisa"/>
        <w:ind w:left="0"/>
        <w:jc w:val="both"/>
      </w:pPr>
      <w:r>
        <w:tab/>
        <w:t>Slijedom navedenoga sud je utvrdio da je Maja Buhin, Domahovo 59, Veliko Trgovišće</w:t>
      </w:r>
      <w:r w:rsidR="003A5C84">
        <w:t xml:space="preserve"> PRIVREDNOJ BANCI ZAGREB d.d. Zagreb zadala </w:t>
      </w:r>
      <w:r w:rsidR="00F002D2">
        <w:t xml:space="preserve">u petak </w:t>
      </w:r>
      <w:r w:rsidR="00093AD6">
        <w:t xml:space="preserve">8.12.2017. </w:t>
      </w:r>
      <w:r w:rsidR="00D41E3D">
        <w:t xml:space="preserve">u 22,22 sata </w:t>
      </w:r>
      <w:r w:rsidR="003A5C84">
        <w:t>dva naloga za uplatu iznosa od 7.510</w:t>
      </w:r>
      <w:r w:rsidR="00093AD6">
        <w:t>,00 kn na račun primatelja FINA sa svrhom jamčevina u predmetu St-178/16</w:t>
      </w:r>
      <w:r w:rsidR="006B0659">
        <w:t xml:space="preserve"> koji su izvršeni 11.12.2017. U pozivima za sudjelovanje u elektroničkoj javnoj dražbi ID nadmetanja broj: 5760</w:t>
      </w:r>
      <w:r w:rsidR="005C374E">
        <w:t xml:space="preserve"> u uvjetima prodaje navedeno je</w:t>
      </w:r>
      <w:r w:rsidR="001F4CB7">
        <w:t xml:space="preserve"> da se jamčevina u iznosu od 7.510,00 kn uplaćuje najkasnije do 8.12.2017.</w:t>
      </w:r>
      <w:r w:rsidR="003E5BD1">
        <w:t>, a</w:t>
      </w:r>
      <w:r w:rsidR="005C374E">
        <w:t xml:space="preserve"> da će se valjanom uplatom smatrati uplata jamčevine izvršena u roku i evidentirana na računu FINE u roku 8 dana od isteka roka za uplatu</w:t>
      </w:r>
      <w:r w:rsidR="003E5BD1">
        <w:t>.</w:t>
      </w:r>
      <w:r w:rsidR="00C2083B">
        <w:t xml:space="preserve"> </w:t>
      </w:r>
      <w:r w:rsidR="003E5BD1">
        <w:t>Uplat</w:t>
      </w:r>
      <w:r w:rsidR="00C2083B">
        <w:t>e</w:t>
      </w:r>
      <w:r w:rsidR="003E5BD1">
        <w:t xml:space="preserve"> izvršen</w:t>
      </w:r>
      <w:r w:rsidR="00C2083B">
        <w:t>e</w:t>
      </w:r>
      <w:r w:rsidR="003E5BD1">
        <w:t xml:space="preserve"> nakon isteka roka za uplatu jamčevine neće se smatrati valjanim uplatama i tim uplatiteljima neće biti omogućeno sudjelovanje u elektroničkoj javnoj dražbi.</w:t>
      </w:r>
      <w:r w:rsidR="00C2083B">
        <w:t xml:space="preserve"> </w:t>
      </w:r>
    </w:p>
    <w:p w:rsidRDefault="009E4D58" w:rsidP="00530E94" w:rsidR="009E4D58">
      <w:pPr>
        <w:pStyle w:val="Odlomakpopisa"/>
        <w:ind w:left="0"/>
        <w:jc w:val="both"/>
      </w:pPr>
    </w:p>
    <w:p w:rsidRDefault="009E4D58" w:rsidP="00530E94" w:rsidR="009E4D58">
      <w:pPr>
        <w:pStyle w:val="Odlomakpopisa"/>
        <w:ind w:left="0"/>
        <w:jc w:val="both"/>
      </w:pPr>
      <w:r>
        <w:tab/>
        <w:t>Temeljem odredbe čl. 12. st.4. Pravilnika o načinu i postupku provedbe prodaje nekretnina i pokretnina u ovršnom postupku (NN 156/14) i Uvjetima prodaje iz Poziva FINE na sudjelovanje u elektroničkoj javnoj dražbi ID nadmetanja 5760 u ovom stečajnom postupku, da bi se uplata jamčevine smatrala valjanom moraju kumulativno biti ispunjena dva uvjeta: da je uplata izvršena u roku i da je evidentirana na računu Agencije najkasnije u roku od 8 dana od isteka roka za uplatu.</w:t>
      </w:r>
    </w:p>
    <w:p w:rsidRDefault="00B27D3F" w:rsidP="00530E94" w:rsidR="00B27D3F">
      <w:pPr>
        <w:pStyle w:val="Odlomakpopisa"/>
        <w:ind w:left="0"/>
        <w:jc w:val="both"/>
      </w:pPr>
    </w:p>
    <w:p w:rsidRDefault="00B27D3F" w:rsidP="00530E94" w:rsidR="002C28D4">
      <w:pPr>
        <w:pStyle w:val="Odlomakpopisa"/>
        <w:ind w:left="0"/>
        <w:jc w:val="both"/>
      </w:pPr>
      <w:r>
        <w:tab/>
        <w:t xml:space="preserve">Sukladno navedenom netočni su navodi FINE u njenom očitovanju od 14.02.2018. </w:t>
      </w:r>
      <w:r w:rsidR="009E4D58">
        <w:t>kojega je sud zaprimio 20.02.2018.</w:t>
      </w:r>
      <w:r w:rsidR="00C6155D">
        <w:t xml:space="preserve"> da je zadnjeg dana za uplatu jamčevine (8.12.2017.) izvršena uplata jamčevine </w:t>
      </w:r>
      <w:r w:rsidR="009E4D58">
        <w:t xml:space="preserve">koja je </w:t>
      </w:r>
      <w:r w:rsidR="00C6155D">
        <w:t>radi ciklusa platnog prometa na posebnom računu FINE namijenjenom za uplatu jamčevine evidentirane dana 11.12.2017. iz kojeg razloga uplatiteljima nije bilo omogućeno sudjelovanje u elektroničkoj javnoj dražbi.</w:t>
      </w:r>
      <w:r w:rsidR="006722FB">
        <w:t xml:space="preserve"> Naime, uvidom u važeći terminski plan primitka i roka izvršenja naloga za plaćanje PRIVREDNE BANKE ZAGREB d.d. Zagreb</w:t>
      </w:r>
      <w:r w:rsidR="006602F5">
        <w:t xml:space="preserve"> u banci uplatiteljice naznačeno je kako je takvu vrstu transakcije moguće izvršiti tek slijedeći radni dan</w:t>
      </w:r>
      <w:r w:rsidR="00A5399D">
        <w:t xml:space="preserve">, naime uplatiteljica je predmetni nalog za uplatu jamčevine zadala </w:t>
      </w:r>
      <w:r w:rsidR="00D94B2B">
        <w:t xml:space="preserve">u petak </w:t>
      </w:r>
      <w:r w:rsidR="00A5399D">
        <w:t>8.12.2017. u 22</w:t>
      </w:r>
      <w:r w:rsidR="009E4D58">
        <w:t>,</w:t>
      </w:r>
      <w:r w:rsidR="00A5399D">
        <w:t>22</w:t>
      </w:r>
      <w:r w:rsidR="00D94B2B">
        <w:t xml:space="preserve"> sata, </w:t>
      </w:r>
      <w:r w:rsidR="006A18AB">
        <w:t xml:space="preserve">tako da je isti moguće izvršiti tek u ponedjeljak. </w:t>
      </w:r>
      <w:r w:rsidR="00D454A7">
        <w:t xml:space="preserve">Također isto je navedeno i u Općim uvjetima poslovanja PRIVREDNE BANKE ZAGREB d.d. Zagreb po transakcijskim računima i </w:t>
      </w:r>
      <w:r w:rsidR="00D454A7">
        <w:lastRenderedPageBreak/>
        <w:t>obavljanju</w:t>
      </w:r>
      <w:r w:rsidR="00CA2170">
        <w:t xml:space="preserve"> platnih i ostalih usluga za nepotrošače iz srpnja 2017., a u navedenom aktu navedene su i definicije</w:t>
      </w:r>
      <w:r w:rsidR="00093670">
        <w:t xml:space="preserve"> pojmova "nalog za plaćanje", "radni dan", "vrijeme i datum primitka naloga", "datum izvršenja naloga" i "datum valute platne transakcije".</w:t>
      </w:r>
    </w:p>
    <w:p w:rsidRDefault="002C28D4" w:rsidP="00530E94" w:rsidR="002C28D4">
      <w:pPr>
        <w:pStyle w:val="Odlomakpopisa"/>
        <w:ind w:left="0"/>
        <w:jc w:val="both"/>
      </w:pPr>
    </w:p>
    <w:p w:rsidRDefault="002C28D4" w:rsidP="00530E94" w:rsidR="00B27D3F">
      <w:pPr>
        <w:pStyle w:val="Odlomakpopisa"/>
        <w:ind w:left="0"/>
        <w:jc w:val="both"/>
      </w:pPr>
      <w:r>
        <w:tab/>
        <w:t>Također u pozivu FINE za sudjelovanje u predmetnoj elektroničkoj javnoj dražbi</w:t>
      </w:r>
      <w:r w:rsidR="00CA2170">
        <w:t xml:space="preserve"> </w:t>
      </w:r>
      <w:r>
        <w:t>navedeno je kako se ponuda smatra prihvaćenom kada je sustav elektroničke javne dražbe ponuditelja obavijestio da je njegova ponuda evidentirana kao valjana</w:t>
      </w:r>
      <w:r w:rsidR="00396D3B">
        <w:t xml:space="preserve"> prije isteka vremena koje je naznačeno kao vrijeme završetka elektroničke javne dražbe da bi se ista smatrala predanom u tijeku nadmetanja. Prema dnevnom terminskom planu obračuna u NKS-u vidljivo je kako nije moguće zadanu transakciju iza 18,30 sati izvršiti isti dan.</w:t>
      </w:r>
      <w:r w:rsidR="00127FBC">
        <w:t xml:space="preserve"> U pozivu za sudjelovanje u elektroničkoj javnoj dražbi FINE navedeno je kako kao ponuditelji mogu sudjelovati samo osobe (pravne i fizičke) koje su prethodno dale jamčevinu</w:t>
      </w:r>
      <w:r w:rsidR="00CE1075">
        <w:t>.</w:t>
      </w:r>
    </w:p>
    <w:p w:rsidRDefault="00CE1075" w:rsidP="00530E94" w:rsidR="00CE1075">
      <w:pPr>
        <w:pStyle w:val="Odlomakpopisa"/>
        <w:ind w:left="0"/>
        <w:jc w:val="both"/>
      </w:pPr>
    </w:p>
    <w:p w:rsidRDefault="00CE1075" w:rsidP="00530E94" w:rsidR="00CE1075">
      <w:pPr>
        <w:pStyle w:val="Odlomakpopisa"/>
        <w:ind w:left="0"/>
        <w:jc w:val="both"/>
      </w:pPr>
      <w:r>
        <w:tab/>
        <w:t>Sukladno čl. 12. st. 1. Pravilnika o načinu i postupku provedbe prodaje nekretnina i pokretnina u ovršnom postupku (NN 156/14) određeno je da se jamčevina uplaćuje najkasnije zadnjeg dana objave poziva na sudjelovanje, odnosno u st. 4. se propisuje da će se valjanom uplatom smatrati uplata izvršena u roku i evidentirana na računu Agencije najkasnije u roku od 8 dana od isteka roka za uplatu, a u stavku 5.</w:t>
      </w:r>
      <w:r w:rsidR="00917C3D">
        <w:t xml:space="preserve"> je određeno da tek nakon što ponuditelj uplati jamčevinu ponuditelju će  u sustavu elektroničke javne dražbe biti vidljive dražbe za koje je uplatio jamčevinu i za koje može ispuniti prijavu za sudjelovanje u elektroničkoj javnoj dražbi.</w:t>
      </w:r>
      <w:r w:rsidR="00EB5C39">
        <w:t xml:space="preserve"> Prema tome nedvojbeno je kako je davanje naloga za plaćanje izvršeno 8.12.2017., a izvršenje zadanog naloga provedeno je 11.12.2017.</w:t>
      </w:r>
      <w:r w:rsidR="005663DE">
        <w:t xml:space="preserve"> U slučaju zadavanja naloga za plaćanje sukladno terminskim planovima nije došlo do novčanog odljeva s transakcijskog računa uplatiteljice, odnosno do novčanog priljeva na račun FINE, dok kod izvršenja zadanog naloga nužno dolazi do novčanog odljeva</w:t>
      </w:r>
      <w:r w:rsidR="00272F3F">
        <w:t xml:space="preserve"> (izdatka) ili novčanog priljeva (primitka).</w:t>
      </w:r>
    </w:p>
    <w:p w:rsidRDefault="00272F3F" w:rsidP="00530E94" w:rsidR="00272F3F">
      <w:pPr>
        <w:pStyle w:val="Odlomakpopisa"/>
        <w:ind w:left="0"/>
        <w:jc w:val="both"/>
      </w:pPr>
    </w:p>
    <w:p w:rsidRDefault="00272F3F" w:rsidP="00530E94" w:rsidR="00272F3F">
      <w:pPr>
        <w:pStyle w:val="Odlomakpopisa"/>
        <w:ind w:left="0"/>
        <w:jc w:val="both"/>
      </w:pPr>
      <w:r>
        <w:tab/>
        <w:t xml:space="preserve">Slijedom navedenoga </w:t>
      </w:r>
      <w:r w:rsidR="009A0589">
        <w:t xml:space="preserve">sud je </w:t>
      </w:r>
      <w:r w:rsidR="00572068">
        <w:t xml:space="preserve">nedvojbeno </w:t>
      </w:r>
      <w:r w:rsidR="00426720">
        <w:t>utvrdio</w:t>
      </w:r>
      <w:r w:rsidR="009A0589">
        <w:t xml:space="preserve"> da </w:t>
      </w:r>
      <w:r w:rsidR="00F10388">
        <w:t>nisu bili ispunjeni uvjeti za sudjelovanje Maje Buhin, Domahovo 59, Veliko Trgovišće na četvrtoj elektroničkoj javnoj dražbi</w:t>
      </w:r>
      <w:r w:rsidR="00572068">
        <w:t xml:space="preserve"> ID nadmetanja </w:t>
      </w:r>
      <w:r w:rsidR="00426720">
        <w:t xml:space="preserve">5757 i </w:t>
      </w:r>
      <w:r w:rsidR="00572068">
        <w:t>5760</w:t>
      </w:r>
      <w:r w:rsidR="00F10388">
        <w:t xml:space="preserve"> koj</w:t>
      </w:r>
      <w:r w:rsidR="00426720">
        <w:t>e</w:t>
      </w:r>
      <w:r w:rsidR="00F10388">
        <w:t xml:space="preserve"> </w:t>
      </w:r>
      <w:r w:rsidR="00426720">
        <w:t>su</w:t>
      </w:r>
      <w:r w:rsidR="00F10388">
        <w:t xml:space="preserve"> započela 9.10.2017.</w:t>
      </w:r>
      <w:r w:rsidR="00226E6F">
        <w:t>,</w:t>
      </w:r>
      <w:r w:rsidR="00F10388">
        <w:t xml:space="preserve"> a završil</w:t>
      </w:r>
      <w:r w:rsidR="00426720">
        <w:t>e</w:t>
      </w:r>
      <w:r w:rsidR="00F10388">
        <w:t xml:space="preserve"> 4.01.2018.</w:t>
      </w:r>
      <w:r w:rsidR="00572068">
        <w:t>, te nisu bili ispunjeni uvjeti za ponavljanje predmetn</w:t>
      </w:r>
      <w:r w:rsidR="00426720">
        <w:t>ih</w:t>
      </w:r>
      <w:r w:rsidR="00572068">
        <w:t xml:space="preserve"> elektroničk</w:t>
      </w:r>
      <w:r w:rsidR="00426720">
        <w:t>ih</w:t>
      </w:r>
      <w:r w:rsidR="00572068">
        <w:t xml:space="preserve"> javn</w:t>
      </w:r>
      <w:r w:rsidR="00426720">
        <w:t>ih</w:t>
      </w:r>
      <w:r w:rsidR="00572068">
        <w:t xml:space="preserve"> dražb</w:t>
      </w:r>
      <w:r w:rsidR="00426720">
        <w:t>i</w:t>
      </w:r>
      <w:r w:rsidR="00572068">
        <w:t xml:space="preserve">, </w:t>
      </w:r>
      <w:r w:rsidR="000970B4">
        <w:t>pa</w:t>
      </w:r>
      <w:r w:rsidR="00572068">
        <w:t xml:space="preserve"> je slijedom navedenoga sud odlučio kao u izreci ovoga rješenja</w:t>
      </w:r>
      <w:r w:rsidR="00426720">
        <w:t xml:space="preserve"> temeljem odredbi čl. 247. Stečajnog zakona (NN 71/15 i 104/17), čl. 132.a.-132.i. Ovršnog zakona (NN 112/12, 25/13, 93/14, 55/16 i 73/17) i čl. 12. </w:t>
      </w:r>
      <w:r w:rsidR="000970B4">
        <w:t>Pravilnika o načinu i postupku provedbe prodaje nekretnina i pokretnina u ovršnom postupku (NN 156/14)</w:t>
      </w:r>
      <w:r w:rsidR="00572068">
        <w:t>.</w:t>
      </w:r>
    </w:p>
    <w:p w:rsidRDefault="00AB6DF1" w:rsidP="00530E94" w:rsidR="00AB6DF1">
      <w:pPr>
        <w:jc w:val="both"/>
      </w:pPr>
    </w:p>
    <w:p w:rsidRDefault="00B976DE" w:rsidP="00C93A96" w:rsidR="00B976DE">
      <w:pPr>
        <w:jc w:val="center"/>
      </w:pPr>
      <w:r>
        <w:t xml:space="preserve">U Osijeku </w:t>
      </w:r>
      <w:r w:rsidR="00F022B4">
        <w:t>30</w:t>
      </w:r>
      <w:r w:rsidR="000415EE" w:rsidRPr="00655274">
        <w:t xml:space="preserve">. </w:t>
      </w:r>
      <w:r w:rsidR="00C93A96">
        <w:t>ožujk</w:t>
      </w:r>
      <w:r w:rsidR="000415EE">
        <w:t>a</w:t>
      </w:r>
      <w:r w:rsidR="000415EE" w:rsidRPr="00655274">
        <w:t xml:space="preserve"> </w:t>
      </w:r>
      <w:r>
        <w:t>201</w:t>
      </w:r>
      <w:r w:rsidR="00C93A96">
        <w:t>8</w:t>
      </w:r>
      <w:r>
        <w:t>.</w:t>
      </w:r>
    </w:p>
    <w:p w:rsidRDefault="003B6DDF" w:rsidP="00B976DE" w:rsidR="003B6DDF"/>
    <w:p w:rsidRDefault="003B6DDF" w:rsidP="00B976DE" w:rsidR="003B6DDF"/>
    <w:p w:rsidRDefault="00B976DE" w:rsidP="00B976DE" w:rsidR="00B976DE">
      <w:r>
        <w:t xml:space="preserve">Zapisničar:     </w:t>
      </w:r>
      <w:r>
        <w:tab/>
      </w:r>
      <w:r>
        <w:tab/>
      </w:r>
      <w:r>
        <w:tab/>
      </w:r>
      <w:r>
        <w:tab/>
      </w:r>
      <w:r>
        <w:tab/>
      </w:r>
      <w:r>
        <w:tab/>
      </w:r>
      <w:r>
        <w:tab/>
      </w:r>
      <w:r w:rsidR="00E914A3">
        <w:t xml:space="preserve">   </w:t>
      </w:r>
      <w:r w:rsidR="003B6DDF">
        <w:t xml:space="preserve">   </w:t>
      </w:r>
      <w:r>
        <w:t>STEČAJNI SUDAC:</w:t>
      </w:r>
    </w:p>
    <w:p w:rsidRDefault="007F236D" w:rsidP="007F236D" w:rsidR="00B976DE">
      <w:pPr>
        <w:tabs>
          <w:tab w:pos="3686" w:val="left"/>
        </w:tabs>
      </w:pPr>
      <w:r>
        <w:t>Elizabeta Đeke</w:t>
      </w:r>
      <w:r>
        <w:tab/>
      </w:r>
      <w:r>
        <w:tab/>
      </w:r>
      <w:r>
        <w:tab/>
      </w:r>
      <w:r>
        <w:tab/>
      </w:r>
      <w:r w:rsidR="00B976DE">
        <w:t>mr. sc. Tihomir Kovačević</w:t>
      </w:r>
    </w:p>
    <w:p w:rsidRDefault="00B976DE" w:rsidP="00B976DE" w:rsidR="00B976DE">
      <w:pPr>
        <w:jc w:val="both"/>
      </w:pPr>
    </w:p>
    <w:p w:rsidRDefault="003B6DDF" w:rsidP="00B976DE" w:rsidR="003B6DDF">
      <w:pPr>
        <w:jc w:val="both"/>
      </w:pPr>
    </w:p>
    <w:p w:rsidRDefault="00B976DE" w:rsidP="00B976DE" w:rsidR="00B976DE">
      <w:pPr>
        <w:jc w:val="both"/>
      </w:pPr>
      <w:r>
        <w:t>NAPUTAK  O PRAVNOM LIJEKU:</w:t>
      </w:r>
    </w:p>
    <w:p w:rsidRDefault="00B976DE" w:rsidP="00B976DE" w:rsidR="00B976DE">
      <w:pPr>
        <w:jc w:val="both"/>
      </w:pPr>
      <w:r>
        <w:t>Protiv ovog rješenja nezadovoljna stranka može izjaviti žalbu Visokom trgovačkom sudu Republike Hrvatske u Zagrebu u roku 8 dana od dana primitka prijepisa ovoga rješenja</w:t>
      </w:r>
      <w:r w:rsidR="005C5041">
        <w:t xml:space="preserve"> u 3 primjerka putem ovoga suda.</w:t>
      </w:r>
    </w:p>
    <w:p w:rsidRDefault="003B6DDF" w:rsidP="00B976DE" w:rsidR="003B6DDF"/>
    <w:p w:rsidRDefault="007F236D" w:rsidP="00B976DE" w:rsidR="007F236D"/>
    <w:p w:rsidRDefault="007F236D" w:rsidP="00B976DE" w:rsidR="007F236D"/>
    <w:p w:rsidRDefault="00B976DE" w:rsidP="00B976DE" w:rsidR="00B976DE">
      <w:r>
        <w:t>D</w:t>
      </w:r>
      <w:r w:rsidR="007F236D">
        <w:t xml:space="preserve"> </w:t>
      </w:r>
      <w:r>
        <w:t>N</w:t>
      </w:r>
      <w:r w:rsidR="007F236D">
        <w:t xml:space="preserve"> </w:t>
      </w:r>
      <w:r>
        <w:t>A</w:t>
      </w:r>
    </w:p>
    <w:p w:rsidRDefault="005C5041" w:rsidP="00B976DE" w:rsidR="00C93055">
      <w:pPr>
        <w:numPr>
          <w:ilvl w:val="0"/>
          <w:numId w:val="9"/>
        </w:numPr>
      </w:pPr>
      <w:r>
        <w:t>FINI</w:t>
      </w:r>
    </w:p>
    <w:p w:rsidRDefault="005C5041" w:rsidP="00B976DE" w:rsidR="005C5041">
      <w:pPr>
        <w:numPr>
          <w:ilvl w:val="0"/>
          <w:numId w:val="9"/>
        </w:numPr>
      </w:pPr>
      <w:r>
        <w:t>stečajnom upravitelju dr. sc. Ivo Mijoč</w:t>
      </w:r>
    </w:p>
    <w:p w:rsidRDefault="005C5041" w:rsidP="007F236D" w:rsidR="007F236D" w:rsidRPr="007F236D">
      <w:pPr>
        <w:numPr>
          <w:ilvl w:val="0"/>
          <w:numId w:val="9"/>
        </w:numPr>
      </w:pPr>
      <w:r>
        <w:t>objav</w:t>
      </w:r>
      <w:r w:rsidR="007F236D">
        <w:t xml:space="preserve">iti na </w:t>
      </w:r>
      <w:r w:rsidR="007F236D" w:rsidRPr="007F236D">
        <w:rPr>
          <w:rFonts w:cstheme="majorBidi" w:hAnsiTheme="majorBidi" w:asciiTheme="majorBidi"/>
        </w:rPr>
        <w:t>mrežn</w:t>
      </w:r>
      <w:r w:rsidR="007F236D">
        <w:rPr>
          <w:rFonts w:cstheme="majorBidi" w:hAnsiTheme="majorBidi" w:asciiTheme="majorBidi"/>
        </w:rPr>
        <w:t>oj</w:t>
      </w:r>
      <w:r w:rsidR="007F236D" w:rsidRPr="007F236D">
        <w:rPr>
          <w:rFonts w:cstheme="majorBidi" w:hAnsiTheme="majorBidi" w:asciiTheme="majorBidi"/>
        </w:rPr>
        <w:t xml:space="preserve"> strani</w:t>
      </w:r>
      <w:r w:rsidR="007F236D">
        <w:rPr>
          <w:rFonts w:cstheme="majorBidi" w:hAnsiTheme="majorBidi" w:asciiTheme="majorBidi"/>
        </w:rPr>
        <w:t>ci</w:t>
      </w:r>
      <w:r w:rsidR="007F236D" w:rsidRPr="007F236D">
        <w:rPr>
          <w:rFonts w:cstheme="majorBidi" w:hAnsiTheme="majorBidi" w:asciiTheme="majorBidi"/>
        </w:rPr>
        <w:t xml:space="preserve"> e-Oglasna ploča sudova </w:t>
      </w:r>
    </w:p>
    <w:p w:rsidRDefault="005C5041" w:rsidP="007F236D" w:rsidR="005C5041">
      <w:pPr>
        <w:ind w:left="720"/>
      </w:pPr>
    </w:p>
    <w:sectPr w:rsidSect="00F06892" w:rsidR="005C5041">
      <w:headerReference w:type="even" r:id="rId11"/>
      <w:headerReference w:type="default" r:id="rId12"/>
      <w:pgSz w:h="15840" w:w="12240"/>
      <w:pgMar w:gutter="0" w:footer="708" w:header="708" w:left="1800" w:bottom="1134" w:right="1800"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5684" w:rsidR="00145684">
      <w:r>
        <w:separator/>
      </w:r>
    </w:p>
  </w:endnote>
  <w:endnote w:id="0" w:type="continuationSeparator">
    <w:p w:rsidRDefault="00145684" w:rsidR="001456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5684" w:rsidR="00145684">
      <w:r>
        <w:separator/>
      </w:r>
    </w:p>
  </w:footnote>
  <w:footnote w:id="0" w:type="continuationSeparator">
    <w:p w:rsidRDefault="00145684" w:rsidR="001456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5B77" w:rsidR="007A5B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07D9E">
      <w:rPr>
        <w:rStyle w:val="Brojstranice"/>
        <w:noProof/>
      </w:rPr>
      <w:t>5</w:t>
    </w:r>
    <w:r>
      <w:rPr>
        <w:rStyle w:val="Brojstranice"/>
      </w:rPr>
      <w:fldChar w:fldCharType="end"/>
    </w:r>
  </w:p>
  <w:p w:rsidRDefault="00957F14" w:rsidP="00957F14" w:rsidR="00083BA6">
    <w:pPr>
      <w:jc w:val="right"/>
    </w:pPr>
    <w:r w:rsidRPr="00957F14">
      <w:t>14 St-178/16-9</w:t>
    </w:r>
    <w:r w:rsidR="005C5041">
      <w:t>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2A6979"/>
    <w:multiLevelType w:val="hybridMultilevel"/>
    <w:tmpl w:val="97BA48A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64F7D26"/>
    <w:multiLevelType w:val="hybridMultilevel"/>
    <w:tmpl w:val="D22806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630FF0"/>
    <w:multiLevelType w:val="hybridMultilevel"/>
    <w:tmpl w:val="797871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D410067"/>
    <w:multiLevelType w:val="hybridMultilevel"/>
    <w:tmpl w:val="C8C0F3F2"/>
    <w:lvl w:tplc="5284F054" w:ilvl="0">
      <w:start w:val="1"/>
      <w:numFmt w:val="upperRoman"/>
      <w:lvlText w:val="%1."/>
      <w:lvlJc w:val="left"/>
      <w:pPr>
        <w:tabs>
          <w:tab w:pos="1428" w:val="num"/>
        </w:tabs>
        <w:ind w:hanging="720" w:left="1428"/>
      </w:pPr>
      <w:rPr>
        <w:rFonts w:hint="default"/>
      </w:rPr>
    </w:lvl>
    <w:lvl w:tplc="4E54680A" w:ilvl="1">
      <w:start w:val="1"/>
      <w:numFmt w:val="lowerLetter"/>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4">
    <w:nsid w:val="2366295D"/>
    <w:multiLevelType w:val="hybridMultilevel"/>
    <w:tmpl w:val="D49293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56181D5B"/>
    <w:multiLevelType w:val="hybridMultilevel"/>
    <w:tmpl w:val="D144AF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E646F2E"/>
    <w:multiLevelType w:val="hybridMultilevel"/>
    <w:tmpl w:val="5798B8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DBF77C6"/>
    <w:multiLevelType w:val="hybridMultilevel"/>
    <w:tmpl w:val="1A987EE0"/>
    <w:lvl w:tplc="C3D0995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8"/>
  </w:num>
  <w:num w:numId="6">
    <w:abstractNumId w:val="1"/>
  </w:num>
  <w:num w:numId="7">
    <w:abstractNumId w:val="6"/>
  </w:num>
  <w:num w:numId="8">
    <w:abstractNumId w:val="5"/>
  </w:num>
  <w:num w:numId="9">
    <w:abstractNumId w:val="2"/>
  </w:num>
  <w:num w:numId="10">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3FA0"/>
    <w:rsid w:val="00000B6C"/>
    <w:rsid w:val="00000D0F"/>
    <w:rsid w:val="00011A92"/>
    <w:rsid w:val="00011AAD"/>
    <w:rsid w:val="00013166"/>
    <w:rsid w:val="00013872"/>
    <w:rsid w:val="00015D13"/>
    <w:rsid w:val="00025548"/>
    <w:rsid w:val="000275C2"/>
    <w:rsid w:val="00033DD4"/>
    <w:rsid w:val="00034EF3"/>
    <w:rsid w:val="00035425"/>
    <w:rsid w:val="00035476"/>
    <w:rsid w:val="0003557C"/>
    <w:rsid w:val="00040157"/>
    <w:rsid w:val="000415EE"/>
    <w:rsid w:val="000425F1"/>
    <w:rsid w:val="000500A4"/>
    <w:rsid w:val="000508CB"/>
    <w:rsid w:val="00053C92"/>
    <w:rsid w:val="00054295"/>
    <w:rsid w:val="00062521"/>
    <w:rsid w:val="000628AA"/>
    <w:rsid w:val="00065D0F"/>
    <w:rsid w:val="00066E08"/>
    <w:rsid w:val="00070A2D"/>
    <w:rsid w:val="00072EED"/>
    <w:rsid w:val="00075E5F"/>
    <w:rsid w:val="0007606D"/>
    <w:rsid w:val="000772D6"/>
    <w:rsid w:val="000837EE"/>
    <w:rsid w:val="00083BA6"/>
    <w:rsid w:val="00083D90"/>
    <w:rsid w:val="000844A3"/>
    <w:rsid w:val="00084E26"/>
    <w:rsid w:val="00087845"/>
    <w:rsid w:val="000924A4"/>
    <w:rsid w:val="000928E8"/>
    <w:rsid w:val="0009361C"/>
    <w:rsid w:val="00093670"/>
    <w:rsid w:val="00093772"/>
    <w:rsid w:val="00093AD6"/>
    <w:rsid w:val="00095A2D"/>
    <w:rsid w:val="000970B4"/>
    <w:rsid w:val="000A44AA"/>
    <w:rsid w:val="000A61F4"/>
    <w:rsid w:val="000B15B8"/>
    <w:rsid w:val="000B21B3"/>
    <w:rsid w:val="000B2E35"/>
    <w:rsid w:val="000B3151"/>
    <w:rsid w:val="000B468D"/>
    <w:rsid w:val="000B6ACC"/>
    <w:rsid w:val="000C0C89"/>
    <w:rsid w:val="000C18FF"/>
    <w:rsid w:val="000C2402"/>
    <w:rsid w:val="000C388D"/>
    <w:rsid w:val="000C4F0D"/>
    <w:rsid w:val="000D04D8"/>
    <w:rsid w:val="000D27B6"/>
    <w:rsid w:val="000D2F69"/>
    <w:rsid w:val="000D4857"/>
    <w:rsid w:val="000D59B3"/>
    <w:rsid w:val="000E1AD6"/>
    <w:rsid w:val="000E49A5"/>
    <w:rsid w:val="000F4685"/>
    <w:rsid w:val="00101A3E"/>
    <w:rsid w:val="00110657"/>
    <w:rsid w:val="00110B50"/>
    <w:rsid w:val="00113A33"/>
    <w:rsid w:val="00115738"/>
    <w:rsid w:val="0011587F"/>
    <w:rsid w:val="00115F84"/>
    <w:rsid w:val="00122A6A"/>
    <w:rsid w:val="00122EAC"/>
    <w:rsid w:val="00127C79"/>
    <w:rsid w:val="00127FBC"/>
    <w:rsid w:val="00133570"/>
    <w:rsid w:val="001347D8"/>
    <w:rsid w:val="001365CB"/>
    <w:rsid w:val="001374FE"/>
    <w:rsid w:val="001378E5"/>
    <w:rsid w:val="00140702"/>
    <w:rsid w:val="00141CF6"/>
    <w:rsid w:val="00141E2B"/>
    <w:rsid w:val="00142FBF"/>
    <w:rsid w:val="00143460"/>
    <w:rsid w:val="00144E09"/>
    <w:rsid w:val="001451A8"/>
    <w:rsid w:val="00145684"/>
    <w:rsid w:val="00145D7C"/>
    <w:rsid w:val="00145E24"/>
    <w:rsid w:val="00147503"/>
    <w:rsid w:val="001545FF"/>
    <w:rsid w:val="00154B2C"/>
    <w:rsid w:val="00156403"/>
    <w:rsid w:val="00157007"/>
    <w:rsid w:val="00157B3C"/>
    <w:rsid w:val="00160CD3"/>
    <w:rsid w:val="001661CA"/>
    <w:rsid w:val="00170567"/>
    <w:rsid w:val="00172623"/>
    <w:rsid w:val="00177C62"/>
    <w:rsid w:val="00180D9D"/>
    <w:rsid w:val="00183473"/>
    <w:rsid w:val="00183BAF"/>
    <w:rsid w:val="00183C26"/>
    <w:rsid w:val="00184ECB"/>
    <w:rsid w:val="00185268"/>
    <w:rsid w:val="00190DFF"/>
    <w:rsid w:val="00190EC3"/>
    <w:rsid w:val="00193DED"/>
    <w:rsid w:val="001946D7"/>
    <w:rsid w:val="001957E9"/>
    <w:rsid w:val="001A4492"/>
    <w:rsid w:val="001A6A6A"/>
    <w:rsid w:val="001B1808"/>
    <w:rsid w:val="001B3A84"/>
    <w:rsid w:val="001B4915"/>
    <w:rsid w:val="001B7CD1"/>
    <w:rsid w:val="001C0080"/>
    <w:rsid w:val="001C0411"/>
    <w:rsid w:val="001C0CF4"/>
    <w:rsid w:val="001C20C0"/>
    <w:rsid w:val="001C4F32"/>
    <w:rsid w:val="001C7042"/>
    <w:rsid w:val="001C77E6"/>
    <w:rsid w:val="001C78B9"/>
    <w:rsid w:val="001D05CA"/>
    <w:rsid w:val="001D0DD9"/>
    <w:rsid w:val="001D286A"/>
    <w:rsid w:val="001E75C5"/>
    <w:rsid w:val="001F0178"/>
    <w:rsid w:val="001F0C1C"/>
    <w:rsid w:val="001F1CAC"/>
    <w:rsid w:val="001F2E5C"/>
    <w:rsid w:val="001F4AAB"/>
    <w:rsid w:val="001F4CB7"/>
    <w:rsid w:val="001F6B6D"/>
    <w:rsid w:val="001F7D46"/>
    <w:rsid w:val="001F7DEB"/>
    <w:rsid w:val="00200477"/>
    <w:rsid w:val="002011C3"/>
    <w:rsid w:val="00201B08"/>
    <w:rsid w:val="00203124"/>
    <w:rsid w:val="002063AD"/>
    <w:rsid w:val="00207214"/>
    <w:rsid w:val="00207B7A"/>
    <w:rsid w:val="0021150D"/>
    <w:rsid w:val="00211D7A"/>
    <w:rsid w:val="00213BCB"/>
    <w:rsid w:val="00216E48"/>
    <w:rsid w:val="002174C1"/>
    <w:rsid w:val="002225DA"/>
    <w:rsid w:val="00223B3E"/>
    <w:rsid w:val="0022572C"/>
    <w:rsid w:val="00225F05"/>
    <w:rsid w:val="00226E6F"/>
    <w:rsid w:val="002277B4"/>
    <w:rsid w:val="00227C21"/>
    <w:rsid w:val="00230265"/>
    <w:rsid w:val="0023226C"/>
    <w:rsid w:val="0023260F"/>
    <w:rsid w:val="002327B3"/>
    <w:rsid w:val="00232C92"/>
    <w:rsid w:val="0023342B"/>
    <w:rsid w:val="002337E6"/>
    <w:rsid w:val="0023608D"/>
    <w:rsid w:val="00237573"/>
    <w:rsid w:val="0024161D"/>
    <w:rsid w:val="00245993"/>
    <w:rsid w:val="002478A7"/>
    <w:rsid w:val="00253CE8"/>
    <w:rsid w:val="002540A3"/>
    <w:rsid w:val="002540D0"/>
    <w:rsid w:val="002540FE"/>
    <w:rsid w:val="0025587D"/>
    <w:rsid w:val="002601C8"/>
    <w:rsid w:val="00261355"/>
    <w:rsid w:val="00264546"/>
    <w:rsid w:val="00265F7E"/>
    <w:rsid w:val="00267F74"/>
    <w:rsid w:val="00270930"/>
    <w:rsid w:val="00271D09"/>
    <w:rsid w:val="00271F4C"/>
    <w:rsid w:val="0027267D"/>
    <w:rsid w:val="00272F3F"/>
    <w:rsid w:val="002733E6"/>
    <w:rsid w:val="00274AA0"/>
    <w:rsid w:val="00274DA9"/>
    <w:rsid w:val="00274FE3"/>
    <w:rsid w:val="00275825"/>
    <w:rsid w:val="00275CCC"/>
    <w:rsid w:val="002800FE"/>
    <w:rsid w:val="0028012E"/>
    <w:rsid w:val="002817C7"/>
    <w:rsid w:val="00283197"/>
    <w:rsid w:val="0028444E"/>
    <w:rsid w:val="00285422"/>
    <w:rsid w:val="002878DB"/>
    <w:rsid w:val="00292C85"/>
    <w:rsid w:val="00296BD0"/>
    <w:rsid w:val="0029788B"/>
    <w:rsid w:val="00297B3C"/>
    <w:rsid w:val="002A098F"/>
    <w:rsid w:val="002A1C36"/>
    <w:rsid w:val="002A5255"/>
    <w:rsid w:val="002A7B06"/>
    <w:rsid w:val="002B24F1"/>
    <w:rsid w:val="002B402C"/>
    <w:rsid w:val="002B51AD"/>
    <w:rsid w:val="002B5F35"/>
    <w:rsid w:val="002C08CB"/>
    <w:rsid w:val="002C28D4"/>
    <w:rsid w:val="002C2E68"/>
    <w:rsid w:val="002C40F6"/>
    <w:rsid w:val="002C4B31"/>
    <w:rsid w:val="002C5AFC"/>
    <w:rsid w:val="002C67A7"/>
    <w:rsid w:val="002D26D8"/>
    <w:rsid w:val="002D30BD"/>
    <w:rsid w:val="002D3E63"/>
    <w:rsid w:val="002D3F01"/>
    <w:rsid w:val="002D49A8"/>
    <w:rsid w:val="002D55ED"/>
    <w:rsid w:val="002D6CE4"/>
    <w:rsid w:val="002D72AC"/>
    <w:rsid w:val="002E4001"/>
    <w:rsid w:val="002E498E"/>
    <w:rsid w:val="002E534E"/>
    <w:rsid w:val="002E7835"/>
    <w:rsid w:val="002F02F8"/>
    <w:rsid w:val="002F0F86"/>
    <w:rsid w:val="002F22A3"/>
    <w:rsid w:val="002F2736"/>
    <w:rsid w:val="002F5C4C"/>
    <w:rsid w:val="00303E5E"/>
    <w:rsid w:val="00303FA0"/>
    <w:rsid w:val="00304441"/>
    <w:rsid w:val="00305348"/>
    <w:rsid w:val="003066AE"/>
    <w:rsid w:val="00306A74"/>
    <w:rsid w:val="00310A21"/>
    <w:rsid w:val="00313EB6"/>
    <w:rsid w:val="00316619"/>
    <w:rsid w:val="00316DD9"/>
    <w:rsid w:val="00326E58"/>
    <w:rsid w:val="00326FE0"/>
    <w:rsid w:val="003306DA"/>
    <w:rsid w:val="00340BD9"/>
    <w:rsid w:val="00340D9B"/>
    <w:rsid w:val="00340F59"/>
    <w:rsid w:val="0034113D"/>
    <w:rsid w:val="00341331"/>
    <w:rsid w:val="00341CFE"/>
    <w:rsid w:val="003424FC"/>
    <w:rsid w:val="0034252A"/>
    <w:rsid w:val="00342D58"/>
    <w:rsid w:val="00343A0C"/>
    <w:rsid w:val="00343AE3"/>
    <w:rsid w:val="00344FA5"/>
    <w:rsid w:val="00345445"/>
    <w:rsid w:val="00345B42"/>
    <w:rsid w:val="00345D33"/>
    <w:rsid w:val="00350C62"/>
    <w:rsid w:val="003515F3"/>
    <w:rsid w:val="00353C64"/>
    <w:rsid w:val="0035552D"/>
    <w:rsid w:val="00355FAC"/>
    <w:rsid w:val="003563F0"/>
    <w:rsid w:val="00356688"/>
    <w:rsid w:val="00357584"/>
    <w:rsid w:val="003612B9"/>
    <w:rsid w:val="003618DE"/>
    <w:rsid w:val="00361C96"/>
    <w:rsid w:val="00361D4B"/>
    <w:rsid w:val="00364081"/>
    <w:rsid w:val="00371C7D"/>
    <w:rsid w:val="00371C88"/>
    <w:rsid w:val="00381567"/>
    <w:rsid w:val="00381E7F"/>
    <w:rsid w:val="00385993"/>
    <w:rsid w:val="00387B33"/>
    <w:rsid w:val="00395879"/>
    <w:rsid w:val="00396ABD"/>
    <w:rsid w:val="00396D3B"/>
    <w:rsid w:val="00397582"/>
    <w:rsid w:val="003A09C1"/>
    <w:rsid w:val="003A1061"/>
    <w:rsid w:val="003A2751"/>
    <w:rsid w:val="003A2AD0"/>
    <w:rsid w:val="003A3B26"/>
    <w:rsid w:val="003A5C84"/>
    <w:rsid w:val="003A5D67"/>
    <w:rsid w:val="003A63B0"/>
    <w:rsid w:val="003A7330"/>
    <w:rsid w:val="003B25B5"/>
    <w:rsid w:val="003B4C4B"/>
    <w:rsid w:val="003B4E79"/>
    <w:rsid w:val="003B5A13"/>
    <w:rsid w:val="003B6B58"/>
    <w:rsid w:val="003B6DDF"/>
    <w:rsid w:val="003C0542"/>
    <w:rsid w:val="003C362D"/>
    <w:rsid w:val="003C5470"/>
    <w:rsid w:val="003C5D02"/>
    <w:rsid w:val="003D1576"/>
    <w:rsid w:val="003D5BCD"/>
    <w:rsid w:val="003E0274"/>
    <w:rsid w:val="003E07F8"/>
    <w:rsid w:val="003E26F8"/>
    <w:rsid w:val="003E369B"/>
    <w:rsid w:val="003E5BD1"/>
    <w:rsid w:val="003E7596"/>
    <w:rsid w:val="003F0FFD"/>
    <w:rsid w:val="003F3A57"/>
    <w:rsid w:val="003F4C4D"/>
    <w:rsid w:val="003F4E95"/>
    <w:rsid w:val="003F5771"/>
    <w:rsid w:val="00400C2A"/>
    <w:rsid w:val="00401319"/>
    <w:rsid w:val="00402ED6"/>
    <w:rsid w:val="004040F9"/>
    <w:rsid w:val="004051F7"/>
    <w:rsid w:val="0040527E"/>
    <w:rsid w:val="00405387"/>
    <w:rsid w:val="00405F56"/>
    <w:rsid w:val="004060ED"/>
    <w:rsid w:val="00411779"/>
    <w:rsid w:val="004138D3"/>
    <w:rsid w:val="004161AD"/>
    <w:rsid w:val="00421B37"/>
    <w:rsid w:val="0042228C"/>
    <w:rsid w:val="0042609D"/>
    <w:rsid w:val="00426720"/>
    <w:rsid w:val="00426764"/>
    <w:rsid w:val="0043020D"/>
    <w:rsid w:val="00430244"/>
    <w:rsid w:val="00432272"/>
    <w:rsid w:val="004323E4"/>
    <w:rsid w:val="0043486C"/>
    <w:rsid w:val="00437A09"/>
    <w:rsid w:val="00441390"/>
    <w:rsid w:val="00442658"/>
    <w:rsid w:val="0044266D"/>
    <w:rsid w:val="0044390A"/>
    <w:rsid w:val="00444070"/>
    <w:rsid w:val="00446554"/>
    <w:rsid w:val="004516CE"/>
    <w:rsid w:val="00454519"/>
    <w:rsid w:val="00454E38"/>
    <w:rsid w:val="004628A0"/>
    <w:rsid w:val="00462D4C"/>
    <w:rsid w:val="0046322E"/>
    <w:rsid w:val="00463DEC"/>
    <w:rsid w:val="00481F8E"/>
    <w:rsid w:val="004841F7"/>
    <w:rsid w:val="004854BE"/>
    <w:rsid w:val="0048589C"/>
    <w:rsid w:val="004862A0"/>
    <w:rsid w:val="00487B44"/>
    <w:rsid w:val="00495398"/>
    <w:rsid w:val="00496629"/>
    <w:rsid w:val="00496C23"/>
    <w:rsid w:val="004A336C"/>
    <w:rsid w:val="004A501D"/>
    <w:rsid w:val="004B09DD"/>
    <w:rsid w:val="004B0E6C"/>
    <w:rsid w:val="004B15CB"/>
    <w:rsid w:val="004B21A5"/>
    <w:rsid w:val="004C3431"/>
    <w:rsid w:val="004C587D"/>
    <w:rsid w:val="004C7427"/>
    <w:rsid w:val="004D63EA"/>
    <w:rsid w:val="004E05E5"/>
    <w:rsid w:val="004E0D3F"/>
    <w:rsid w:val="004E0E9A"/>
    <w:rsid w:val="004E1ADA"/>
    <w:rsid w:val="004E2692"/>
    <w:rsid w:val="004E3EB7"/>
    <w:rsid w:val="004E6B70"/>
    <w:rsid w:val="004E7185"/>
    <w:rsid w:val="00500B6C"/>
    <w:rsid w:val="0050129A"/>
    <w:rsid w:val="0050493F"/>
    <w:rsid w:val="00504F4B"/>
    <w:rsid w:val="0050571A"/>
    <w:rsid w:val="00505D30"/>
    <w:rsid w:val="00510732"/>
    <w:rsid w:val="005155F2"/>
    <w:rsid w:val="0051575F"/>
    <w:rsid w:val="00515D22"/>
    <w:rsid w:val="005162A8"/>
    <w:rsid w:val="00517BB8"/>
    <w:rsid w:val="005205FF"/>
    <w:rsid w:val="005209C3"/>
    <w:rsid w:val="00521661"/>
    <w:rsid w:val="005224EB"/>
    <w:rsid w:val="005252BB"/>
    <w:rsid w:val="0052651D"/>
    <w:rsid w:val="0052748C"/>
    <w:rsid w:val="00527E83"/>
    <w:rsid w:val="00530274"/>
    <w:rsid w:val="00530473"/>
    <w:rsid w:val="0053091B"/>
    <w:rsid w:val="00530CFE"/>
    <w:rsid w:val="00530E94"/>
    <w:rsid w:val="0053432D"/>
    <w:rsid w:val="00534E65"/>
    <w:rsid w:val="00535852"/>
    <w:rsid w:val="0054006C"/>
    <w:rsid w:val="00542938"/>
    <w:rsid w:val="0054666E"/>
    <w:rsid w:val="005468DA"/>
    <w:rsid w:val="00547C12"/>
    <w:rsid w:val="005535E1"/>
    <w:rsid w:val="00555BBF"/>
    <w:rsid w:val="005612E2"/>
    <w:rsid w:val="00563F1C"/>
    <w:rsid w:val="00564CB3"/>
    <w:rsid w:val="0056574F"/>
    <w:rsid w:val="00565A83"/>
    <w:rsid w:val="005663DE"/>
    <w:rsid w:val="00566835"/>
    <w:rsid w:val="0057123E"/>
    <w:rsid w:val="0057171E"/>
    <w:rsid w:val="00572068"/>
    <w:rsid w:val="00572C23"/>
    <w:rsid w:val="00573724"/>
    <w:rsid w:val="00580A9A"/>
    <w:rsid w:val="00580AD0"/>
    <w:rsid w:val="005813A6"/>
    <w:rsid w:val="00582224"/>
    <w:rsid w:val="0058504C"/>
    <w:rsid w:val="00585B7E"/>
    <w:rsid w:val="005926AA"/>
    <w:rsid w:val="00592B34"/>
    <w:rsid w:val="00594910"/>
    <w:rsid w:val="00594B1A"/>
    <w:rsid w:val="0059605C"/>
    <w:rsid w:val="005960A1"/>
    <w:rsid w:val="005A25A2"/>
    <w:rsid w:val="005A742C"/>
    <w:rsid w:val="005B1155"/>
    <w:rsid w:val="005B2583"/>
    <w:rsid w:val="005B58BA"/>
    <w:rsid w:val="005B7DA0"/>
    <w:rsid w:val="005C11CB"/>
    <w:rsid w:val="005C3445"/>
    <w:rsid w:val="005C374E"/>
    <w:rsid w:val="005C48EB"/>
    <w:rsid w:val="005C4F1F"/>
    <w:rsid w:val="005C5041"/>
    <w:rsid w:val="005D6486"/>
    <w:rsid w:val="005D735B"/>
    <w:rsid w:val="005D7DA2"/>
    <w:rsid w:val="005D7E9B"/>
    <w:rsid w:val="005E0862"/>
    <w:rsid w:val="005E2AD8"/>
    <w:rsid w:val="005E2DD8"/>
    <w:rsid w:val="005E43B0"/>
    <w:rsid w:val="005F2F39"/>
    <w:rsid w:val="005F2FDF"/>
    <w:rsid w:val="005F50A5"/>
    <w:rsid w:val="005F752D"/>
    <w:rsid w:val="00601A17"/>
    <w:rsid w:val="00602012"/>
    <w:rsid w:val="006021F1"/>
    <w:rsid w:val="00603646"/>
    <w:rsid w:val="00603DE4"/>
    <w:rsid w:val="00603F7D"/>
    <w:rsid w:val="00605C9B"/>
    <w:rsid w:val="00605F7C"/>
    <w:rsid w:val="006157E1"/>
    <w:rsid w:val="006173B2"/>
    <w:rsid w:val="006175C5"/>
    <w:rsid w:val="0061779D"/>
    <w:rsid w:val="006177EE"/>
    <w:rsid w:val="006230F5"/>
    <w:rsid w:val="00623DFE"/>
    <w:rsid w:val="006276E9"/>
    <w:rsid w:val="00631932"/>
    <w:rsid w:val="00631F61"/>
    <w:rsid w:val="00632BB3"/>
    <w:rsid w:val="006340B0"/>
    <w:rsid w:val="00634255"/>
    <w:rsid w:val="00634492"/>
    <w:rsid w:val="0063450D"/>
    <w:rsid w:val="0063452F"/>
    <w:rsid w:val="00636802"/>
    <w:rsid w:val="00642EE1"/>
    <w:rsid w:val="00642F1A"/>
    <w:rsid w:val="00645366"/>
    <w:rsid w:val="00647FC3"/>
    <w:rsid w:val="006526C1"/>
    <w:rsid w:val="00654CA0"/>
    <w:rsid w:val="00655274"/>
    <w:rsid w:val="00655721"/>
    <w:rsid w:val="00655D00"/>
    <w:rsid w:val="006578A6"/>
    <w:rsid w:val="006602F5"/>
    <w:rsid w:val="00660B92"/>
    <w:rsid w:val="006616BE"/>
    <w:rsid w:val="00665C35"/>
    <w:rsid w:val="00666499"/>
    <w:rsid w:val="006667DF"/>
    <w:rsid w:val="00671717"/>
    <w:rsid w:val="006722FB"/>
    <w:rsid w:val="006723AC"/>
    <w:rsid w:val="00672A89"/>
    <w:rsid w:val="006762BC"/>
    <w:rsid w:val="00676F4C"/>
    <w:rsid w:val="0068029C"/>
    <w:rsid w:val="006802C0"/>
    <w:rsid w:val="00681187"/>
    <w:rsid w:val="00681751"/>
    <w:rsid w:val="0068710A"/>
    <w:rsid w:val="00687217"/>
    <w:rsid w:val="00692475"/>
    <w:rsid w:val="00692F3A"/>
    <w:rsid w:val="00693347"/>
    <w:rsid w:val="006A13C3"/>
    <w:rsid w:val="006A18AB"/>
    <w:rsid w:val="006A190E"/>
    <w:rsid w:val="006A3861"/>
    <w:rsid w:val="006A4D87"/>
    <w:rsid w:val="006A74B9"/>
    <w:rsid w:val="006A7AE6"/>
    <w:rsid w:val="006A7B08"/>
    <w:rsid w:val="006B0341"/>
    <w:rsid w:val="006B0659"/>
    <w:rsid w:val="006B0DB3"/>
    <w:rsid w:val="006B10EF"/>
    <w:rsid w:val="006B2851"/>
    <w:rsid w:val="006B2EE4"/>
    <w:rsid w:val="006B542C"/>
    <w:rsid w:val="006B7CF4"/>
    <w:rsid w:val="006C078E"/>
    <w:rsid w:val="006C3CC6"/>
    <w:rsid w:val="006C660A"/>
    <w:rsid w:val="006C7A44"/>
    <w:rsid w:val="006D47A1"/>
    <w:rsid w:val="006D65CE"/>
    <w:rsid w:val="006D7A23"/>
    <w:rsid w:val="006E3696"/>
    <w:rsid w:val="006F04FB"/>
    <w:rsid w:val="006F1746"/>
    <w:rsid w:val="006F2A70"/>
    <w:rsid w:val="006F35B6"/>
    <w:rsid w:val="006F497C"/>
    <w:rsid w:val="006F597B"/>
    <w:rsid w:val="006F5F13"/>
    <w:rsid w:val="00700A24"/>
    <w:rsid w:val="00701BF7"/>
    <w:rsid w:val="00704B73"/>
    <w:rsid w:val="00707389"/>
    <w:rsid w:val="00707D92"/>
    <w:rsid w:val="0071495B"/>
    <w:rsid w:val="00715C14"/>
    <w:rsid w:val="00717482"/>
    <w:rsid w:val="00720CCD"/>
    <w:rsid w:val="0072310E"/>
    <w:rsid w:val="00724922"/>
    <w:rsid w:val="00732114"/>
    <w:rsid w:val="00733725"/>
    <w:rsid w:val="00735874"/>
    <w:rsid w:val="0073698A"/>
    <w:rsid w:val="0073730A"/>
    <w:rsid w:val="00741AD3"/>
    <w:rsid w:val="00747F2C"/>
    <w:rsid w:val="00754760"/>
    <w:rsid w:val="00754914"/>
    <w:rsid w:val="00756904"/>
    <w:rsid w:val="0076468C"/>
    <w:rsid w:val="00764BBF"/>
    <w:rsid w:val="00770CA3"/>
    <w:rsid w:val="0077173C"/>
    <w:rsid w:val="0077278E"/>
    <w:rsid w:val="007728D0"/>
    <w:rsid w:val="00775E48"/>
    <w:rsid w:val="007779BD"/>
    <w:rsid w:val="0078671C"/>
    <w:rsid w:val="007870F3"/>
    <w:rsid w:val="007913E1"/>
    <w:rsid w:val="00791FA7"/>
    <w:rsid w:val="00792D1A"/>
    <w:rsid w:val="00793309"/>
    <w:rsid w:val="00794B26"/>
    <w:rsid w:val="007951A2"/>
    <w:rsid w:val="007951B8"/>
    <w:rsid w:val="007979A9"/>
    <w:rsid w:val="00797A14"/>
    <w:rsid w:val="007A2938"/>
    <w:rsid w:val="007A29D6"/>
    <w:rsid w:val="007A2D29"/>
    <w:rsid w:val="007A3286"/>
    <w:rsid w:val="007A3564"/>
    <w:rsid w:val="007A3DE1"/>
    <w:rsid w:val="007A4D9F"/>
    <w:rsid w:val="007A5B77"/>
    <w:rsid w:val="007B3205"/>
    <w:rsid w:val="007B3691"/>
    <w:rsid w:val="007B526D"/>
    <w:rsid w:val="007B639A"/>
    <w:rsid w:val="007C4BCA"/>
    <w:rsid w:val="007C5BEA"/>
    <w:rsid w:val="007C6E47"/>
    <w:rsid w:val="007D1036"/>
    <w:rsid w:val="007D2E2B"/>
    <w:rsid w:val="007D4F99"/>
    <w:rsid w:val="007D52D8"/>
    <w:rsid w:val="007D5CC6"/>
    <w:rsid w:val="007D6D33"/>
    <w:rsid w:val="007E10B4"/>
    <w:rsid w:val="007F0CF3"/>
    <w:rsid w:val="007F1E35"/>
    <w:rsid w:val="007F236D"/>
    <w:rsid w:val="007F3CE0"/>
    <w:rsid w:val="007F5417"/>
    <w:rsid w:val="007F61D9"/>
    <w:rsid w:val="007F6916"/>
    <w:rsid w:val="00801352"/>
    <w:rsid w:val="008032DB"/>
    <w:rsid w:val="00805DAD"/>
    <w:rsid w:val="008067E5"/>
    <w:rsid w:val="00807BCC"/>
    <w:rsid w:val="00807D9E"/>
    <w:rsid w:val="00807DF4"/>
    <w:rsid w:val="00810F59"/>
    <w:rsid w:val="00812594"/>
    <w:rsid w:val="00813B37"/>
    <w:rsid w:val="00814886"/>
    <w:rsid w:val="00817CE7"/>
    <w:rsid w:val="00820CB0"/>
    <w:rsid w:val="00826521"/>
    <w:rsid w:val="00827C05"/>
    <w:rsid w:val="0083080F"/>
    <w:rsid w:val="008308FB"/>
    <w:rsid w:val="00833E27"/>
    <w:rsid w:val="00837C8C"/>
    <w:rsid w:val="00841B9D"/>
    <w:rsid w:val="00845269"/>
    <w:rsid w:val="008454CB"/>
    <w:rsid w:val="008455B6"/>
    <w:rsid w:val="00847324"/>
    <w:rsid w:val="008532AE"/>
    <w:rsid w:val="008552DE"/>
    <w:rsid w:val="008556B4"/>
    <w:rsid w:val="00855F22"/>
    <w:rsid w:val="00860C28"/>
    <w:rsid w:val="00861937"/>
    <w:rsid w:val="0087260B"/>
    <w:rsid w:val="00874D27"/>
    <w:rsid w:val="00874E19"/>
    <w:rsid w:val="00880889"/>
    <w:rsid w:val="008830D2"/>
    <w:rsid w:val="00885A50"/>
    <w:rsid w:val="00885D4B"/>
    <w:rsid w:val="00886662"/>
    <w:rsid w:val="008902EE"/>
    <w:rsid w:val="00892897"/>
    <w:rsid w:val="00896AF4"/>
    <w:rsid w:val="0089747D"/>
    <w:rsid w:val="008A1B40"/>
    <w:rsid w:val="008A3A71"/>
    <w:rsid w:val="008A3DF2"/>
    <w:rsid w:val="008A4A62"/>
    <w:rsid w:val="008A5216"/>
    <w:rsid w:val="008B0432"/>
    <w:rsid w:val="008B1F2C"/>
    <w:rsid w:val="008B2181"/>
    <w:rsid w:val="008B28CF"/>
    <w:rsid w:val="008B3B2E"/>
    <w:rsid w:val="008B7E09"/>
    <w:rsid w:val="008C4E54"/>
    <w:rsid w:val="008C60A3"/>
    <w:rsid w:val="008D08DA"/>
    <w:rsid w:val="008D3396"/>
    <w:rsid w:val="008D3A29"/>
    <w:rsid w:val="008D3CD8"/>
    <w:rsid w:val="008D6289"/>
    <w:rsid w:val="008E0E33"/>
    <w:rsid w:val="008E7449"/>
    <w:rsid w:val="008E7AA7"/>
    <w:rsid w:val="008F2122"/>
    <w:rsid w:val="008F71AC"/>
    <w:rsid w:val="00900CEF"/>
    <w:rsid w:val="00901864"/>
    <w:rsid w:val="00903700"/>
    <w:rsid w:val="009100D9"/>
    <w:rsid w:val="009109DE"/>
    <w:rsid w:val="00911566"/>
    <w:rsid w:val="00913E15"/>
    <w:rsid w:val="00914B25"/>
    <w:rsid w:val="00914EC7"/>
    <w:rsid w:val="00916D71"/>
    <w:rsid w:val="00917216"/>
    <w:rsid w:val="00917C3D"/>
    <w:rsid w:val="0092062C"/>
    <w:rsid w:val="00921F61"/>
    <w:rsid w:val="00923E82"/>
    <w:rsid w:val="00933396"/>
    <w:rsid w:val="00935D82"/>
    <w:rsid w:val="0094293B"/>
    <w:rsid w:val="00942D0A"/>
    <w:rsid w:val="00945D85"/>
    <w:rsid w:val="00946A27"/>
    <w:rsid w:val="00947DF3"/>
    <w:rsid w:val="00950942"/>
    <w:rsid w:val="00950B46"/>
    <w:rsid w:val="00953655"/>
    <w:rsid w:val="0095421B"/>
    <w:rsid w:val="00956656"/>
    <w:rsid w:val="00957F14"/>
    <w:rsid w:val="00965E3B"/>
    <w:rsid w:val="00966CA7"/>
    <w:rsid w:val="0097158F"/>
    <w:rsid w:val="0097429A"/>
    <w:rsid w:val="00975319"/>
    <w:rsid w:val="0097767F"/>
    <w:rsid w:val="00977D7E"/>
    <w:rsid w:val="009820E6"/>
    <w:rsid w:val="009829B4"/>
    <w:rsid w:val="00984FEA"/>
    <w:rsid w:val="009865D7"/>
    <w:rsid w:val="00991311"/>
    <w:rsid w:val="00991855"/>
    <w:rsid w:val="009922E9"/>
    <w:rsid w:val="0099453A"/>
    <w:rsid w:val="0099736F"/>
    <w:rsid w:val="009A0589"/>
    <w:rsid w:val="009A06C4"/>
    <w:rsid w:val="009A2439"/>
    <w:rsid w:val="009A490C"/>
    <w:rsid w:val="009A6A82"/>
    <w:rsid w:val="009B53BC"/>
    <w:rsid w:val="009B7A33"/>
    <w:rsid w:val="009B7DB6"/>
    <w:rsid w:val="009C1415"/>
    <w:rsid w:val="009C1A4E"/>
    <w:rsid w:val="009C3AC0"/>
    <w:rsid w:val="009C6E39"/>
    <w:rsid w:val="009C77BB"/>
    <w:rsid w:val="009D13A9"/>
    <w:rsid w:val="009D37EA"/>
    <w:rsid w:val="009D3FF9"/>
    <w:rsid w:val="009D5205"/>
    <w:rsid w:val="009D5C93"/>
    <w:rsid w:val="009D732B"/>
    <w:rsid w:val="009E0074"/>
    <w:rsid w:val="009E1829"/>
    <w:rsid w:val="009E2825"/>
    <w:rsid w:val="009E4B8F"/>
    <w:rsid w:val="009E4D58"/>
    <w:rsid w:val="009E7960"/>
    <w:rsid w:val="009F03EB"/>
    <w:rsid w:val="009F0A3B"/>
    <w:rsid w:val="009F0D6F"/>
    <w:rsid w:val="009F1F74"/>
    <w:rsid w:val="009F2540"/>
    <w:rsid w:val="009F5E76"/>
    <w:rsid w:val="00A00C37"/>
    <w:rsid w:val="00A0164A"/>
    <w:rsid w:val="00A04414"/>
    <w:rsid w:val="00A04C32"/>
    <w:rsid w:val="00A054DD"/>
    <w:rsid w:val="00A0634F"/>
    <w:rsid w:val="00A07CD8"/>
    <w:rsid w:val="00A10CD4"/>
    <w:rsid w:val="00A12302"/>
    <w:rsid w:val="00A145DC"/>
    <w:rsid w:val="00A209D2"/>
    <w:rsid w:val="00A27FA1"/>
    <w:rsid w:val="00A3324F"/>
    <w:rsid w:val="00A35F2A"/>
    <w:rsid w:val="00A40CEC"/>
    <w:rsid w:val="00A46030"/>
    <w:rsid w:val="00A5003C"/>
    <w:rsid w:val="00A5034F"/>
    <w:rsid w:val="00A50B73"/>
    <w:rsid w:val="00A50F41"/>
    <w:rsid w:val="00A515E0"/>
    <w:rsid w:val="00A52583"/>
    <w:rsid w:val="00A5399D"/>
    <w:rsid w:val="00A53C0B"/>
    <w:rsid w:val="00A550E2"/>
    <w:rsid w:val="00A572EF"/>
    <w:rsid w:val="00A603D7"/>
    <w:rsid w:val="00A63855"/>
    <w:rsid w:val="00A63FB8"/>
    <w:rsid w:val="00A6464B"/>
    <w:rsid w:val="00A66F99"/>
    <w:rsid w:val="00A67D3B"/>
    <w:rsid w:val="00A75192"/>
    <w:rsid w:val="00A836EA"/>
    <w:rsid w:val="00A85D40"/>
    <w:rsid w:val="00A87E7E"/>
    <w:rsid w:val="00A9005D"/>
    <w:rsid w:val="00A92193"/>
    <w:rsid w:val="00A95D41"/>
    <w:rsid w:val="00AA2C45"/>
    <w:rsid w:val="00AA2DD7"/>
    <w:rsid w:val="00AA572D"/>
    <w:rsid w:val="00AA65F4"/>
    <w:rsid w:val="00AA710B"/>
    <w:rsid w:val="00AB0566"/>
    <w:rsid w:val="00AB1799"/>
    <w:rsid w:val="00AB35E7"/>
    <w:rsid w:val="00AB6DF1"/>
    <w:rsid w:val="00AB732E"/>
    <w:rsid w:val="00AC1CD0"/>
    <w:rsid w:val="00AC39B2"/>
    <w:rsid w:val="00AC4254"/>
    <w:rsid w:val="00AC71D0"/>
    <w:rsid w:val="00AC782F"/>
    <w:rsid w:val="00AD151E"/>
    <w:rsid w:val="00AD2A3A"/>
    <w:rsid w:val="00AD5D37"/>
    <w:rsid w:val="00AD77A5"/>
    <w:rsid w:val="00AE3878"/>
    <w:rsid w:val="00AE4FED"/>
    <w:rsid w:val="00AE6E45"/>
    <w:rsid w:val="00AF5415"/>
    <w:rsid w:val="00AF6B23"/>
    <w:rsid w:val="00B01CA2"/>
    <w:rsid w:val="00B03202"/>
    <w:rsid w:val="00B04A65"/>
    <w:rsid w:val="00B0767F"/>
    <w:rsid w:val="00B109A2"/>
    <w:rsid w:val="00B1266A"/>
    <w:rsid w:val="00B13514"/>
    <w:rsid w:val="00B13635"/>
    <w:rsid w:val="00B156AC"/>
    <w:rsid w:val="00B15987"/>
    <w:rsid w:val="00B20489"/>
    <w:rsid w:val="00B21319"/>
    <w:rsid w:val="00B22EC2"/>
    <w:rsid w:val="00B2650C"/>
    <w:rsid w:val="00B27D3F"/>
    <w:rsid w:val="00B3161C"/>
    <w:rsid w:val="00B32AE0"/>
    <w:rsid w:val="00B32F02"/>
    <w:rsid w:val="00B34865"/>
    <w:rsid w:val="00B34F89"/>
    <w:rsid w:val="00B35CB3"/>
    <w:rsid w:val="00B37899"/>
    <w:rsid w:val="00B42178"/>
    <w:rsid w:val="00B4280D"/>
    <w:rsid w:val="00B4413A"/>
    <w:rsid w:val="00B46E6C"/>
    <w:rsid w:val="00B47CB9"/>
    <w:rsid w:val="00B558BA"/>
    <w:rsid w:val="00B55EF7"/>
    <w:rsid w:val="00B55FC2"/>
    <w:rsid w:val="00B56843"/>
    <w:rsid w:val="00B623FD"/>
    <w:rsid w:val="00B62A9A"/>
    <w:rsid w:val="00B62C71"/>
    <w:rsid w:val="00B64536"/>
    <w:rsid w:val="00B6474D"/>
    <w:rsid w:val="00B67F1E"/>
    <w:rsid w:val="00B71D59"/>
    <w:rsid w:val="00B7312A"/>
    <w:rsid w:val="00B7318E"/>
    <w:rsid w:val="00B74A51"/>
    <w:rsid w:val="00B77726"/>
    <w:rsid w:val="00B77DEE"/>
    <w:rsid w:val="00B8249D"/>
    <w:rsid w:val="00B828B7"/>
    <w:rsid w:val="00B8369C"/>
    <w:rsid w:val="00B860D7"/>
    <w:rsid w:val="00B87B7F"/>
    <w:rsid w:val="00B87CDC"/>
    <w:rsid w:val="00B919FB"/>
    <w:rsid w:val="00B93DFD"/>
    <w:rsid w:val="00B95EE6"/>
    <w:rsid w:val="00B972F2"/>
    <w:rsid w:val="00B976DE"/>
    <w:rsid w:val="00B97735"/>
    <w:rsid w:val="00BA5061"/>
    <w:rsid w:val="00BB04FC"/>
    <w:rsid w:val="00BB2AA9"/>
    <w:rsid w:val="00BB61EF"/>
    <w:rsid w:val="00BB72C9"/>
    <w:rsid w:val="00BC10F2"/>
    <w:rsid w:val="00BC15C7"/>
    <w:rsid w:val="00BC3E95"/>
    <w:rsid w:val="00BC545B"/>
    <w:rsid w:val="00BC7003"/>
    <w:rsid w:val="00BD0DF5"/>
    <w:rsid w:val="00BD16C6"/>
    <w:rsid w:val="00BD5988"/>
    <w:rsid w:val="00BE02D7"/>
    <w:rsid w:val="00BE04CE"/>
    <w:rsid w:val="00BF094B"/>
    <w:rsid w:val="00BF24C5"/>
    <w:rsid w:val="00BF456A"/>
    <w:rsid w:val="00BF5A64"/>
    <w:rsid w:val="00BF62B7"/>
    <w:rsid w:val="00C00BF8"/>
    <w:rsid w:val="00C01652"/>
    <w:rsid w:val="00C027A7"/>
    <w:rsid w:val="00C02CAD"/>
    <w:rsid w:val="00C05F68"/>
    <w:rsid w:val="00C07578"/>
    <w:rsid w:val="00C101E8"/>
    <w:rsid w:val="00C10AE1"/>
    <w:rsid w:val="00C12001"/>
    <w:rsid w:val="00C15C51"/>
    <w:rsid w:val="00C17845"/>
    <w:rsid w:val="00C2083B"/>
    <w:rsid w:val="00C228D8"/>
    <w:rsid w:val="00C24690"/>
    <w:rsid w:val="00C2477C"/>
    <w:rsid w:val="00C25CB1"/>
    <w:rsid w:val="00C3235A"/>
    <w:rsid w:val="00C330EC"/>
    <w:rsid w:val="00C33535"/>
    <w:rsid w:val="00C3488F"/>
    <w:rsid w:val="00C372CA"/>
    <w:rsid w:val="00C37AC9"/>
    <w:rsid w:val="00C4143F"/>
    <w:rsid w:val="00C4296A"/>
    <w:rsid w:val="00C43553"/>
    <w:rsid w:val="00C50328"/>
    <w:rsid w:val="00C5127B"/>
    <w:rsid w:val="00C54706"/>
    <w:rsid w:val="00C550F1"/>
    <w:rsid w:val="00C56EF6"/>
    <w:rsid w:val="00C6155D"/>
    <w:rsid w:val="00C65D0D"/>
    <w:rsid w:val="00C670F6"/>
    <w:rsid w:val="00C70753"/>
    <w:rsid w:val="00C70A32"/>
    <w:rsid w:val="00C716F6"/>
    <w:rsid w:val="00C71B9A"/>
    <w:rsid w:val="00C762AC"/>
    <w:rsid w:val="00C77F3A"/>
    <w:rsid w:val="00C80DB1"/>
    <w:rsid w:val="00C81640"/>
    <w:rsid w:val="00C82EA4"/>
    <w:rsid w:val="00C847B0"/>
    <w:rsid w:val="00C85F85"/>
    <w:rsid w:val="00C87ED8"/>
    <w:rsid w:val="00C903BD"/>
    <w:rsid w:val="00C92253"/>
    <w:rsid w:val="00C93055"/>
    <w:rsid w:val="00C93A96"/>
    <w:rsid w:val="00C93EAB"/>
    <w:rsid w:val="00C9435D"/>
    <w:rsid w:val="00C959CB"/>
    <w:rsid w:val="00C9623C"/>
    <w:rsid w:val="00C967A1"/>
    <w:rsid w:val="00CA2125"/>
    <w:rsid w:val="00CA2170"/>
    <w:rsid w:val="00CA4CC4"/>
    <w:rsid w:val="00CA5F4E"/>
    <w:rsid w:val="00CA6005"/>
    <w:rsid w:val="00CA7350"/>
    <w:rsid w:val="00CA7E0F"/>
    <w:rsid w:val="00CA7EBD"/>
    <w:rsid w:val="00CB3083"/>
    <w:rsid w:val="00CC1978"/>
    <w:rsid w:val="00CC2B0A"/>
    <w:rsid w:val="00CC6FBE"/>
    <w:rsid w:val="00CC78A8"/>
    <w:rsid w:val="00CC7FC4"/>
    <w:rsid w:val="00CD64A1"/>
    <w:rsid w:val="00CD6739"/>
    <w:rsid w:val="00CE1075"/>
    <w:rsid w:val="00CE10E2"/>
    <w:rsid w:val="00CE26CB"/>
    <w:rsid w:val="00CE7165"/>
    <w:rsid w:val="00CF1BDD"/>
    <w:rsid w:val="00CF1C48"/>
    <w:rsid w:val="00CF2553"/>
    <w:rsid w:val="00CF2A5C"/>
    <w:rsid w:val="00CF38CA"/>
    <w:rsid w:val="00CF4CCB"/>
    <w:rsid w:val="00CF6707"/>
    <w:rsid w:val="00D03FEB"/>
    <w:rsid w:val="00D046BB"/>
    <w:rsid w:val="00D05EDA"/>
    <w:rsid w:val="00D0645C"/>
    <w:rsid w:val="00D112D3"/>
    <w:rsid w:val="00D1220E"/>
    <w:rsid w:val="00D16868"/>
    <w:rsid w:val="00D16F7F"/>
    <w:rsid w:val="00D17C33"/>
    <w:rsid w:val="00D17F34"/>
    <w:rsid w:val="00D20ED7"/>
    <w:rsid w:val="00D22A02"/>
    <w:rsid w:val="00D27247"/>
    <w:rsid w:val="00D303FC"/>
    <w:rsid w:val="00D314AB"/>
    <w:rsid w:val="00D41E3D"/>
    <w:rsid w:val="00D454A7"/>
    <w:rsid w:val="00D465A1"/>
    <w:rsid w:val="00D52518"/>
    <w:rsid w:val="00D55A26"/>
    <w:rsid w:val="00D56915"/>
    <w:rsid w:val="00D5764C"/>
    <w:rsid w:val="00D65A71"/>
    <w:rsid w:val="00D67F59"/>
    <w:rsid w:val="00D7085E"/>
    <w:rsid w:val="00D70CD0"/>
    <w:rsid w:val="00D737C9"/>
    <w:rsid w:val="00D7614A"/>
    <w:rsid w:val="00D777FD"/>
    <w:rsid w:val="00D8193F"/>
    <w:rsid w:val="00D842FE"/>
    <w:rsid w:val="00D85A0F"/>
    <w:rsid w:val="00D868EE"/>
    <w:rsid w:val="00D91DB7"/>
    <w:rsid w:val="00D94B2B"/>
    <w:rsid w:val="00D96880"/>
    <w:rsid w:val="00DA1F5E"/>
    <w:rsid w:val="00DA25A9"/>
    <w:rsid w:val="00DA43AC"/>
    <w:rsid w:val="00DA47A2"/>
    <w:rsid w:val="00DC29FE"/>
    <w:rsid w:val="00DC2F82"/>
    <w:rsid w:val="00DC3D68"/>
    <w:rsid w:val="00DC51AA"/>
    <w:rsid w:val="00DC582E"/>
    <w:rsid w:val="00DC6EDA"/>
    <w:rsid w:val="00DD084E"/>
    <w:rsid w:val="00DD1702"/>
    <w:rsid w:val="00DD6A44"/>
    <w:rsid w:val="00DE1393"/>
    <w:rsid w:val="00DE1E5F"/>
    <w:rsid w:val="00DE4685"/>
    <w:rsid w:val="00DE644C"/>
    <w:rsid w:val="00DE6824"/>
    <w:rsid w:val="00DF09F2"/>
    <w:rsid w:val="00DF2D50"/>
    <w:rsid w:val="00DF4D80"/>
    <w:rsid w:val="00DF779A"/>
    <w:rsid w:val="00E014E9"/>
    <w:rsid w:val="00E032DC"/>
    <w:rsid w:val="00E03F79"/>
    <w:rsid w:val="00E11B2D"/>
    <w:rsid w:val="00E14A70"/>
    <w:rsid w:val="00E16F39"/>
    <w:rsid w:val="00E17656"/>
    <w:rsid w:val="00E22415"/>
    <w:rsid w:val="00E22BBD"/>
    <w:rsid w:val="00E2358F"/>
    <w:rsid w:val="00E23A4A"/>
    <w:rsid w:val="00E23B66"/>
    <w:rsid w:val="00E24585"/>
    <w:rsid w:val="00E2710B"/>
    <w:rsid w:val="00E27191"/>
    <w:rsid w:val="00E3210A"/>
    <w:rsid w:val="00E33C44"/>
    <w:rsid w:val="00E35052"/>
    <w:rsid w:val="00E35F70"/>
    <w:rsid w:val="00E374A1"/>
    <w:rsid w:val="00E37824"/>
    <w:rsid w:val="00E405E9"/>
    <w:rsid w:val="00E42500"/>
    <w:rsid w:val="00E43139"/>
    <w:rsid w:val="00E637E9"/>
    <w:rsid w:val="00E63D45"/>
    <w:rsid w:val="00E66A18"/>
    <w:rsid w:val="00E67CC6"/>
    <w:rsid w:val="00E72738"/>
    <w:rsid w:val="00E75B3F"/>
    <w:rsid w:val="00E75FF3"/>
    <w:rsid w:val="00E808DA"/>
    <w:rsid w:val="00E8148E"/>
    <w:rsid w:val="00E83604"/>
    <w:rsid w:val="00E8642C"/>
    <w:rsid w:val="00E875D0"/>
    <w:rsid w:val="00E8772B"/>
    <w:rsid w:val="00E87D74"/>
    <w:rsid w:val="00E914A3"/>
    <w:rsid w:val="00E915C2"/>
    <w:rsid w:val="00EA095C"/>
    <w:rsid w:val="00EA45DC"/>
    <w:rsid w:val="00EA5784"/>
    <w:rsid w:val="00EB1A68"/>
    <w:rsid w:val="00EB539E"/>
    <w:rsid w:val="00EB5C39"/>
    <w:rsid w:val="00EB6680"/>
    <w:rsid w:val="00EC0C6E"/>
    <w:rsid w:val="00EC4B04"/>
    <w:rsid w:val="00EC62F7"/>
    <w:rsid w:val="00EC6F98"/>
    <w:rsid w:val="00ED07C4"/>
    <w:rsid w:val="00ED490F"/>
    <w:rsid w:val="00ED7090"/>
    <w:rsid w:val="00ED74BD"/>
    <w:rsid w:val="00EE502D"/>
    <w:rsid w:val="00EE575C"/>
    <w:rsid w:val="00EE6862"/>
    <w:rsid w:val="00EF06F5"/>
    <w:rsid w:val="00EF19ED"/>
    <w:rsid w:val="00EF2DF0"/>
    <w:rsid w:val="00EF4DFA"/>
    <w:rsid w:val="00F002D2"/>
    <w:rsid w:val="00F0108A"/>
    <w:rsid w:val="00F022B4"/>
    <w:rsid w:val="00F028AD"/>
    <w:rsid w:val="00F03935"/>
    <w:rsid w:val="00F0505C"/>
    <w:rsid w:val="00F054BA"/>
    <w:rsid w:val="00F06892"/>
    <w:rsid w:val="00F06E98"/>
    <w:rsid w:val="00F072E0"/>
    <w:rsid w:val="00F10388"/>
    <w:rsid w:val="00F11A1A"/>
    <w:rsid w:val="00F1578E"/>
    <w:rsid w:val="00F17F11"/>
    <w:rsid w:val="00F17FFC"/>
    <w:rsid w:val="00F23523"/>
    <w:rsid w:val="00F23741"/>
    <w:rsid w:val="00F248E2"/>
    <w:rsid w:val="00F350E9"/>
    <w:rsid w:val="00F362EA"/>
    <w:rsid w:val="00F379A2"/>
    <w:rsid w:val="00F41231"/>
    <w:rsid w:val="00F46B8B"/>
    <w:rsid w:val="00F5389A"/>
    <w:rsid w:val="00F5537F"/>
    <w:rsid w:val="00F5639C"/>
    <w:rsid w:val="00F61132"/>
    <w:rsid w:val="00F66BA7"/>
    <w:rsid w:val="00F7059A"/>
    <w:rsid w:val="00F70CCE"/>
    <w:rsid w:val="00F73756"/>
    <w:rsid w:val="00F74830"/>
    <w:rsid w:val="00F76AB8"/>
    <w:rsid w:val="00F80854"/>
    <w:rsid w:val="00F843AD"/>
    <w:rsid w:val="00F84D99"/>
    <w:rsid w:val="00F85697"/>
    <w:rsid w:val="00F93B6A"/>
    <w:rsid w:val="00FA1EEF"/>
    <w:rsid w:val="00FA2012"/>
    <w:rsid w:val="00FA2F6F"/>
    <w:rsid w:val="00FA3102"/>
    <w:rsid w:val="00FA79B1"/>
    <w:rsid w:val="00FB5A52"/>
    <w:rsid w:val="00FB7815"/>
    <w:rsid w:val="00FC19A8"/>
    <w:rsid w:val="00FC1D16"/>
    <w:rsid w:val="00FC256F"/>
    <w:rsid w:val="00FC39D2"/>
    <w:rsid w:val="00FC67DB"/>
    <w:rsid w:val="00FD23F0"/>
    <w:rsid w:val="00FD5BC3"/>
    <w:rsid w:val="00FD613E"/>
    <w:rsid w:val="00FD658C"/>
    <w:rsid w:val="00FE530C"/>
    <w:rsid w:val="00FF04E0"/>
    <w:rsid w:val="00FF5361"/>
    <w:rsid w:val="00FF5956"/>
    <w:rsid w:val="00FF61EA"/>
    <w:rsid w:val="00FF7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3FA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cs="Tahoma" w:hAnsi="Tahoma" w:ascii="Tahoma"/>
      <w:sz w:val="16"/>
      <w:szCs w:val="16"/>
    </w:rPr>
  </w:style>
  <w:style w:customStyle="true" w:styleId="TekstbaloniaChar" w:type="character">
    <w:name w:val="Tekst balončića Char"/>
    <w:link w:val="Tekstbalonia"/>
    <w:rsid w:val="00582224"/>
    <w:rPr>
      <w:rFonts w:cs="Tahoma" w:hAnsi="Tahoma" w:asci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true" w:styleId="PodnojeChar" w:type="character">
    <w:name w:val="Podnožje Char"/>
    <w:link w:val="Podnoje"/>
    <w:rsid w:val="00AF5415"/>
    <w:rPr>
      <w:sz w:val="24"/>
      <w:szCs w:val="24"/>
    </w:rPr>
  </w:style>
  <w:style w:customStyle="true" w:styleId="clanak" w:type="paragraph">
    <w:name w:val="clanak"/>
    <w:basedOn w:val="Normal"/>
    <w:rsid w:val="00264546"/>
    <w:pPr>
      <w:spacing w:afterAutospacing="true" w:after="100" w:beforeAutospacing="true" w:before="100"/>
      <w:jc w:val="center"/>
    </w:pPr>
  </w:style>
  <w:style w:customStyle="true" w:styleId="t-9-8" w:type="paragraph">
    <w:name w:val="t-9-8"/>
    <w:basedOn w:val="Normal"/>
    <w:rsid w:val="00264546"/>
    <w:pPr>
      <w:spacing w:afterAutospacing="true" w:after="100" w:beforeAutospacing="true" w:before="100"/>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true"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30E94"/>
    <w:pPr>
      <w:ind w:left="720"/>
      <w:contextualSpacing/>
    </w:pPr>
    <w:rPr>
      <w:rFonts w:cstheme="minorBidi" w:eastAsiaTheme="minorHAnsi"/>
      <w:szCs w:val="22"/>
      <w:lang w:eastAsia="en-US"/>
    </w:rPr>
  </w:style>
  <w:style w:styleId="Tekstrezerviranogmjesta" w:type="character">
    <w:name w:val="Placeholder Text"/>
    <w:basedOn w:val="Zadanifontodlomka"/>
    <w:uiPriority w:val="99"/>
    <w:semiHidden/>
    <w:rsid w:val="00807D9E"/>
    <w:rPr>
      <w:color w:val="808080"/>
      <w:bdr w:space="0" w:sz="0" w:color="auto" w:val="none"/>
      <w:shd w:fill="auto" w:color="auto" w:val="clear"/>
    </w:rPr>
  </w:style>
  <w:style w:customStyle="true" w:styleId="eSPISCCParagraphDefaultFont" w:type="character">
    <w:name w:val="eSPIS_CC_Paragraph Default Font"/>
    <w:basedOn w:val="Zadanifontodlomka"/>
    <w:rsid w:val="00807D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7D9E"/>
    <w:rPr>
      <w:bdr w:space="0" w:sz="0" w:color="auto" w:val="none"/>
      <w:shd w:fill="FFFFCC" w:color="auto" w:val="clear"/>
      <w:lang w:val="hr-HR"/>
    </w:rPr>
  </w:style>
  <w:style w:customStyle="true" w:styleId="PozadinaSvijetloCrvena" w:type="character">
    <w:name w:val="Pozadina_SvijetloCrvena"/>
    <w:basedOn w:val="eSPISCCParagraphDefaultFont"/>
    <w:rsid w:val="00807D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7D9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3FA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ascii="Tahoma" w:cs="Tahoma" w:hAnsi="Tahoma"/>
      <w:sz w:val="16"/>
      <w:szCs w:val="16"/>
    </w:rPr>
  </w:style>
  <w:style w:customStyle="1" w:styleId="TekstbaloniaChar" w:type="character">
    <w:name w:val="Tekst balončića Char"/>
    <w:link w:val="Tekstbalonia"/>
    <w:rsid w:val="00582224"/>
    <w:rPr>
      <w:rFonts w:ascii="Tahoma" w:cs="Tahoma" w:hAns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1" w:styleId="PodnojeChar" w:type="character">
    <w:name w:val="Podnožje Char"/>
    <w:link w:val="Podnoje"/>
    <w:rsid w:val="00AF5415"/>
    <w:rPr>
      <w:sz w:val="24"/>
      <w:szCs w:val="24"/>
    </w:rPr>
  </w:style>
  <w:style w:customStyle="1" w:styleId="clanak" w:type="paragraph">
    <w:name w:val="clanak"/>
    <w:basedOn w:val="Normal"/>
    <w:rsid w:val="00264546"/>
    <w:pPr>
      <w:spacing w:after="100" w:afterAutospacing="1" w:before="100" w:beforeAutospacing="1"/>
      <w:jc w:val="center"/>
    </w:pPr>
  </w:style>
  <w:style w:customStyle="1" w:styleId="t-9-8" w:type="paragraph">
    <w:name w:val="t-9-8"/>
    <w:basedOn w:val="Normal"/>
    <w:rsid w:val="00264546"/>
    <w:pPr>
      <w:spacing w:after="100" w:afterAutospacing="1" w:before="100" w:beforeAutospacing="1"/>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1"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30E94"/>
    <w:pPr>
      <w:ind w:left="720"/>
      <w:contextualSpacing/>
    </w:pPr>
    <w:rPr>
      <w:rFonts w:cstheme="minorBidi" w:eastAsiaTheme="minorHAnsi"/>
      <w:szCs w:val="22"/>
      <w:lang w:eastAsia="en-US"/>
    </w:rPr>
  </w:style>
  <w:style w:styleId="Tekstrezerviranogmjesta" w:type="character">
    <w:name w:val="Placeholder Text"/>
    <w:basedOn w:val="Zadanifontodlomka"/>
    <w:uiPriority w:val="99"/>
    <w:semiHidden/>
    <w:rsid w:val="00807D9E"/>
    <w:rPr>
      <w:color w:val="808080"/>
      <w:bdr w:color="auto" w:space="0" w:sz="0" w:val="none"/>
      <w:shd w:color="auto" w:fill="auto" w:val="clear"/>
    </w:rPr>
  </w:style>
  <w:style w:customStyle="1" w:styleId="eSPISCCParagraphDefaultFont" w:type="character">
    <w:name w:val="eSPIS_CC_Paragraph Default Font"/>
    <w:basedOn w:val="Zadanifontodlomka"/>
    <w:rsid w:val="00807D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7D9E"/>
    <w:rPr>
      <w:bdr w:color="auto" w:space="0" w:sz="0" w:val="none"/>
      <w:shd w:color="auto" w:fill="FFFFCC" w:val="clear"/>
      <w:lang w:val="hr-HR"/>
    </w:rPr>
  </w:style>
  <w:style w:customStyle="1" w:styleId="PozadinaSvijetloCrvena" w:type="character">
    <w:name w:val="Pozadina_SvijetloCrvena"/>
    <w:basedOn w:val="eSPISCCParagraphDefaultFont"/>
    <w:rsid w:val="00807D9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7D9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91440">
      <w:bodyDiv w:val="true"/>
      <w:marLeft w:val="0"/>
      <w:marRight w:val="0"/>
      <w:marTop w:val="0"/>
      <w:marBottom w:val="0"/>
      <w:divBdr>
        <w:top w:space="0" w:sz="0" w:color="auto" w:val="none"/>
        <w:left w:space="0" w:sz="0" w:color="auto" w:val="none"/>
        <w:bottom w:space="0" w:sz="0" w:color="auto" w:val="none"/>
        <w:right w:space="0" w:sz="0" w:color="auto" w:val="none"/>
      </w:divBdr>
    </w:div>
    <w:div w:id="28066704">
      <w:bodyDiv w:val="true"/>
      <w:marLeft w:val="0"/>
      <w:marRight w:val="0"/>
      <w:marTop w:val="0"/>
      <w:marBottom w:val="0"/>
      <w:divBdr>
        <w:top w:space="0" w:sz="0" w:color="auto" w:val="none"/>
        <w:left w:space="0" w:sz="0" w:color="auto" w:val="none"/>
        <w:bottom w:space="0" w:sz="0" w:color="auto" w:val="none"/>
        <w:right w:space="0" w:sz="0" w:color="auto" w:val="none"/>
      </w:divBdr>
    </w:div>
    <w:div w:id="68845294">
      <w:bodyDiv w:val="true"/>
      <w:marLeft w:val="0"/>
      <w:marRight w:val="0"/>
      <w:marTop w:val="0"/>
      <w:marBottom w:val="0"/>
      <w:divBdr>
        <w:top w:space="0" w:sz="0" w:color="auto" w:val="none"/>
        <w:left w:space="0" w:sz="0" w:color="auto" w:val="none"/>
        <w:bottom w:space="0" w:sz="0" w:color="auto" w:val="none"/>
        <w:right w:space="0" w:sz="0" w:color="auto" w:val="none"/>
      </w:divBdr>
    </w:div>
    <w:div w:id="98919743">
      <w:bodyDiv w:val="true"/>
      <w:marLeft w:val="0"/>
      <w:marRight w:val="0"/>
      <w:marTop w:val="0"/>
      <w:marBottom w:val="0"/>
      <w:divBdr>
        <w:top w:space="0" w:sz="0" w:color="auto" w:val="none"/>
        <w:left w:space="0" w:sz="0" w:color="auto" w:val="none"/>
        <w:bottom w:space="0" w:sz="0" w:color="auto" w:val="none"/>
        <w:right w:space="0" w:sz="0" w:color="auto" w:val="none"/>
      </w:divBdr>
    </w:div>
    <w:div w:id="109865012">
      <w:bodyDiv w:val="true"/>
      <w:marLeft w:val="0"/>
      <w:marRight w:val="0"/>
      <w:marTop w:val="0"/>
      <w:marBottom w:val="0"/>
      <w:divBdr>
        <w:top w:space="0" w:sz="0" w:color="auto" w:val="none"/>
        <w:left w:space="0" w:sz="0" w:color="auto" w:val="none"/>
        <w:bottom w:space="0" w:sz="0" w:color="auto" w:val="none"/>
        <w:right w:space="0" w:sz="0" w:color="auto" w:val="none"/>
      </w:divBdr>
    </w:div>
    <w:div w:id="110132604">
      <w:bodyDiv w:val="true"/>
      <w:marLeft w:val="0"/>
      <w:marRight w:val="0"/>
      <w:marTop w:val="0"/>
      <w:marBottom w:val="0"/>
      <w:divBdr>
        <w:top w:space="0" w:sz="0" w:color="auto" w:val="none"/>
        <w:left w:space="0" w:sz="0" w:color="auto" w:val="none"/>
        <w:bottom w:space="0" w:sz="0" w:color="auto" w:val="none"/>
        <w:right w:space="0" w:sz="0" w:color="auto" w:val="none"/>
      </w:divBdr>
    </w:div>
    <w:div w:id="117264391">
      <w:bodyDiv w:val="true"/>
      <w:marLeft w:val="0"/>
      <w:marRight w:val="0"/>
      <w:marTop w:val="0"/>
      <w:marBottom w:val="0"/>
      <w:divBdr>
        <w:top w:space="0" w:sz="0" w:color="auto" w:val="none"/>
        <w:left w:space="0" w:sz="0" w:color="auto" w:val="none"/>
        <w:bottom w:space="0" w:sz="0" w:color="auto" w:val="none"/>
        <w:right w:space="0" w:sz="0" w:color="auto" w:val="none"/>
      </w:divBdr>
    </w:div>
    <w:div w:id="135463700">
      <w:bodyDiv w:val="true"/>
      <w:marLeft w:val="0"/>
      <w:marRight w:val="0"/>
      <w:marTop w:val="0"/>
      <w:marBottom w:val="0"/>
      <w:divBdr>
        <w:top w:space="0" w:sz="0" w:color="auto" w:val="none"/>
        <w:left w:space="0" w:sz="0" w:color="auto" w:val="none"/>
        <w:bottom w:space="0" w:sz="0" w:color="auto" w:val="none"/>
        <w:right w:space="0" w:sz="0" w:color="auto" w:val="none"/>
      </w:divBdr>
    </w:div>
    <w:div w:id="140002839">
      <w:bodyDiv w:val="true"/>
      <w:marLeft w:val="0"/>
      <w:marRight w:val="0"/>
      <w:marTop w:val="0"/>
      <w:marBottom w:val="0"/>
      <w:divBdr>
        <w:top w:space="0" w:sz="0" w:color="auto" w:val="none"/>
        <w:left w:space="0" w:sz="0" w:color="auto" w:val="none"/>
        <w:bottom w:space="0" w:sz="0" w:color="auto" w:val="none"/>
        <w:right w:space="0" w:sz="0" w:color="auto" w:val="none"/>
      </w:divBdr>
    </w:div>
    <w:div w:id="155532495">
      <w:bodyDiv w:val="true"/>
      <w:marLeft w:val="0"/>
      <w:marRight w:val="0"/>
      <w:marTop w:val="0"/>
      <w:marBottom w:val="0"/>
      <w:divBdr>
        <w:top w:space="0" w:sz="0" w:color="auto" w:val="none"/>
        <w:left w:space="0" w:sz="0" w:color="auto" w:val="none"/>
        <w:bottom w:space="0" w:sz="0" w:color="auto" w:val="none"/>
        <w:right w:space="0" w:sz="0" w:color="auto" w:val="none"/>
      </w:divBdr>
    </w:div>
    <w:div w:id="160586762">
      <w:bodyDiv w:val="true"/>
      <w:marLeft w:val="0"/>
      <w:marRight w:val="0"/>
      <w:marTop w:val="0"/>
      <w:marBottom w:val="0"/>
      <w:divBdr>
        <w:top w:space="0" w:sz="0" w:color="auto" w:val="none"/>
        <w:left w:space="0" w:sz="0" w:color="auto" w:val="none"/>
        <w:bottom w:space="0" w:sz="0" w:color="auto" w:val="none"/>
        <w:right w:space="0" w:sz="0" w:color="auto" w:val="none"/>
      </w:divBdr>
    </w:div>
    <w:div w:id="184485208">
      <w:bodyDiv w:val="true"/>
      <w:marLeft w:val="0"/>
      <w:marRight w:val="0"/>
      <w:marTop w:val="0"/>
      <w:marBottom w:val="0"/>
      <w:divBdr>
        <w:top w:space="0" w:sz="0" w:color="auto" w:val="none"/>
        <w:left w:space="0" w:sz="0" w:color="auto" w:val="none"/>
        <w:bottom w:space="0" w:sz="0" w:color="auto" w:val="none"/>
        <w:right w:space="0" w:sz="0" w:color="auto" w:val="none"/>
      </w:divBdr>
    </w:div>
    <w:div w:id="268857222">
      <w:bodyDiv w:val="true"/>
      <w:marLeft w:val="0"/>
      <w:marRight w:val="0"/>
      <w:marTop w:val="0"/>
      <w:marBottom w:val="0"/>
      <w:divBdr>
        <w:top w:space="0" w:sz="0" w:color="auto" w:val="none"/>
        <w:left w:space="0" w:sz="0" w:color="auto" w:val="none"/>
        <w:bottom w:space="0" w:sz="0" w:color="auto" w:val="none"/>
        <w:right w:space="0" w:sz="0" w:color="auto" w:val="none"/>
      </w:divBdr>
    </w:div>
    <w:div w:id="268971296">
      <w:bodyDiv w:val="true"/>
      <w:marLeft w:val="0"/>
      <w:marRight w:val="0"/>
      <w:marTop w:val="0"/>
      <w:marBottom w:val="0"/>
      <w:divBdr>
        <w:top w:space="0" w:sz="0" w:color="auto" w:val="none"/>
        <w:left w:space="0" w:sz="0" w:color="auto" w:val="none"/>
        <w:bottom w:space="0" w:sz="0" w:color="auto" w:val="none"/>
        <w:right w:space="0" w:sz="0" w:color="auto" w:val="none"/>
      </w:divBdr>
    </w:div>
    <w:div w:id="275604098">
      <w:bodyDiv w:val="true"/>
      <w:marLeft w:val="0"/>
      <w:marRight w:val="0"/>
      <w:marTop w:val="0"/>
      <w:marBottom w:val="0"/>
      <w:divBdr>
        <w:top w:space="0" w:sz="0" w:color="auto" w:val="none"/>
        <w:left w:space="0" w:sz="0" w:color="auto" w:val="none"/>
        <w:bottom w:space="0" w:sz="0" w:color="auto" w:val="none"/>
        <w:right w:space="0" w:sz="0" w:color="auto" w:val="none"/>
      </w:divBdr>
      <w:divsChild>
        <w:div w:id="464081916">
          <w:marLeft w:val="0"/>
          <w:marRight w:val="0"/>
          <w:marTop w:val="0"/>
          <w:marBottom w:val="0"/>
          <w:divBdr>
            <w:top w:space="0" w:sz="0" w:color="auto" w:val="none"/>
            <w:left w:space="0" w:sz="0" w:color="auto" w:val="none"/>
            <w:bottom w:space="0" w:sz="0" w:color="auto" w:val="none"/>
            <w:right w:space="0" w:sz="0" w:color="auto" w:val="none"/>
          </w:divBdr>
          <w:divsChild>
            <w:div w:id="555438163">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278799455">
      <w:bodyDiv w:val="true"/>
      <w:marLeft w:val="0"/>
      <w:marRight w:val="0"/>
      <w:marTop w:val="0"/>
      <w:marBottom w:val="0"/>
      <w:divBdr>
        <w:top w:space="0" w:sz="0" w:color="auto" w:val="none"/>
        <w:left w:space="0" w:sz="0" w:color="auto" w:val="none"/>
        <w:bottom w:space="0" w:sz="0" w:color="auto" w:val="none"/>
        <w:right w:space="0" w:sz="0" w:color="auto" w:val="none"/>
      </w:divBdr>
    </w:div>
    <w:div w:id="295644259">
      <w:bodyDiv w:val="true"/>
      <w:marLeft w:val="0"/>
      <w:marRight w:val="0"/>
      <w:marTop w:val="0"/>
      <w:marBottom w:val="0"/>
      <w:divBdr>
        <w:top w:space="0" w:sz="0" w:color="auto" w:val="none"/>
        <w:left w:space="0" w:sz="0" w:color="auto" w:val="none"/>
        <w:bottom w:space="0" w:sz="0" w:color="auto" w:val="none"/>
        <w:right w:space="0" w:sz="0" w:color="auto" w:val="none"/>
      </w:divBdr>
    </w:div>
    <w:div w:id="302004264">
      <w:bodyDiv w:val="true"/>
      <w:marLeft w:val="0"/>
      <w:marRight w:val="0"/>
      <w:marTop w:val="0"/>
      <w:marBottom w:val="0"/>
      <w:divBdr>
        <w:top w:space="0" w:sz="0" w:color="auto" w:val="none"/>
        <w:left w:space="0" w:sz="0" w:color="auto" w:val="none"/>
        <w:bottom w:space="0" w:sz="0" w:color="auto" w:val="none"/>
        <w:right w:space="0" w:sz="0" w:color="auto" w:val="none"/>
      </w:divBdr>
    </w:div>
    <w:div w:id="340738924">
      <w:bodyDiv w:val="true"/>
      <w:marLeft w:val="0"/>
      <w:marRight w:val="0"/>
      <w:marTop w:val="0"/>
      <w:marBottom w:val="0"/>
      <w:divBdr>
        <w:top w:space="0" w:sz="0" w:color="auto" w:val="none"/>
        <w:left w:space="0" w:sz="0" w:color="auto" w:val="none"/>
        <w:bottom w:space="0" w:sz="0" w:color="auto" w:val="none"/>
        <w:right w:space="0" w:sz="0" w:color="auto" w:val="none"/>
      </w:divBdr>
    </w:div>
    <w:div w:id="346104306">
      <w:bodyDiv w:val="true"/>
      <w:marLeft w:val="0"/>
      <w:marRight w:val="0"/>
      <w:marTop w:val="0"/>
      <w:marBottom w:val="0"/>
      <w:divBdr>
        <w:top w:space="0" w:sz="0" w:color="auto" w:val="none"/>
        <w:left w:space="0" w:sz="0" w:color="auto" w:val="none"/>
        <w:bottom w:space="0" w:sz="0" w:color="auto" w:val="none"/>
        <w:right w:space="0" w:sz="0" w:color="auto" w:val="none"/>
      </w:divBdr>
    </w:div>
    <w:div w:id="392705492">
      <w:bodyDiv w:val="true"/>
      <w:marLeft w:val="0"/>
      <w:marRight w:val="0"/>
      <w:marTop w:val="0"/>
      <w:marBottom w:val="0"/>
      <w:divBdr>
        <w:top w:space="0" w:sz="0" w:color="auto" w:val="none"/>
        <w:left w:space="0" w:sz="0" w:color="auto" w:val="none"/>
        <w:bottom w:space="0" w:sz="0" w:color="auto" w:val="none"/>
        <w:right w:space="0" w:sz="0" w:color="auto" w:val="none"/>
      </w:divBdr>
    </w:div>
    <w:div w:id="396587659">
      <w:bodyDiv w:val="true"/>
      <w:marLeft w:val="0"/>
      <w:marRight w:val="0"/>
      <w:marTop w:val="0"/>
      <w:marBottom w:val="0"/>
      <w:divBdr>
        <w:top w:space="0" w:sz="0" w:color="auto" w:val="none"/>
        <w:left w:space="0" w:sz="0" w:color="auto" w:val="none"/>
        <w:bottom w:space="0" w:sz="0" w:color="auto" w:val="none"/>
        <w:right w:space="0" w:sz="0" w:color="auto" w:val="none"/>
      </w:divBdr>
    </w:div>
    <w:div w:id="429081670">
      <w:bodyDiv w:val="true"/>
      <w:marLeft w:val="0"/>
      <w:marRight w:val="0"/>
      <w:marTop w:val="0"/>
      <w:marBottom w:val="0"/>
      <w:divBdr>
        <w:top w:space="0" w:sz="0" w:color="auto" w:val="none"/>
        <w:left w:space="0" w:sz="0" w:color="auto" w:val="none"/>
        <w:bottom w:space="0" w:sz="0" w:color="auto" w:val="none"/>
        <w:right w:space="0" w:sz="0" w:color="auto" w:val="none"/>
      </w:divBdr>
    </w:div>
    <w:div w:id="436753820">
      <w:bodyDiv w:val="true"/>
      <w:marLeft w:val="0"/>
      <w:marRight w:val="0"/>
      <w:marTop w:val="0"/>
      <w:marBottom w:val="0"/>
      <w:divBdr>
        <w:top w:space="0" w:sz="0" w:color="auto" w:val="none"/>
        <w:left w:space="0" w:sz="0" w:color="auto" w:val="none"/>
        <w:bottom w:space="0" w:sz="0" w:color="auto" w:val="none"/>
        <w:right w:space="0" w:sz="0" w:color="auto" w:val="none"/>
      </w:divBdr>
    </w:div>
    <w:div w:id="458181828">
      <w:bodyDiv w:val="true"/>
      <w:marLeft w:val="0"/>
      <w:marRight w:val="0"/>
      <w:marTop w:val="0"/>
      <w:marBottom w:val="0"/>
      <w:divBdr>
        <w:top w:space="0" w:sz="0" w:color="auto" w:val="none"/>
        <w:left w:space="0" w:sz="0" w:color="auto" w:val="none"/>
        <w:bottom w:space="0" w:sz="0" w:color="auto" w:val="none"/>
        <w:right w:space="0" w:sz="0" w:color="auto" w:val="none"/>
      </w:divBdr>
    </w:div>
    <w:div w:id="471681468">
      <w:bodyDiv w:val="true"/>
      <w:marLeft w:val="0"/>
      <w:marRight w:val="0"/>
      <w:marTop w:val="0"/>
      <w:marBottom w:val="0"/>
      <w:divBdr>
        <w:top w:space="0" w:sz="0" w:color="auto" w:val="none"/>
        <w:left w:space="0" w:sz="0" w:color="auto" w:val="none"/>
        <w:bottom w:space="0" w:sz="0" w:color="auto" w:val="none"/>
        <w:right w:space="0" w:sz="0" w:color="auto" w:val="none"/>
      </w:divBdr>
    </w:div>
    <w:div w:id="479150570">
      <w:bodyDiv w:val="true"/>
      <w:marLeft w:val="0"/>
      <w:marRight w:val="0"/>
      <w:marTop w:val="0"/>
      <w:marBottom w:val="0"/>
      <w:divBdr>
        <w:top w:space="0" w:sz="0" w:color="auto" w:val="none"/>
        <w:left w:space="0" w:sz="0" w:color="auto" w:val="none"/>
        <w:bottom w:space="0" w:sz="0" w:color="auto" w:val="none"/>
        <w:right w:space="0" w:sz="0" w:color="auto" w:val="none"/>
      </w:divBdr>
    </w:div>
    <w:div w:id="523177729">
      <w:bodyDiv w:val="true"/>
      <w:marLeft w:val="0"/>
      <w:marRight w:val="0"/>
      <w:marTop w:val="0"/>
      <w:marBottom w:val="0"/>
      <w:divBdr>
        <w:top w:space="0" w:sz="0" w:color="auto" w:val="none"/>
        <w:left w:space="0" w:sz="0" w:color="auto" w:val="none"/>
        <w:bottom w:space="0" w:sz="0" w:color="auto" w:val="none"/>
        <w:right w:space="0" w:sz="0" w:color="auto" w:val="none"/>
      </w:divBdr>
    </w:div>
    <w:div w:id="529150640">
      <w:bodyDiv w:val="true"/>
      <w:marLeft w:val="0"/>
      <w:marRight w:val="0"/>
      <w:marTop w:val="0"/>
      <w:marBottom w:val="0"/>
      <w:divBdr>
        <w:top w:space="0" w:sz="0" w:color="auto" w:val="none"/>
        <w:left w:space="0" w:sz="0" w:color="auto" w:val="none"/>
        <w:bottom w:space="0" w:sz="0" w:color="auto" w:val="none"/>
        <w:right w:space="0" w:sz="0" w:color="auto" w:val="none"/>
      </w:divBdr>
    </w:div>
    <w:div w:id="535195892">
      <w:bodyDiv w:val="true"/>
      <w:marLeft w:val="0"/>
      <w:marRight w:val="0"/>
      <w:marTop w:val="0"/>
      <w:marBottom w:val="0"/>
      <w:divBdr>
        <w:top w:space="0" w:sz="0" w:color="auto" w:val="none"/>
        <w:left w:space="0" w:sz="0" w:color="auto" w:val="none"/>
        <w:bottom w:space="0" w:sz="0" w:color="auto" w:val="none"/>
        <w:right w:space="0" w:sz="0" w:color="auto" w:val="none"/>
      </w:divBdr>
    </w:div>
    <w:div w:id="547649115">
      <w:bodyDiv w:val="true"/>
      <w:marLeft w:val="0"/>
      <w:marRight w:val="0"/>
      <w:marTop w:val="0"/>
      <w:marBottom w:val="0"/>
      <w:divBdr>
        <w:top w:space="0" w:sz="0" w:color="auto" w:val="none"/>
        <w:left w:space="0" w:sz="0" w:color="auto" w:val="none"/>
        <w:bottom w:space="0" w:sz="0" w:color="auto" w:val="none"/>
        <w:right w:space="0" w:sz="0" w:color="auto" w:val="none"/>
      </w:divBdr>
    </w:div>
    <w:div w:id="558905242">
      <w:bodyDiv w:val="true"/>
      <w:marLeft w:val="0"/>
      <w:marRight w:val="0"/>
      <w:marTop w:val="0"/>
      <w:marBottom w:val="0"/>
      <w:divBdr>
        <w:top w:space="0" w:sz="0" w:color="auto" w:val="none"/>
        <w:left w:space="0" w:sz="0" w:color="auto" w:val="none"/>
        <w:bottom w:space="0" w:sz="0" w:color="auto" w:val="none"/>
        <w:right w:space="0" w:sz="0" w:color="auto" w:val="none"/>
      </w:divBdr>
    </w:div>
    <w:div w:id="588006357">
      <w:bodyDiv w:val="true"/>
      <w:marLeft w:val="0"/>
      <w:marRight w:val="0"/>
      <w:marTop w:val="0"/>
      <w:marBottom w:val="0"/>
      <w:divBdr>
        <w:top w:space="0" w:sz="0" w:color="auto" w:val="none"/>
        <w:left w:space="0" w:sz="0" w:color="auto" w:val="none"/>
        <w:bottom w:space="0" w:sz="0" w:color="auto" w:val="none"/>
        <w:right w:space="0" w:sz="0" w:color="auto" w:val="none"/>
      </w:divBdr>
    </w:div>
    <w:div w:id="591356051">
      <w:bodyDiv w:val="true"/>
      <w:marLeft w:val="0"/>
      <w:marRight w:val="0"/>
      <w:marTop w:val="0"/>
      <w:marBottom w:val="0"/>
      <w:divBdr>
        <w:top w:space="0" w:sz="0" w:color="auto" w:val="none"/>
        <w:left w:space="0" w:sz="0" w:color="auto" w:val="none"/>
        <w:bottom w:space="0" w:sz="0" w:color="auto" w:val="none"/>
        <w:right w:space="0" w:sz="0" w:color="auto" w:val="none"/>
      </w:divBdr>
    </w:div>
    <w:div w:id="592476164">
      <w:bodyDiv w:val="true"/>
      <w:marLeft w:val="0"/>
      <w:marRight w:val="0"/>
      <w:marTop w:val="0"/>
      <w:marBottom w:val="0"/>
      <w:divBdr>
        <w:top w:space="0" w:sz="0" w:color="auto" w:val="none"/>
        <w:left w:space="0" w:sz="0" w:color="auto" w:val="none"/>
        <w:bottom w:space="0" w:sz="0" w:color="auto" w:val="none"/>
        <w:right w:space="0" w:sz="0" w:color="auto" w:val="none"/>
      </w:divBdr>
    </w:div>
    <w:div w:id="604073096">
      <w:bodyDiv w:val="true"/>
      <w:marLeft w:val="0"/>
      <w:marRight w:val="0"/>
      <w:marTop w:val="0"/>
      <w:marBottom w:val="0"/>
      <w:divBdr>
        <w:top w:space="0" w:sz="0" w:color="auto" w:val="none"/>
        <w:left w:space="0" w:sz="0" w:color="auto" w:val="none"/>
        <w:bottom w:space="0" w:sz="0" w:color="auto" w:val="none"/>
        <w:right w:space="0" w:sz="0" w:color="auto" w:val="none"/>
      </w:divBdr>
    </w:div>
    <w:div w:id="608319691">
      <w:bodyDiv w:val="true"/>
      <w:marLeft w:val="0"/>
      <w:marRight w:val="0"/>
      <w:marTop w:val="0"/>
      <w:marBottom w:val="0"/>
      <w:divBdr>
        <w:top w:space="0" w:sz="0" w:color="auto" w:val="none"/>
        <w:left w:space="0" w:sz="0" w:color="auto" w:val="none"/>
        <w:bottom w:space="0" w:sz="0" w:color="auto" w:val="none"/>
        <w:right w:space="0" w:sz="0" w:color="auto" w:val="none"/>
      </w:divBdr>
    </w:div>
    <w:div w:id="611671264">
      <w:bodyDiv w:val="true"/>
      <w:marLeft w:val="0"/>
      <w:marRight w:val="0"/>
      <w:marTop w:val="0"/>
      <w:marBottom w:val="0"/>
      <w:divBdr>
        <w:top w:space="0" w:sz="0" w:color="auto" w:val="none"/>
        <w:left w:space="0" w:sz="0" w:color="auto" w:val="none"/>
        <w:bottom w:space="0" w:sz="0" w:color="auto" w:val="none"/>
        <w:right w:space="0" w:sz="0" w:color="auto" w:val="none"/>
      </w:divBdr>
    </w:div>
    <w:div w:id="632635466">
      <w:bodyDiv w:val="true"/>
      <w:marLeft w:val="0"/>
      <w:marRight w:val="0"/>
      <w:marTop w:val="0"/>
      <w:marBottom w:val="0"/>
      <w:divBdr>
        <w:top w:space="0" w:sz="0" w:color="auto" w:val="none"/>
        <w:left w:space="0" w:sz="0" w:color="auto" w:val="none"/>
        <w:bottom w:space="0" w:sz="0" w:color="auto" w:val="none"/>
        <w:right w:space="0" w:sz="0" w:color="auto" w:val="none"/>
      </w:divBdr>
    </w:div>
    <w:div w:id="633605329">
      <w:bodyDiv w:val="true"/>
      <w:marLeft w:val="0"/>
      <w:marRight w:val="0"/>
      <w:marTop w:val="0"/>
      <w:marBottom w:val="0"/>
      <w:divBdr>
        <w:top w:space="0" w:sz="0" w:color="auto" w:val="none"/>
        <w:left w:space="0" w:sz="0" w:color="auto" w:val="none"/>
        <w:bottom w:space="0" w:sz="0" w:color="auto" w:val="none"/>
        <w:right w:space="0" w:sz="0" w:color="auto" w:val="none"/>
      </w:divBdr>
    </w:div>
    <w:div w:id="639308092">
      <w:bodyDiv w:val="true"/>
      <w:marLeft w:val="0"/>
      <w:marRight w:val="0"/>
      <w:marTop w:val="0"/>
      <w:marBottom w:val="0"/>
      <w:divBdr>
        <w:top w:space="0" w:sz="0" w:color="auto" w:val="none"/>
        <w:left w:space="0" w:sz="0" w:color="auto" w:val="none"/>
        <w:bottom w:space="0" w:sz="0" w:color="auto" w:val="none"/>
        <w:right w:space="0" w:sz="0" w:color="auto" w:val="none"/>
      </w:divBdr>
    </w:div>
    <w:div w:id="642388515">
      <w:bodyDiv w:val="true"/>
      <w:marLeft w:val="0"/>
      <w:marRight w:val="0"/>
      <w:marTop w:val="0"/>
      <w:marBottom w:val="0"/>
      <w:divBdr>
        <w:top w:space="0" w:sz="0" w:color="auto" w:val="none"/>
        <w:left w:space="0" w:sz="0" w:color="auto" w:val="none"/>
        <w:bottom w:space="0" w:sz="0" w:color="auto" w:val="none"/>
        <w:right w:space="0" w:sz="0" w:color="auto" w:val="none"/>
      </w:divBdr>
    </w:div>
    <w:div w:id="650721393">
      <w:bodyDiv w:val="true"/>
      <w:marLeft w:val="0"/>
      <w:marRight w:val="0"/>
      <w:marTop w:val="0"/>
      <w:marBottom w:val="0"/>
      <w:divBdr>
        <w:top w:space="0" w:sz="0" w:color="auto" w:val="none"/>
        <w:left w:space="0" w:sz="0" w:color="auto" w:val="none"/>
        <w:bottom w:space="0" w:sz="0" w:color="auto" w:val="none"/>
        <w:right w:space="0" w:sz="0" w:color="auto" w:val="none"/>
      </w:divBdr>
    </w:div>
    <w:div w:id="666635008">
      <w:bodyDiv w:val="true"/>
      <w:marLeft w:val="0"/>
      <w:marRight w:val="0"/>
      <w:marTop w:val="0"/>
      <w:marBottom w:val="0"/>
      <w:divBdr>
        <w:top w:space="0" w:sz="0" w:color="auto" w:val="none"/>
        <w:left w:space="0" w:sz="0" w:color="auto" w:val="none"/>
        <w:bottom w:space="0" w:sz="0" w:color="auto" w:val="none"/>
        <w:right w:space="0" w:sz="0" w:color="auto" w:val="none"/>
      </w:divBdr>
    </w:div>
    <w:div w:id="687801079">
      <w:bodyDiv w:val="true"/>
      <w:marLeft w:val="0"/>
      <w:marRight w:val="0"/>
      <w:marTop w:val="0"/>
      <w:marBottom w:val="0"/>
      <w:divBdr>
        <w:top w:space="0" w:sz="0" w:color="auto" w:val="none"/>
        <w:left w:space="0" w:sz="0" w:color="auto" w:val="none"/>
        <w:bottom w:space="0" w:sz="0" w:color="auto" w:val="none"/>
        <w:right w:space="0" w:sz="0" w:color="auto" w:val="none"/>
      </w:divBdr>
    </w:div>
    <w:div w:id="706680460">
      <w:bodyDiv w:val="true"/>
      <w:marLeft w:val="0"/>
      <w:marRight w:val="0"/>
      <w:marTop w:val="0"/>
      <w:marBottom w:val="0"/>
      <w:divBdr>
        <w:top w:space="0" w:sz="0" w:color="auto" w:val="none"/>
        <w:left w:space="0" w:sz="0" w:color="auto" w:val="none"/>
        <w:bottom w:space="0" w:sz="0" w:color="auto" w:val="none"/>
        <w:right w:space="0" w:sz="0" w:color="auto" w:val="none"/>
      </w:divBdr>
    </w:div>
    <w:div w:id="713194594">
      <w:bodyDiv w:val="true"/>
      <w:marLeft w:val="0"/>
      <w:marRight w:val="0"/>
      <w:marTop w:val="0"/>
      <w:marBottom w:val="0"/>
      <w:divBdr>
        <w:top w:space="0" w:sz="0" w:color="auto" w:val="none"/>
        <w:left w:space="0" w:sz="0" w:color="auto" w:val="none"/>
        <w:bottom w:space="0" w:sz="0" w:color="auto" w:val="none"/>
        <w:right w:space="0" w:sz="0" w:color="auto" w:val="none"/>
      </w:divBdr>
    </w:div>
    <w:div w:id="725765647">
      <w:bodyDiv w:val="true"/>
      <w:marLeft w:val="0"/>
      <w:marRight w:val="0"/>
      <w:marTop w:val="0"/>
      <w:marBottom w:val="0"/>
      <w:divBdr>
        <w:top w:space="0" w:sz="0" w:color="auto" w:val="none"/>
        <w:left w:space="0" w:sz="0" w:color="auto" w:val="none"/>
        <w:bottom w:space="0" w:sz="0" w:color="auto" w:val="none"/>
        <w:right w:space="0" w:sz="0" w:color="auto" w:val="none"/>
      </w:divBdr>
    </w:div>
    <w:div w:id="748893246">
      <w:bodyDiv w:val="true"/>
      <w:marLeft w:val="0"/>
      <w:marRight w:val="0"/>
      <w:marTop w:val="0"/>
      <w:marBottom w:val="0"/>
      <w:divBdr>
        <w:top w:space="0" w:sz="0" w:color="auto" w:val="none"/>
        <w:left w:space="0" w:sz="0" w:color="auto" w:val="none"/>
        <w:bottom w:space="0" w:sz="0" w:color="auto" w:val="none"/>
        <w:right w:space="0" w:sz="0" w:color="auto" w:val="none"/>
      </w:divBdr>
    </w:div>
    <w:div w:id="751313789">
      <w:bodyDiv w:val="true"/>
      <w:marLeft w:val="0"/>
      <w:marRight w:val="0"/>
      <w:marTop w:val="0"/>
      <w:marBottom w:val="0"/>
      <w:divBdr>
        <w:top w:space="0" w:sz="0" w:color="auto" w:val="none"/>
        <w:left w:space="0" w:sz="0" w:color="auto" w:val="none"/>
        <w:bottom w:space="0" w:sz="0" w:color="auto" w:val="none"/>
        <w:right w:space="0" w:sz="0" w:color="auto" w:val="none"/>
      </w:divBdr>
    </w:div>
    <w:div w:id="775716552">
      <w:bodyDiv w:val="true"/>
      <w:marLeft w:val="0"/>
      <w:marRight w:val="0"/>
      <w:marTop w:val="0"/>
      <w:marBottom w:val="0"/>
      <w:divBdr>
        <w:top w:space="0" w:sz="0" w:color="auto" w:val="none"/>
        <w:left w:space="0" w:sz="0" w:color="auto" w:val="none"/>
        <w:bottom w:space="0" w:sz="0" w:color="auto" w:val="none"/>
        <w:right w:space="0" w:sz="0" w:color="auto" w:val="none"/>
      </w:divBdr>
    </w:div>
    <w:div w:id="794640826">
      <w:bodyDiv w:val="true"/>
      <w:marLeft w:val="0"/>
      <w:marRight w:val="0"/>
      <w:marTop w:val="0"/>
      <w:marBottom w:val="0"/>
      <w:divBdr>
        <w:top w:space="0" w:sz="0" w:color="auto" w:val="none"/>
        <w:left w:space="0" w:sz="0" w:color="auto" w:val="none"/>
        <w:bottom w:space="0" w:sz="0" w:color="auto" w:val="none"/>
        <w:right w:space="0" w:sz="0" w:color="auto" w:val="none"/>
      </w:divBdr>
    </w:div>
    <w:div w:id="794715382">
      <w:bodyDiv w:val="true"/>
      <w:marLeft w:val="0"/>
      <w:marRight w:val="0"/>
      <w:marTop w:val="0"/>
      <w:marBottom w:val="0"/>
      <w:divBdr>
        <w:top w:space="0" w:sz="0" w:color="auto" w:val="none"/>
        <w:left w:space="0" w:sz="0" w:color="auto" w:val="none"/>
        <w:bottom w:space="0" w:sz="0" w:color="auto" w:val="none"/>
        <w:right w:space="0" w:sz="0" w:color="auto" w:val="none"/>
      </w:divBdr>
    </w:div>
    <w:div w:id="808858907">
      <w:bodyDiv w:val="true"/>
      <w:marLeft w:val="0"/>
      <w:marRight w:val="0"/>
      <w:marTop w:val="0"/>
      <w:marBottom w:val="0"/>
      <w:divBdr>
        <w:top w:space="0" w:sz="0" w:color="auto" w:val="none"/>
        <w:left w:space="0" w:sz="0" w:color="auto" w:val="none"/>
        <w:bottom w:space="0" w:sz="0" w:color="auto" w:val="none"/>
        <w:right w:space="0" w:sz="0" w:color="auto" w:val="none"/>
      </w:divBdr>
    </w:div>
    <w:div w:id="845175016">
      <w:bodyDiv w:val="true"/>
      <w:marLeft w:val="0"/>
      <w:marRight w:val="0"/>
      <w:marTop w:val="0"/>
      <w:marBottom w:val="0"/>
      <w:divBdr>
        <w:top w:space="0" w:sz="0" w:color="auto" w:val="none"/>
        <w:left w:space="0" w:sz="0" w:color="auto" w:val="none"/>
        <w:bottom w:space="0" w:sz="0" w:color="auto" w:val="none"/>
        <w:right w:space="0" w:sz="0" w:color="auto" w:val="none"/>
      </w:divBdr>
    </w:div>
    <w:div w:id="893660882">
      <w:bodyDiv w:val="true"/>
      <w:marLeft w:val="0"/>
      <w:marRight w:val="0"/>
      <w:marTop w:val="0"/>
      <w:marBottom w:val="0"/>
      <w:divBdr>
        <w:top w:space="0" w:sz="0" w:color="auto" w:val="none"/>
        <w:left w:space="0" w:sz="0" w:color="auto" w:val="none"/>
        <w:bottom w:space="0" w:sz="0" w:color="auto" w:val="none"/>
        <w:right w:space="0" w:sz="0" w:color="auto" w:val="none"/>
      </w:divBdr>
    </w:div>
    <w:div w:id="894123266">
      <w:bodyDiv w:val="true"/>
      <w:marLeft w:val="0"/>
      <w:marRight w:val="0"/>
      <w:marTop w:val="0"/>
      <w:marBottom w:val="0"/>
      <w:divBdr>
        <w:top w:space="0" w:sz="0" w:color="auto" w:val="none"/>
        <w:left w:space="0" w:sz="0" w:color="auto" w:val="none"/>
        <w:bottom w:space="0" w:sz="0" w:color="auto" w:val="none"/>
        <w:right w:space="0" w:sz="0" w:color="auto" w:val="none"/>
      </w:divBdr>
    </w:div>
    <w:div w:id="904413405">
      <w:bodyDiv w:val="true"/>
      <w:marLeft w:val="0"/>
      <w:marRight w:val="0"/>
      <w:marTop w:val="0"/>
      <w:marBottom w:val="0"/>
      <w:divBdr>
        <w:top w:space="0" w:sz="0" w:color="auto" w:val="none"/>
        <w:left w:space="0" w:sz="0" w:color="auto" w:val="none"/>
        <w:bottom w:space="0" w:sz="0" w:color="auto" w:val="none"/>
        <w:right w:space="0" w:sz="0" w:color="auto" w:val="none"/>
      </w:divBdr>
    </w:div>
    <w:div w:id="944075393">
      <w:bodyDiv w:val="true"/>
      <w:marLeft w:val="0"/>
      <w:marRight w:val="0"/>
      <w:marTop w:val="0"/>
      <w:marBottom w:val="0"/>
      <w:divBdr>
        <w:top w:space="0" w:sz="0" w:color="auto" w:val="none"/>
        <w:left w:space="0" w:sz="0" w:color="auto" w:val="none"/>
        <w:bottom w:space="0" w:sz="0" w:color="auto" w:val="none"/>
        <w:right w:space="0" w:sz="0" w:color="auto" w:val="none"/>
      </w:divBdr>
    </w:div>
    <w:div w:id="950628734">
      <w:bodyDiv w:val="true"/>
      <w:marLeft w:val="0"/>
      <w:marRight w:val="0"/>
      <w:marTop w:val="0"/>
      <w:marBottom w:val="0"/>
      <w:divBdr>
        <w:top w:space="0" w:sz="0" w:color="auto" w:val="none"/>
        <w:left w:space="0" w:sz="0" w:color="auto" w:val="none"/>
        <w:bottom w:space="0" w:sz="0" w:color="auto" w:val="none"/>
        <w:right w:space="0" w:sz="0" w:color="auto" w:val="none"/>
      </w:divBdr>
    </w:div>
    <w:div w:id="961963798">
      <w:bodyDiv w:val="true"/>
      <w:marLeft w:val="0"/>
      <w:marRight w:val="0"/>
      <w:marTop w:val="0"/>
      <w:marBottom w:val="0"/>
      <w:divBdr>
        <w:top w:space="0" w:sz="0" w:color="auto" w:val="none"/>
        <w:left w:space="0" w:sz="0" w:color="auto" w:val="none"/>
        <w:bottom w:space="0" w:sz="0" w:color="auto" w:val="none"/>
        <w:right w:space="0" w:sz="0" w:color="auto" w:val="none"/>
      </w:divBdr>
    </w:div>
    <w:div w:id="963267014">
      <w:bodyDiv w:val="true"/>
      <w:marLeft w:val="0"/>
      <w:marRight w:val="0"/>
      <w:marTop w:val="0"/>
      <w:marBottom w:val="0"/>
      <w:divBdr>
        <w:top w:space="0" w:sz="0" w:color="auto" w:val="none"/>
        <w:left w:space="0" w:sz="0" w:color="auto" w:val="none"/>
        <w:bottom w:space="0" w:sz="0" w:color="auto" w:val="none"/>
        <w:right w:space="0" w:sz="0" w:color="auto" w:val="none"/>
      </w:divBdr>
    </w:div>
    <w:div w:id="973943352">
      <w:bodyDiv w:val="true"/>
      <w:marLeft w:val="0"/>
      <w:marRight w:val="0"/>
      <w:marTop w:val="0"/>
      <w:marBottom w:val="0"/>
      <w:divBdr>
        <w:top w:space="0" w:sz="0" w:color="auto" w:val="none"/>
        <w:left w:space="0" w:sz="0" w:color="auto" w:val="none"/>
        <w:bottom w:space="0" w:sz="0" w:color="auto" w:val="none"/>
        <w:right w:space="0" w:sz="0" w:color="auto" w:val="none"/>
      </w:divBdr>
    </w:div>
    <w:div w:id="985664234">
      <w:bodyDiv w:val="true"/>
      <w:marLeft w:val="0"/>
      <w:marRight w:val="0"/>
      <w:marTop w:val="0"/>
      <w:marBottom w:val="0"/>
      <w:divBdr>
        <w:top w:space="0" w:sz="0" w:color="auto" w:val="none"/>
        <w:left w:space="0" w:sz="0" w:color="auto" w:val="none"/>
        <w:bottom w:space="0" w:sz="0" w:color="auto" w:val="none"/>
        <w:right w:space="0" w:sz="0" w:color="auto" w:val="none"/>
      </w:divBdr>
    </w:div>
    <w:div w:id="1014117515">
      <w:bodyDiv w:val="true"/>
      <w:marLeft w:val="0"/>
      <w:marRight w:val="0"/>
      <w:marTop w:val="0"/>
      <w:marBottom w:val="0"/>
      <w:divBdr>
        <w:top w:space="0" w:sz="0" w:color="auto" w:val="none"/>
        <w:left w:space="0" w:sz="0" w:color="auto" w:val="none"/>
        <w:bottom w:space="0" w:sz="0" w:color="auto" w:val="none"/>
        <w:right w:space="0" w:sz="0" w:color="auto" w:val="none"/>
      </w:divBdr>
    </w:div>
    <w:div w:id="1031875743">
      <w:bodyDiv w:val="true"/>
      <w:marLeft w:val="0"/>
      <w:marRight w:val="0"/>
      <w:marTop w:val="0"/>
      <w:marBottom w:val="0"/>
      <w:divBdr>
        <w:top w:space="0" w:sz="0" w:color="auto" w:val="none"/>
        <w:left w:space="0" w:sz="0" w:color="auto" w:val="none"/>
        <w:bottom w:space="0" w:sz="0" w:color="auto" w:val="none"/>
        <w:right w:space="0" w:sz="0" w:color="auto" w:val="none"/>
      </w:divBdr>
    </w:div>
    <w:div w:id="1099957164">
      <w:bodyDiv w:val="true"/>
      <w:marLeft w:val="0"/>
      <w:marRight w:val="0"/>
      <w:marTop w:val="0"/>
      <w:marBottom w:val="0"/>
      <w:divBdr>
        <w:top w:space="0" w:sz="0" w:color="auto" w:val="none"/>
        <w:left w:space="0" w:sz="0" w:color="auto" w:val="none"/>
        <w:bottom w:space="0" w:sz="0" w:color="auto" w:val="none"/>
        <w:right w:space="0" w:sz="0" w:color="auto" w:val="none"/>
      </w:divBdr>
    </w:div>
    <w:div w:id="1112937268">
      <w:bodyDiv w:val="true"/>
      <w:marLeft w:val="0"/>
      <w:marRight w:val="0"/>
      <w:marTop w:val="0"/>
      <w:marBottom w:val="0"/>
      <w:divBdr>
        <w:top w:space="0" w:sz="0" w:color="auto" w:val="none"/>
        <w:left w:space="0" w:sz="0" w:color="auto" w:val="none"/>
        <w:bottom w:space="0" w:sz="0" w:color="auto" w:val="none"/>
        <w:right w:space="0" w:sz="0" w:color="auto" w:val="none"/>
      </w:divBdr>
    </w:div>
    <w:div w:id="1118716669">
      <w:bodyDiv w:val="true"/>
      <w:marLeft w:val="0"/>
      <w:marRight w:val="0"/>
      <w:marTop w:val="0"/>
      <w:marBottom w:val="0"/>
      <w:divBdr>
        <w:top w:space="0" w:sz="0" w:color="auto" w:val="none"/>
        <w:left w:space="0" w:sz="0" w:color="auto" w:val="none"/>
        <w:bottom w:space="0" w:sz="0" w:color="auto" w:val="none"/>
        <w:right w:space="0" w:sz="0" w:color="auto" w:val="none"/>
      </w:divBdr>
    </w:div>
    <w:div w:id="1126389358">
      <w:bodyDiv w:val="true"/>
      <w:marLeft w:val="0"/>
      <w:marRight w:val="0"/>
      <w:marTop w:val="0"/>
      <w:marBottom w:val="0"/>
      <w:divBdr>
        <w:top w:space="0" w:sz="0" w:color="auto" w:val="none"/>
        <w:left w:space="0" w:sz="0" w:color="auto" w:val="none"/>
        <w:bottom w:space="0" w:sz="0" w:color="auto" w:val="none"/>
        <w:right w:space="0" w:sz="0" w:color="auto" w:val="none"/>
      </w:divBdr>
    </w:div>
    <w:div w:id="1146124976">
      <w:bodyDiv w:val="true"/>
      <w:marLeft w:val="0"/>
      <w:marRight w:val="0"/>
      <w:marTop w:val="0"/>
      <w:marBottom w:val="0"/>
      <w:divBdr>
        <w:top w:space="0" w:sz="0" w:color="auto" w:val="none"/>
        <w:left w:space="0" w:sz="0" w:color="auto" w:val="none"/>
        <w:bottom w:space="0" w:sz="0" w:color="auto" w:val="none"/>
        <w:right w:space="0" w:sz="0" w:color="auto" w:val="none"/>
      </w:divBdr>
    </w:div>
    <w:div w:id="1164248313">
      <w:bodyDiv w:val="true"/>
      <w:marLeft w:val="0"/>
      <w:marRight w:val="0"/>
      <w:marTop w:val="0"/>
      <w:marBottom w:val="0"/>
      <w:divBdr>
        <w:top w:space="0" w:sz="0" w:color="auto" w:val="none"/>
        <w:left w:space="0" w:sz="0" w:color="auto" w:val="none"/>
        <w:bottom w:space="0" w:sz="0" w:color="auto" w:val="none"/>
        <w:right w:space="0" w:sz="0" w:color="auto" w:val="none"/>
      </w:divBdr>
    </w:div>
    <w:div w:id="1173033223">
      <w:bodyDiv w:val="true"/>
      <w:marLeft w:val="0"/>
      <w:marRight w:val="0"/>
      <w:marTop w:val="0"/>
      <w:marBottom w:val="0"/>
      <w:divBdr>
        <w:top w:space="0" w:sz="0" w:color="auto" w:val="none"/>
        <w:left w:space="0" w:sz="0" w:color="auto" w:val="none"/>
        <w:bottom w:space="0" w:sz="0" w:color="auto" w:val="none"/>
        <w:right w:space="0" w:sz="0" w:color="auto" w:val="none"/>
      </w:divBdr>
    </w:div>
    <w:div w:id="1176766608">
      <w:bodyDiv w:val="true"/>
      <w:marLeft w:val="0"/>
      <w:marRight w:val="0"/>
      <w:marTop w:val="0"/>
      <w:marBottom w:val="0"/>
      <w:divBdr>
        <w:top w:space="0" w:sz="0" w:color="auto" w:val="none"/>
        <w:left w:space="0" w:sz="0" w:color="auto" w:val="none"/>
        <w:bottom w:space="0" w:sz="0" w:color="auto" w:val="none"/>
        <w:right w:space="0" w:sz="0" w:color="auto" w:val="none"/>
      </w:divBdr>
    </w:div>
    <w:div w:id="1187914219">
      <w:bodyDiv w:val="true"/>
      <w:marLeft w:val="0"/>
      <w:marRight w:val="0"/>
      <w:marTop w:val="0"/>
      <w:marBottom w:val="0"/>
      <w:divBdr>
        <w:top w:space="0" w:sz="0" w:color="auto" w:val="none"/>
        <w:left w:space="0" w:sz="0" w:color="auto" w:val="none"/>
        <w:bottom w:space="0" w:sz="0" w:color="auto" w:val="none"/>
        <w:right w:space="0" w:sz="0" w:color="auto" w:val="none"/>
      </w:divBdr>
    </w:div>
    <w:div w:id="1196508101">
      <w:bodyDiv w:val="true"/>
      <w:marLeft w:val="0"/>
      <w:marRight w:val="0"/>
      <w:marTop w:val="0"/>
      <w:marBottom w:val="0"/>
      <w:divBdr>
        <w:top w:space="0" w:sz="0" w:color="auto" w:val="none"/>
        <w:left w:space="0" w:sz="0" w:color="auto" w:val="none"/>
        <w:bottom w:space="0" w:sz="0" w:color="auto" w:val="none"/>
        <w:right w:space="0" w:sz="0" w:color="auto" w:val="none"/>
      </w:divBdr>
    </w:div>
    <w:div w:id="1199273999">
      <w:bodyDiv w:val="true"/>
      <w:marLeft w:val="0"/>
      <w:marRight w:val="0"/>
      <w:marTop w:val="0"/>
      <w:marBottom w:val="0"/>
      <w:divBdr>
        <w:top w:space="0" w:sz="0" w:color="auto" w:val="none"/>
        <w:left w:space="0" w:sz="0" w:color="auto" w:val="none"/>
        <w:bottom w:space="0" w:sz="0" w:color="auto" w:val="none"/>
        <w:right w:space="0" w:sz="0" w:color="auto" w:val="none"/>
      </w:divBdr>
    </w:div>
    <w:div w:id="1217664953">
      <w:bodyDiv w:val="true"/>
      <w:marLeft w:val="0"/>
      <w:marRight w:val="0"/>
      <w:marTop w:val="0"/>
      <w:marBottom w:val="0"/>
      <w:divBdr>
        <w:top w:space="0" w:sz="0" w:color="auto" w:val="none"/>
        <w:left w:space="0" w:sz="0" w:color="auto" w:val="none"/>
        <w:bottom w:space="0" w:sz="0" w:color="auto" w:val="none"/>
        <w:right w:space="0" w:sz="0" w:color="auto" w:val="none"/>
      </w:divBdr>
    </w:div>
    <w:div w:id="1218123965">
      <w:bodyDiv w:val="true"/>
      <w:marLeft w:val="0"/>
      <w:marRight w:val="0"/>
      <w:marTop w:val="0"/>
      <w:marBottom w:val="0"/>
      <w:divBdr>
        <w:top w:space="0" w:sz="0" w:color="auto" w:val="none"/>
        <w:left w:space="0" w:sz="0" w:color="auto" w:val="none"/>
        <w:bottom w:space="0" w:sz="0" w:color="auto" w:val="none"/>
        <w:right w:space="0" w:sz="0" w:color="auto" w:val="none"/>
      </w:divBdr>
    </w:div>
    <w:div w:id="1218589454">
      <w:bodyDiv w:val="true"/>
      <w:marLeft w:val="0"/>
      <w:marRight w:val="0"/>
      <w:marTop w:val="0"/>
      <w:marBottom w:val="0"/>
      <w:divBdr>
        <w:top w:space="0" w:sz="0" w:color="auto" w:val="none"/>
        <w:left w:space="0" w:sz="0" w:color="auto" w:val="none"/>
        <w:bottom w:space="0" w:sz="0" w:color="auto" w:val="none"/>
        <w:right w:space="0" w:sz="0" w:color="auto" w:val="none"/>
      </w:divBdr>
    </w:div>
    <w:div w:id="1252424323">
      <w:bodyDiv w:val="true"/>
      <w:marLeft w:val="0"/>
      <w:marRight w:val="0"/>
      <w:marTop w:val="0"/>
      <w:marBottom w:val="0"/>
      <w:divBdr>
        <w:top w:space="0" w:sz="0" w:color="auto" w:val="none"/>
        <w:left w:space="0" w:sz="0" w:color="auto" w:val="none"/>
        <w:bottom w:space="0" w:sz="0" w:color="auto" w:val="none"/>
        <w:right w:space="0" w:sz="0" w:color="auto" w:val="none"/>
      </w:divBdr>
    </w:div>
    <w:div w:id="1254123516">
      <w:bodyDiv w:val="true"/>
      <w:marLeft w:val="0"/>
      <w:marRight w:val="0"/>
      <w:marTop w:val="0"/>
      <w:marBottom w:val="0"/>
      <w:divBdr>
        <w:top w:space="0" w:sz="0" w:color="auto" w:val="none"/>
        <w:left w:space="0" w:sz="0" w:color="auto" w:val="none"/>
        <w:bottom w:space="0" w:sz="0" w:color="auto" w:val="none"/>
        <w:right w:space="0" w:sz="0" w:color="auto" w:val="none"/>
      </w:divBdr>
    </w:div>
    <w:div w:id="1270971020">
      <w:bodyDiv w:val="true"/>
      <w:marLeft w:val="0"/>
      <w:marRight w:val="0"/>
      <w:marTop w:val="0"/>
      <w:marBottom w:val="0"/>
      <w:divBdr>
        <w:top w:space="0" w:sz="0" w:color="auto" w:val="none"/>
        <w:left w:space="0" w:sz="0" w:color="auto" w:val="none"/>
        <w:bottom w:space="0" w:sz="0" w:color="auto" w:val="none"/>
        <w:right w:space="0" w:sz="0" w:color="auto" w:val="none"/>
      </w:divBdr>
    </w:div>
    <w:div w:id="1282029182">
      <w:bodyDiv w:val="true"/>
      <w:marLeft w:val="0"/>
      <w:marRight w:val="0"/>
      <w:marTop w:val="0"/>
      <w:marBottom w:val="0"/>
      <w:divBdr>
        <w:top w:space="0" w:sz="0" w:color="auto" w:val="none"/>
        <w:left w:space="0" w:sz="0" w:color="auto" w:val="none"/>
        <w:bottom w:space="0" w:sz="0" w:color="auto" w:val="none"/>
        <w:right w:space="0" w:sz="0" w:color="auto" w:val="none"/>
      </w:divBdr>
    </w:div>
    <w:div w:id="1290428859">
      <w:bodyDiv w:val="true"/>
      <w:marLeft w:val="0"/>
      <w:marRight w:val="0"/>
      <w:marTop w:val="0"/>
      <w:marBottom w:val="0"/>
      <w:divBdr>
        <w:top w:space="0" w:sz="0" w:color="auto" w:val="none"/>
        <w:left w:space="0" w:sz="0" w:color="auto" w:val="none"/>
        <w:bottom w:space="0" w:sz="0" w:color="auto" w:val="none"/>
        <w:right w:space="0" w:sz="0" w:color="auto" w:val="none"/>
      </w:divBdr>
    </w:div>
    <w:div w:id="1329598393">
      <w:bodyDiv w:val="true"/>
      <w:marLeft w:val="0"/>
      <w:marRight w:val="0"/>
      <w:marTop w:val="0"/>
      <w:marBottom w:val="0"/>
      <w:divBdr>
        <w:top w:space="0" w:sz="0" w:color="auto" w:val="none"/>
        <w:left w:space="0" w:sz="0" w:color="auto" w:val="none"/>
        <w:bottom w:space="0" w:sz="0" w:color="auto" w:val="none"/>
        <w:right w:space="0" w:sz="0" w:color="auto" w:val="none"/>
      </w:divBdr>
    </w:div>
    <w:div w:id="1332835119">
      <w:bodyDiv w:val="true"/>
      <w:marLeft w:val="0"/>
      <w:marRight w:val="0"/>
      <w:marTop w:val="0"/>
      <w:marBottom w:val="0"/>
      <w:divBdr>
        <w:top w:space="0" w:sz="0" w:color="auto" w:val="none"/>
        <w:left w:space="0" w:sz="0" w:color="auto" w:val="none"/>
        <w:bottom w:space="0" w:sz="0" w:color="auto" w:val="none"/>
        <w:right w:space="0" w:sz="0" w:color="auto" w:val="none"/>
      </w:divBdr>
    </w:div>
    <w:div w:id="1334727092">
      <w:bodyDiv w:val="true"/>
      <w:marLeft w:val="0"/>
      <w:marRight w:val="0"/>
      <w:marTop w:val="0"/>
      <w:marBottom w:val="0"/>
      <w:divBdr>
        <w:top w:space="0" w:sz="0" w:color="auto" w:val="none"/>
        <w:left w:space="0" w:sz="0" w:color="auto" w:val="none"/>
        <w:bottom w:space="0" w:sz="0" w:color="auto" w:val="none"/>
        <w:right w:space="0" w:sz="0" w:color="auto" w:val="none"/>
      </w:divBdr>
    </w:div>
    <w:div w:id="1346134753">
      <w:bodyDiv w:val="true"/>
      <w:marLeft w:val="0"/>
      <w:marRight w:val="0"/>
      <w:marTop w:val="0"/>
      <w:marBottom w:val="0"/>
      <w:divBdr>
        <w:top w:space="0" w:sz="0" w:color="auto" w:val="none"/>
        <w:left w:space="0" w:sz="0" w:color="auto" w:val="none"/>
        <w:bottom w:space="0" w:sz="0" w:color="auto" w:val="none"/>
        <w:right w:space="0" w:sz="0" w:color="auto" w:val="none"/>
      </w:divBdr>
    </w:div>
    <w:div w:id="1398824047">
      <w:bodyDiv w:val="true"/>
      <w:marLeft w:val="0"/>
      <w:marRight w:val="0"/>
      <w:marTop w:val="0"/>
      <w:marBottom w:val="0"/>
      <w:divBdr>
        <w:top w:space="0" w:sz="0" w:color="auto" w:val="none"/>
        <w:left w:space="0" w:sz="0" w:color="auto" w:val="none"/>
        <w:bottom w:space="0" w:sz="0" w:color="auto" w:val="none"/>
        <w:right w:space="0" w:sz="0" w:color="auto" w:val="none"/>
      </w:divBdr>
    </w:div>
    <w:div w:id="1433042688">
      <w:bodyDiv w:val="true"/>
      <w:marLeft w:val="0"/>
      <w:marRight w:val="0"/>
      <w:marTop w:val="0"/>
      <w:marBottom w:val="0"/>
      <w:divBdr>
        <w:top w:space="0" w:sz="0" w:color="auto" w:val="none"/>
        <w:left w:space="0" w:sz="0" w:color="auto" w:val="none"/>
        <w:bottom w:space="0" w:sz="0" w:color="auto" w:val="none"/>
        <w:right w:space="0" w:sz="0" w:color="auto" w:val="none"/>
      </w:divBdr>
    </w:div>
    <w:div w:id="1440174148">
      <w:bodyDiv w:val="true"/>
      <w:marLeft w:val="0"/>
      <w:marRight w:val="0"/>
      <w:marTop w:val="0"/>
      <w:marBottom w:val="0"/>
      <w:divBdr>
        <w:top w:space="0" w:sz="0" w:color="auto" w:val="none"/>
        <w:left w:space="0" w:sz="0" w:color="auto" w:val="none"/>
        <w:bottom w:space="0" w:sz="0" w:color="auto" w:val="none"/>
        <w:right w:space="0" w:sz="0" w:color="auto" w:val="none"/>
      </w:divBdr>
    </w:div>
    <w:div w:id="1443068326">
      <w:bodyDiv w:val="true"/>
      <w:marLeft w:val="0"/>
      <w:marRight w:val="0"/>
      <w:marTop w:val="0"/>
      <w:marBottom w:val="0"/>
      <w:divBdr>
        <w:top w:space="0" w:sz="0" w:color="auto" w:val="none"/>
        <w:left w:space="0" w:sz="0" w:color="auto" w:val="none"/>
        <w:bottom w:space="0" w:sz="0" w:color="auto" w:val="none"/>
        <w:right w:space="0" w:sz="0" w:color="auto" w:val="none"/>
      </w:divBdr>
    </w:div>
    <w:div w:id="1481341312">
      <w:bodyDiv w:val="true"/>
      <w:marLeft w:val="0"/>
      <w:marRight w:val="0"/>
      <w:marTop w:val="0"/>
      <w:marBottom w:val="0"/>
      <w:divBdr>
        <w:top w:space="0" w:sz="0" w:color="auto" w:val="none"/>
        <w:left w:space="0" w:sz="0" w:color="auto" w:val="none"/>
        <w:bottom w:space="0" w:sz="0" w:color="auto" w:val="none"/>
        <w:right w:space="0" w:sz="0" w:color="auto" w:val="none"/>
      </w:divBdr>
    </w:div>
    <w:div w:id="1483737330">
      <w:bodyDiv w:val="true"/>
      <w:marLeft w:val="0"/>
      <w:marRight w:val="0"/>
      <w:marTop w:val="0"/>
      <w:marBottom w:val="0"/>
      <w:divBdr>
        <w:top w:space="0" w:sz="0" w:color="auto" w:val="none"/>
        <w:left w:space="0" w:sz="0" w:color="auto" w:val="none"/>
        <w:bottom w:space="0" w:sz="0" w:color="auto" w:val="none"/>
        <w:right w:space="0" w:sz="0" w:color="auto" w:val="none"/>
      </w:divBdr>
    </w:div>
    <w:div w:id="1515267168">
      <w:bodyDiv w:val="true"/>
      <w:marLeft w:val="0"/>
      <w:marRight w:val="0"/>
      <w:marTop w:val="0"/>
      <w:marBottom w:val="0"/>
      <w:divBdr>
        <w:top w:space="0" w:sz="0" w:color="auto" w:val="none"/>
        <w:left w:space="0" w:sz="0" w:color="auto" w:val="none"/>
        <w:bottom w:space="0" w:sz="0" w:color="auto" w:val="none"/>
        <w:right w:space="0" w:sz="0" w:color="auto" w:val="none"/>
      </w:divBdr>
    </w:div>
    <w:div w:id="1515999768">
      <w:bodyDiv w:val="true"/>
      <w:marLeft w:val="0"/>
      <w:marRight w:val="0"/>
      <w:marTop w:val="0"/>
      <w:marBottom w:val="0"/>
      <w:divBdr>
        <w:top w:space="0" w:sz="0" w:color="auto" w:val="none"/>
        <w:left w:space="0" w:sz="0" w:color="auto" w:val="none"/>
        <w:bottom w:space="0" w:sz="0" w:color="auto" w:val="none"/>
        <w:right w:space="0" w:sz="0" w:color="auto" w:val="none"/>
      </w:divBdr>
    </w:div>
    <w:div w:id="1533804952">
      <w:bodyDiv w:val="true"/>
      <w:marLeft w:val="0"/>
      <w:marRight w:val="0"/>
      <w:marTop w:val="0"/>
      <w:marBottom w:val="0"/>
      <w:divBdr>
        <w:top w:space="0" w:sz="0" w:color="auto" w:val="none"/>
        <w:left w:space="0" w:sz="0" w:color="auto" w:val="none"/>
        <w:bottom w:space="0" w:sz="0" w:color="auto" w:val="none"/>
        <w:right w:space="0" w:sz="0" w:color="auto" w:val="none"/>
      </w:divBdr>
    </w:div>
    <w:div w:id="1557474754">
      <w:bodyDiv w:val="true"/>
      <w:marLeft w:val="0"/>
      <w:marRight w:val="0"/>
      <w:marTop w:val="0"/>
      <w:marBottom w:val="0"/>
      <w:divBdr>
        <w:top w:space="0" w:sz="0" w:color="auto" w:val="none"/>
        <w:left w:space="0" w:sz="0" w:color="auto" w:val="none"/>
        <w:bottom w:space="0" w:sz="0" w:color="auto" w:val="none"/>
        <w:right w:space="0" w:sz="0" w:color="auto" w:val="none"/>
      </w:divBdr>
    </w:div>
    <w:div w:id="1560550197">
      <w:bodyDiv w:val="true"/>
      <w:marLeft w:val="0"/>
      <w:marRight w:val="0"/>
      <w:marTop w:val="0"/>
      <w:marBottom w:val="0"/>
      <w:divBdr>
        <w:top w:space="0" w:sz="0" w:color="auto" w:val="none"/>
        <w:left w:space="0" w:sz="0" w:color="auto" w:val="none"/>
        <w:bottom w:space="0" w:sz="0" w:color="auto" w:val="none"/>
        <w:right w:space="0" w:sz="0" w:color="auto" w:val="none"/>
      </w:divBdr>
    </w:div>
    <w:div w:id="1617637457">
      <w:bodyDiv w:val="true"/>
      <w:marLeft w:val="0"/>
      <w:marRight w:val="0"/>
      <w:marTop w:val="0"/>
      <w:marBottom w:val="0"/>
      <w:divBdr>
        <w:top w:space="0" w:sz="0" w:color="auto" w:val="none"/>
        <w:left w:space="0" w:sz="0" w:color="auto" w:val="none"/>
        <w:bottom w:space="0" w:sz="0" w:color="auto" w:val="none"/>
        <w:right w:space="0" w:sz="0" w:color="auto" w:val="none"/>
      </w:divBdr>
    </w:div>
    <w:div w:id="1639650146">
      <w:bodyDiv w:val="true"/>
      <w:marLeft w:val="0"/>
      <w:marRight w:val="0"/>
      <w:marTop w:val="0"/>
      <w:marBottom w:val="0"/>
      <w:divBdr>
        <w:top w:space="0" w:sz="0" w:color="auto" w:val="none"/>
        <w:left w:space="0" w:sz="0" w:color="auto" w:val="none"/>
        <w:bottom w:space="0" w:sz="0" w:color="auto" w:val="none"/>
        <w:right w:space="0" w:sz="0" w:color="auto" w:val="none"/>
      </w:divBdr>
    </w:div>
    <w:div w:id="1685015079">
      <w:bodyDiv w:val="true"/>
      <w:marLeft w:val="0"/>
      <w:marRight w:val="0"/>
      <w:marTop w:val="0"/>
      <w:marBottom w:val="0"/>
      <w:divBdr>
        <w:top w:space="0" w:sz="0" w:color="auto" w:val="none"/>
        <w:left w:space="0" w:sz="0" w:color="auto" w:val="none"/>
        <w:bottom w:space="0" w:sz="0" w:color="auto" w:val="none"/>
        <w:right w:space="0" w:sz="0" w:color="auto" w:val="none"/>
      </w:divBdr>
    </w:div>
    <w:div w:id="1694303168">
      <w:bodyDiv w:val="true"/>
      <w:marLeft w:val="0"/>
      <w:marRight w:val="0"/>
      <w:marTop w:val="0"/>
      <w:marBottom w:val="0"/>
      <w:divBdr>
        <w:top w:space="0" w:sz="0" w:color="auto" w:val="none"/>
        <w:left w:space="0" w:sz="0" w:color="auto" w:val="none"/>
        <w:bottom w:space="0" w:sz="0" w:color="auto" w:val="none"/>
        <w:right w:space="0" w:sz="0" w:color="auto" w:val="none"/>
      </w:divBdr>
    </w:div>
    <w:div w:id="1705670981">
      <w:bodyDiv w:val="true"/>
      <w:marLeft w:val="0"/>
      <w:marRight w:val="0"/>
      <w:marTop w:val="0"/>
      <w:marBottom w:val="0"/>
      <w:divBdr>
        <w:top w:space="0" w:sz="0" w:color="auto" w:val="none"/>
        <w:left w:space="0" w:sz="0" w:color="auto" w:val="none"/>
        <w:bottom w:space="0" w:sz="0" w:color="auto" w:val="none"/>
        <w:right w:space="0" w:sz="0" w:color="auto" w:val="none"/>
      </w:divBdr>
    </w:div>
    <w:div w:id="1710839579">
      <w:bodyDiv w:val="true"/>
      <w:marLeft w:val="0"/>
      <w:marRight w:val="0"/>
      <w:marTop w:val="0"/>
      <w:marBottom w:val="0"/>
      <w:divBdr>
        <w:top w:space="0" w:sz="0" w:color="auto" w:val="none"/>
        <w:left w:space="0" w:sz="0" w:color="auto" w:val="none"/>
        <w:bottom w:space="0" w:sz="0" w:color="auto" w:val="none"/>
        <w:right w:space="0" w:sz="0" w:color="auto" w:val="none"/>
      </w:divBdr>
    </w:div>
    <w:div w:id="1776361996">
      <w:bodyDiv w:val="true"/>
      <w:marLeft w:val="0"/>
      <w:marRight w:val="0"/>
      <w:marTop w:val="0"/>
      <w:marBottom w:val="0"/>
      <w:divBdr>
        <w:top w:space="0" w:sz="0" w:color="auto" w:val="none"/>
        <w:left w:space="0" w:sz="0" w:color="auto" w:val="none"/>
        <w:bottom w:space="0" w:sz="0" w:color="auto" w:val="none"/>
        <w:right w:space="0" w:sz="0" w:color="auto" w:val="none"/>
      </w:divBdr>
    </w:div>
    <w:div w:id="1783449922">
      <w:bodyDiv w:val="true"/>
      <w:marLeft w:val="0"/>
      <w:marRight w:val="0"/>
      <w:marTop w:val="0"/>
      <w:marBottom w:val="0"/>
      <w:divBdr>
        <w:top w:space="0" w:sz="0" w:color="auto" w:val="none"/>
        <w:left w:space="0" w:sz="0" w:color="auto" w:val="none"/>
        <w:bottom w:space="0" w:sz="0" w:color="auto" w:val="none"/>
        <w:right w:space="0" w:sz="0" w:color="auto" w:val="none"/>
      </w:divBdr>
    </w:div>
    <w:div w:id="1784223250">
      <w:bodyDiv w:val="true"/>
      <w:marLeft w:val="0"/>
      <w:marRight w:val="0"/>
      <w:marTop w:val="0"/>
      <w:marBottom w:val="0"/>
      <w:divBdr>
        <w:top w:space="0" w:sz="0" w:color="auto" w:val="none"/>
        <w:left w:space="0" w:sz="0" w:color="auto" w:val="none"/>
        <w:bottom w:space="0" w:sz="0" w:color="auto" w:val="none"/>
        <w:right w:space="0" w:sz="0" w:color="auto" w:val="none"/>
      </w:divBdr>
    </w:div>
    <w:div w:id="1787695365">
      <w:bodyDiv w:val="true"/>
      <w:marLeft w:val="0"/>
      <w:marRight w:val="0"/>
      <w:marTop w:val="0"/>
      <w:marBottom w:val="0"/>
      <w:divBdr>
        <w:top w:space="0" w:sz="0" w:color="auto" w:val="none"/>
        <w:left w:space="0" w:sz="0" w:color="auto" w:val="none"/>
        <w:bottom w:space="0" w:sz="0" w:color="auto" w:val="none"/>
        <w:right w:space="0" w:sz="0" w:color="auto" w:val="none"/>
      </w:divBdr>
    </w:div>
    <w:div w:id="1803688996">
      <w:bodyDiv w:val="true"/>
      <w:marLeft w:val="0"/>
      <w:marRight w:val="0"/>
      <w:marTop w:val="0"/>
      <w:marBottom w:val="0"/>
      <w:divBdr>
        <w:top w:space="0" w:sz="0" w:color="auto" w:val="none"/>
        <w:left w:space="0" w:sz="0" w:color="auto" w:val="none"/>
        <w:bottom w:space="0" w:sz="0" w:color="auto" w:val="none"/>
        <w:right w:space="0" w:sz="0" w:color="auto" w:val="none"/>
      </w:divBdr>
    </w:div>
    <w:div w:id="1819153357">
      <w:bodyDiv w:val="true"/>
      <w:marLeft w:val="0"/>
      <w:marRight w:val="0"/>
      <w:marTop w:val="0"/>
      <w:marBottom w:val="0"/>
      <w:divBdr>
        <w:top w:space="0" w:sz="0" w:color="auto" w:val="none"/>
        <w:left w:space="0" w:sz="0" w:color="auto" w:val="none"/>
        <w:bottom w:space="0" w:sz="0" w:color="auto" w:val="none"/>
        <w:right w:space="0" w:sz="0" w:color="auto" w:val="none"/>
      </w:divBdr>
    </w:div>
    <w:div w:id="1833256369">
      <w:bodyDiv w:val="true"/>
      <w:marLeft w:val="0"/>
      <w:marRight w:val="0"/>
      <w:marTop w:val="0"/>
      <w:marBottom w:val="0"/>
      <w:divBdr>
        <w:top w:space="0" w:sz="0" w:color="auto" w:val="none"/>
        <w:left w:space="0" w:sz="0" w:color="auto" w:val="none"/>
        <w:bottom w:space="0" w:sz="0" w:color="auto" w:val="none"/>
        <w:right w:space="0" w:sz="0" w:color="auto" w:val="none"/>
      </w:divBdr>
    </w:div>
    <w:div w:id="1869634551">
      <w:bodyDiv w:val="true"/>
      <w:marLeft w:val="0"/>
      <w:marRight w:val="0"/>
      <w:marTop w:val="0"/>
      <w:marBottom w:val="0"/>
      <w:divBdr>
        <w:top w:space="0" w:sz="0" w:color="auto" w:val="none"/>
        <w:left w:space="0" w:sz="0" w:color="auto" w:val="none"/>
        <w:bottom w:space="0" w:sz="0" w:color="auto" w:val="none"/>
        <w:right w:space="0" w:sz="0" w:color="auto" w:val="none"/>
      </w:divBdr>
    </w:div>
    <w:div w:id="1874924991">
      <w:bodyDiv w:val="true"/>
      <w:marLeft w:val="0"/>
      <w:marRight w:val="0"/>
      <w:marTop w:val="0"/>
      <w:marBottom w:val="0"/>
      <w:divBdr>
        <w:top w:space="0" w:sz="0" w:color="auto" w:val="none"/>
        <w:left w:space="0" w:sz="0" w:color="auto" w:val="none"/>
        <w:bottom w:space="0" w:sz="0" w:color="auto" w:val="none"/>
        <w:right w:space="0" w:sz="0" w:color="auto" w:val="none"/>
      </w:divBdr>
    </w:div>
    <w:div w:id="1880774789">
      <w:bodyDiv w:val="true"/>
      <w:marLeft w:val="0"/>
      <w:marRight w:val="0"/>
      <w:marTop w:val="0"/>
      <w:marBottom w:val="0"/>
      <w:divBdr>
        <w:top w:space="0" w:sz="0" w:color="auto" w:val="none"/>
        <w:left w:space="0" w:sz="0" w:color="auto" w:val="none"/>
        <w:bottom w:space="0" w:sz="0" w:color="auto" w:val="none"/>
        <w:right w:space="0" w:sz="0" w:color="auto" w:val="none"/>
      </w:divBdr>
    </w:div>
    <w:div w:id="1897428333">
      <w:bodyDiv w:val="true"/>
      <w:marLeft w:val="0"/>
      <w:marRight w:val="0"/>
      <w:marTop w:val="0"/>
      <w:marBottom w:val="0"/>
      <w:divBdr>
        <w:top w:space="0" w:sz="0" w:color="auto" w:val="none"/>
        <w:left w:space="0" w:sz="0" w:color="auto" w:val="none"/>
        <w:bottom w:space="0" w:sz="0" w:color="auto" w:val="none"/>
        <w:right w:space="0" w:sz="0" w:color="auto" w:val="none"/>
      </w:divBdr>
    </w:div>
    <w:div w:id="1951159707">
      <w:bodyDiv w:val="true"/>
      <w:marLeft w:val="0"/>
      <w:marRight w:val="0"/>
      <w:marTop w:val="0"/>
      <w:marBottom w:val="0"/>
      <w:divBdr>
        <w:top w:space="0" w:sz="0" w:color="auto" w:val="none"/>
        <w:left w:space="0" w:sz="0" w:color="auto" w:val="none"/>
        <w:bottom w:space="0" w:sz="0" w:color="auto" w:val="none"/>
        <w:right w:space="0" w:sz="0" w:color="auto" w:val="none"/>
      </w:divBdr>
    </w:div>
    <w:div w:id="1954051214">
      <w:bodyDiv w:val="true"/>
      <w:marLeft w:val="0"/>
      <w:marRight w:val="0"/>
      <w:marTop w:val="0"/>
      <w:marBottom w:val="0"/>
      <w:divBdr>
        <w:top w:space="0" w:sz="0" w:color="auto" w:val="none"/>
        <w:left w:space="0" w:sz="0" w:color="auto" w:val="none"/>
        <w:bottom w:space="0" w:sz="0" w:color="auto" w:val="none"/>
        <w:right w:space="0" w:sz="0" w:color="auto" w:val="none"/>
      </w:divBdr>
    </w:div>
    <w:div w:id="1954357955">
      <w:bodyDiv w:val="true"/>
      <w:marLeft w:val="0"/>
      <w:marRight w:val="0"/>
      <w:marTop w:val="0"/>
      <w:marBottom w:val="0"/>
      <w:divBdr>
        <w:top w:space="0" w:sz="0" w:color="auto" w:val="none"/>
        <w:left w:space="0" w:sz="0" w:color="auto" w:val="none"/>
        <w:bottom w:space="0" w:sz="0" w:color="auto" w:val="none"/>
        <w:right w:space="0" w:sz="0" w:color="auto" w:val="none"/>
      </w:divBdr>
    </w:div>
    <w:div w:id="1955407350">
      <w:bodyDiv w:val="true"/>
      <w:marLeft w:val="0"/>
      <w:marRight w:val="0"/>
      <w:marTop w:val="0"/>
      <w:marBottom w:val="0"/>
      <w:divBdr>
        <w:top w:space="0" w:sz="0" w:color="auto" w:val="none"/>
        <w:left w:space="0" w:sz="0" w:color="auto" w:val="none"/>
        <w:bottom w:space="0" w:sz="0" w:color="auto" w:val="none"/>
        <w:right w:space="0" w:sz="0" w:color="auto" w:val="none"/>
      </w:divBdr>
    </w:div>
    <w:div w:id="1978145414">
      <w:bodyDiv w:val="true"/>
      <w:marLeft w:val="0"/>
      <w:marRight w:val="0"/>
      <w:marTop w:val="0"/>
      <w:marBottom w:val="0"/>
      <w:divBdr>
        <w:top w:space="0" w:sz="0" w:color="auto" w:val="none"/>
        <w:left w:space="0" w:sz="0" w:color="auto" w:val="none"/>
        <w:bottom w:space="0" w:sz="0" w:color="auto" w:val="none"/>
        <w:right w:space="0" w:sz="0" w:color="auto" w:val="none"/>
      </w:divBdr>
    </w:div>
    <w:div w:id="1981764293">
      <w:bodyDiv w:val="true"/>
      <w:marLeft w:val="0"/>
      <w:marRight w:val="0"/>
      <w:marTop w:val="0"/>
      <w:marBottom w:val="0"/>
      <w:divBdr>
        <w:top w:space="0" w:sz="0" w:color="auto" w:val="none"/>
        <w:left w:space="0" w:sz="0" w:color="auto" w:val="none"/>
        <w:bottom w:space="0" w:sz="0" w:color="auto" w:val="none"/>
        <w:right w:space="0" w:sz="0" w:color="auto" w:val="none"/>
      </w:divBdr>
    </w:div>
    <w:div w:id="1985960845">
      <w:bodyDiv w:val="true"/>
      <w:marLeft w:val="0"/>
      <w:marRight w:val="0"/>
      <w:marTop w:val="0"/>
      <w:marBottom w:val="0"/>
      <w:divBdr>
        <w:top w:space="0" w:sz="0" w:color="auto" w:val="none"/>
        <w:left w:space="0" w:sz="0" w:color="auto" w:val="none"/>
        <w:bottom w:space="0" w:sz="0" w:color="auto" w:val="none"/>
        <w:right w:space="0" w:sz="0" w:color="auto" w:val="none"/>
      </w:divBdr>
    </w:div>
    <w:div w:id="2001150351">
      <w:bodyDiv w:val="true"/>
      <w:marLeft w:val="0"/>
      <w:marRight w:val="0"/>
      <w:marTop w:val="0"/>
      <w:marBottom w:val="0"/>
      <w:divBdr>
        <w:top w:space="0" w:sz="0" w:color="auto" w:val="none"/>
        <w:left w:space="0" w:sz="0" w:color="auto" w:val="none"/>
        <w:bottom w:space="0" w:sz="0" w:color="auto" w:val="none"/>
        <w:right w:space="0" w:sz="0" w:color="auto" w:val="none"/>
      </w:divBdr>
    </w:div>
    <w:div w:id="2055227619">
      <w:bodyDiv w:val="true"/>
      <w:marLeft w:val="0"/>
      <w:marRight w:val="0"/>
      <w:marTop w:val="0"/>
      <w:marBottom w:val="0"/>
      <w:divBdr>
        <w:top w:space="0" w:sz="0" w:color="auto" w:val="none"/>
        <w:left w:space="0" w:sz="0" w:color="auto" w:val="none"/>
        <w:bottom w:space="0" w:sz="0" w:color="auto" w:val="none"/>
        <w:right w:space="0" w:sz="0" w:color="auto" w:val="none"/>
      </w:divBdr>
    </w:div>
    <w:div w:id="2083671706">
      <w:bodyDiv w:val="true"/>
      <w:marLeft w:val="0"/>
      <w:marRight w:val="0"/>
      <w:marTop w:val="0"/>
      <w:marBottom w:val="0"/>
      <w:divBdr>
        <w:top w:space="0" w:sz="0" w:color="auto" w:val="none"/>
        <w:left w:space="0" w:sz="0" w:color="auto" w:val="none"/>
        <w:bottom w:space="0" w:sz="0" w:color="auto" w:val="none"/>
        <w:right w:space="0" w:sz="0" w:color="auto" w:val="none"/>
      </w:divBdr>
    </w:div>
    <w:div w:id="2105804864">
      <w:bodyDiv w:val="true"/>
      <w:marLeft w:val="0"/>
      <w:marRight w:val="0"/>
      <w:marTop w:val="0"/>
      <w:marBottom w:val="0"/>
      <w:divBdr>
        <w:top w:space="0" w:sz="0" w:color="auto" w:val="none"/>
        <w:left w:space="0" w:sz="0" w:color="auto" w:val="none"/>
        <w:bottom w:space="0" w:sz="0" w:color="auto" w:val="none"/>
        <w:right w:space="0" w:sz="0" w:color="auto" w:val="none"/>
      </w:divBdr>
    </w:div>
    <w:div w:id="2136630219">
      <w:bodyDiv w:val="true"/>
      <w:marLeft w:val="0"/>
      <w:marRight w:val="0"/>
      <w:marTop w:val="0"/>
      <w:marBottom w:val="0"/>
      <w:divBdr>
        <w:top w:space="0" w:sz="0" w:color="auto" w:val="none"/>
        <w:left w:space="0" w:sz="0" w:color="auto" w:val="none"/>
        <w:bottom w:space="0" w:sz="0" w:color="auto" w:val="none"/>
        <w:right w:space="0" w:sz="0" w:color="auto" w:val="none"/>
      </w:divBdr>
    </w:div>
    <w:div w:id="2140370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2018.</izvorni_sadrzaj>
    <derivirana_varijabla naziv="DomainObject.DatumDonosenjaOdluke_1">30.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izvorni_sadrzaj>
    <derivirana_varijabla naziv="DomainObject.Predmet.Broj_1">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2016.</izvorni_sadrzaj>
    <derivirana_varijabla naziv="DomainObject.Predmet.DatumOsnivanja_1">25.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St-178/2016</izvorni_sadrzaj>
    <derivirana_varijabla naziv="DomainObject.Predmet.OznakaBroj_1">St-178/2016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VELIKI KRAJ društvo s ograničenom odgovornošću za građevinarstvo i trgovinu</izvorni_sadrzaj>
    <derivirana_varijabla naziv="DomainObject.Predmet.ProtustrankaFormated_1">  VELIKI KRAJ društvo s ograničenom odgovornošću za građevinarstvo i trgovinu</derivirana_varijabla>
  </DomainObject.Predmet.ProtustrankaFormated>
  <DomainObject.Predmet.ProtustrankaFormatedOIB>
    <izvorni_sadrzaj>  VELIKI KRAJ društvo s ograničenom odgovornošću za građevinarstvo i trgovinu, OIB 98522941405</izvorni_sadrzaj>
    <derivirana_varijabla naziv="DomainObject.Predmet.ProtustrankaFormatedOIB_1">  VELIKI KRAJ društvo s ograničenom odgovornošću za građevinarstvo i trgovinu, OIB 98522941405</derivirana_varijabla>
  </DomainObject.Predmet.ProtustrankaFormatedOIB>
  <DomainObject.Predmet.ProtustrankaFormatedWithAdress>
    <izvorni_sadrzaj> VELIKI KRAJ društvo s ograničenom odgovornošću za građevinarstvo i trgovinu, Franje Kuhača 5, 32270 Županja</izvorni_sadrzaj>
    <derivirana_varijabla naziv="DomainObject.Predmet.ProtustrankaFormatedWithAdress_1"> VELIKI KRAJ društvo s ograničenom odgovornošću za građevinarstvo i trgovinu, Franje Kuhača 5, 32270 Županja</derivirana_varijabla>
  </DomainObject.Predmet.ProtustrankaFormatedWithAdress>
  <DomainObject.Predmet.ProtustrankaFormatedWithAdressOIB>
    <izvorni_sadrzaj> VELIKI KRAJ društvo s ograničenom odgovornošću za građevinarstvo i trgovinu, OIB 98522941405, Franje Kuhača 5, 32270 Županja</izvorni_sadrzaj>
    <derivirana_varijabla naziv="DomainObject.Predmet.ProtustrankaFormatedWithAdressOIB_1"> VELIKI KRAJ društvo s ograničenom odgovornošću za građevinarstvo i trgovinu, OIB 98522941405, Franje Kuhača 5, 32270 Županja</derivirana_varijabla>
  </DomainObject.Predmet.ProtustrankaFormatedWithAdressOIB>
  <DomainObject.Predmet.ProtustrankaWithAdress>
    <izvorni_sadrzaj>VELIKI KRAJ društvo s ograničenom odgovornošću za građevinarstvo i trgovinu Franje Kuhača 5, 32270 Županja</izvorni_sadrzaj>
    <derivirana_varijabla naziv="DomainObject.Predmet.ProtustrankaWithAdress_1">VELIKI KRAJ društvo s ograničenom odgovornošću za građevinarstvo i trgovinu Franje Kuhača 5, 32270 Županja</derivirana_varijabla>
  </DomainObject.Predmet.ProtustrankaWithAdress>
  <DomainObject.Predmet.ProtustrankaWithAdressOIB>
    <izvorni_sadrzaj>VELIKI KRAJ društvo s ograničenom odgovornošću za građevinarstvo i trgovinu, OIB 98522941405, Franje Kuhača 5, 32270 Županja</izvorni_sadrzaj>
    <derivirana_varijabla naziv="DomainObject.Predmet.ProtustrankaWithAdressOIB_1">VELIKI KRAJ društvo s ograničenom odgovornošću za građevinarstvo i trgovinu, OIB 98522941405, Franje Kuhača 5, 32270 Županja</derivirana_varijabla>
  </DomainObject.Predmet.ProtustrankaWithAdressOIB>
  <DomainObject.Predmet.ProtustrankaNazivFormated>
    <izvorni_sadrzaj>VELIKI KRAJ društvo s ograničenom odgovornošću za građevinarstvo i trgovinu</izvorni_sadrzaj>
    <derivirana_varijabla naziv="DomainObject.Predmet.ProtustrankaNazivFormated_1">VELIKI KRAJ društvo s ograničenom odgovornošću za građevinarstvo i trgovinu</derivirana_varijabla>
  </DomainObject.Predmet.ProtustrankaNazivFormated>
  <DomainObject.Predmet.ProtustrankaNazivFormatedOIB>
    <izvorni_sadrzaj>VELIKI KRAJ društvo s ograničenom odgovornošću za građevinarstvo i trgovinu, OIB 98522941405</izvorni_sadrzaj>
    <derivirana_varijabla naziv="DomainObject.Predmet.ProtustrankaNazivFormatedOIB_1">VELIKI KRAJ društvo s ograničenom odgovornošću za građevinarstvo i trgovinu, OIB 98522941405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VUKOVAR</izvorni_sadrzaj>
    <derivirana_varijabla naziv="DomainObject.Predmet.StrankaFormated_1">  RH MF POREZNA UPRAVA VUKOVAR</derivirana_varijabla>
  </DomainObject.Predmet.StrankaFormated>
  <DomainObject.Predmet.StrankaFormatedOIB>
    <izvorni_sadrzaj>  RH MF POREZNA UPRAVA VUKOVAR, OIB 18683136487</izvorni_sadrzaj>
    <derivirana_varijabla naziv="DomainObject.Predmet.StrankaFormatedOIB_1">  RH MF POREZNA UPRAVA VUKOVAR, OIB 18683136487</derivirana_varijabla>
  </DomainObject.Predmet.StrankaFormatedOIB>
  <DomainObject.Predmet.StrankaFormatedWithAdress>
    <izvorni_sadrzaj> RH MF POREZNA UPRAVA VUKOVAR</izvorni_sadrzaj>
    <derivirana_varijabla naziv="DomainObject.Predmet.StrankaFormatedWithAdress_1"> RH MF POREZNA UPRAVA VUKOVAR</derivirana_varijabla>
  </DomainObject.Predmet.StrankaFormatedWithAdress>
  <DomainObject.Predmet.StrankaFormatedWithAdressOIB>
    <izvorni_sadrzaj> RH MF POREZNA UPRAVA VUKOVAR, OIB 18683136487</izvorni_sadrzaj>
    <derivirana_varijabla naziv="DomainObject.Predmet.StrankaFormatedWithAdressOIB_1"> RH MF POREZNA UPRAVA VUKOVAR, OIB 18683136487</derivirana_varijabla>
  </DomainObject.Predmet.StrankaFormatedWithAdressOIB>
  <DomainObject.Predmet.StrankaWithAdress>
    <izvorni_sadrzaj>RH MF POREZNA UPRAVA VUKOVAR </izvorni_sadrzaj>
    <derivirana_varijabla naziv="DomainObject.Predmet.StrankaWithAdress_1">RH MF POREZNA UPRAVA VUKOVAR </derivirana_varijabla>
  </DomainObject.Predmet.StrankaWithAdress>
  <DomainObject.Predmet.StrankaWithAdressOIB>
    <izvorni_sadrzaj>RH MF POREZNA UPRAVA VUKOVAR, OIB 18683136487</izvorni_sadrzaj>
    <derivirana_varijabla naziv="DomainObject.Predmet.StrankaWithAdressOIB_1">RH MF POREZNA UPRAVA VUKOVAR, OIB 18683136487</derivirana_varijabla>
  </DomainObject.Predmet.StrankaWithAdressOIB>
  <DomainObject.Predmet.StrankaNazivFormated>
    <izvorni_sadrzaj>RH MF POREZNA UPRAVA VUKOVAR</izvorni_sadrzaj>
    <derivirana_varijabla naziv="DomainObject.Predmet.StrankaNazivFormated_1">RH MF POREZNA UPRAVA VUKOVAR</derivirana_varijabla>
  </DomainObject.Predmet.StrankaNazivFormated>
  <DomainObject.Predmet.StrankaNazivFormatedOIB>
    <izvorni_sadrzaj>RH MF POREZNA UPRAVA VUKOVAR, OIB 18683136487</izvorni_sadrzaj>
    <derivirana_varijabla naziv="DomainObject.Predmet.StrankaNazivFormatedOIB_1">RH MF POREZNA UPRAVA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RH MF POREZNA UPRAVA VUKOVAR</item>
    </izvorni_sadrzaj>
    <derivirana_varijabla naziv="DomainObject.Predmet.StrankaListFormated_1">
      <item>RH MF POREZNA UPRAVA VUKOVAR</item>
    </derivirana_varijabla>
  </DomainObject.Predmet.StrankaListFormated>
  <DomainObject.Predmet.StrankaListFormatedOIB>
    <izvorni_sadrzaj>
      <item>RH MF POREZNA UPRAVA VUKOVAR, OIB 18683136487</item>
    </izvorni_sadrzaj>
    <derivirana_varijabla naziv="DomainObject.Predmet.StrankaListFormatedOIB_1">
      <item>RH MF POREZNA UPRAVA VUKOVAR, OIB 18683136487</item>
    </derivirana_varijabla>
  </DomainObject.Predmet.StrankaListFormatedOIB>
  <DomainObject.Predmet.StrankaListFormatedWithAdress>
    <izvorni_sadrzaj>
      <item>RH MF POREZNA UPRAVA VUKOVAR</item>
    </izvorni_sadrzaj>
    <derivirana_varijabla naziv="DomainObject.Predmet.StrankaListFormatedWithAdress_1">
      <item>RH MF POREZNA UPRAVA VUKOVAR</item>
    </derivirana_varijabla>
  </DomainObject.Predmet.StrankaListFormatedWithAdress>
  <DomainObject.Predmet.StrankaListFormatedWithAdressOIB>
    <izvorni_sadrzaj>
      <item>RH MF POREZNA UPRAVA VUKOVAR, OIB 18683136487</item>
    </izvorni_sadrzaj>
    <derivirana_varijabla naziv="DomainObject.Predmet.StrankaListFormatedWithAdressOIB_1">
      <item>RH MF POREZNA UPRAVA VUKOVAR, OIB 18683136487</item>
    </derivirana_varijabla>
  </DomainObject.Predmet.StrankaListFormatedWithAdressOIB>
  <DomainObject.Predmet.StrankaListNazivFormated>
    <izvorni_sadrzaj>
      <item>RH MF POREZNA UPRAVA VUKOVAR</item>
    </izvorni_sadrzaj>
    <derivirana_varijabla naziv="DomainObject.Predmet.StrankaListNazivFormated_1">
      <item>RH MF POREZNA UPRAVA VUKOVAR</item>
    </derivirana_varijabla>
  </DomainObject.Predmet.StrankaListNazivFormated>
  <DomainObject.Predmet.StrankaListNazivFormatedOIB>
    <izvorni_sadrzaj>
      <item>RH MF POREZNA UPRAVA VUKOVAR, OIB 18683136487</item>
    </izvorni_sadrzaj>
    <derivirana_varijabla naziv="DomainObject.Predmet.StrankaListNazivFormatedOIB_1">
      <item>RH MF POREZNA UPRAVA VUKOVAR, OIB 18683136487</item>
    </derivirana_varijabla>
  </DomainObject.Predmet.StrankaListNazivFormatedOIB>
  <DomainObject.Predmet.ProtuStrankaListFormated>
    <izvorni_sadrzaj>
      <item>VELIKI KRAJ društvo s ograničenom odgovornošću za građevinarstvo i trgovinu</item>
    </izvorni_sadrzaj>
    <derivirana_varijabla naziv="DomainObject.Predmet.ProtuStrankaListFormated_1">
      <item>VELIKI KRAJ društvo s ograničenom odgovornošću za građevinarstvo i trgovinu</item>
    </derivirana_varijabla>
  </DomainObject.Predmet.ProtuStrankaListFormated>
  <DomainObject.Predmet.ProtuStrankaListFormatedOIB>
    <izvorni_sadrzaj>
      <item>VELIKI KRAJ društvo s ograničenom odgovornošću za građevinarstvo i trgovinu, OIB 98522941405</item>
    </izvorni_sadrzaj>
    <derivirana_varijabla naziv="DomainObject.Predmet.ProtuStrankaListFormatedOIB_1">
      <item>VELIKI KRAJ društvo s ograničenom odgovornošću za građevinarstvo i trgovinu, OIB 98522941405</item>
    </derivirana_varijabla>
  </DomainObject.Predmet.ProtuStrankaListFormatedOIB>
  <DomainObject.Predmet.ProtuStrankaListFormatedWithAdress>
    <izvorni_sadrzaj>
      <item>VELIKI KRAJ društvo s ograničenom odgovornošću za građevinarstvo i trgovinu, Franje Kuhača 5, 32270 Županja</item>
    </izvorni_sadrzaj>
    <derivirana_varijabla naziv="DomainObject.Predmet.ProtuStrankaListFormatedWithAdress_1">
      <item>VELIKI KRAJ društvo s ograničenom odgovornošću za građevinarstvo i trgovinu, Franje Kuhača 5, 32270 Županja</item>
    </derivirana_varijabla>
  </DomainObject.Predmet.ProtuStrankaListFormatedWithAdress>
  <DomainObject.Predmet.ProtuStrankaListFormatedWithAdressOIB>
    <izvorni_sadrzaj>
      <item>VELIKI KRAJ društvo s ograničenom odgovornošću za građevinarstvo i trgovinu, OIB 98522941405, Franje Kuhača 5, 32270 Županja</item>
    </izvorni_sadrzaj>
    <derivirana_varijabla naziv="DomainObject.Predmet.ProtuStrankaListFormatedWithAdressOIB_1">
      <item>VELIKI KRAJ društvo s ograničenom odgovornošću za građevinarstvo i trgovinu, OIB 98522941405, Franje Kuhača 5, 32270 Županja</item>
    </derivirana_varijabla>
  </DomainObject.Predmet.ProtuStrankaListFormatedWithAdressOIB>
  <DomainObject.Predmet.ProtuStrankaListNazivFormated>
    <izvorni_sadrzaj>
      <item>VELIKI KRAJ društvo s ograničenom odgovornošću za građevinarstvo i trgovinu</item>
    </izvorni_sadrzaj>
    <derivirana_varijabla naziv="DomainObject.Predmet.ProtuStrankaListNazivFormated_1">
      <item>VELIKI KRAJ društvo s ograničenom odgovornošću za građevinarstvo i trgovinu</item>
    </derivirana_varijabla>
  </DomainObject.Predmet.ProtuStrankaListNazivFormated>
  <DomainObject.Predmet.ProtuStrankaListNazivFormatedOIB>
    <izvorni_sadrzaj>
      <item>VELIKI KRAJ društvo s ograničenom odgovornošću za građevinarstvo i trgovinu, OIB 98522941405</item>
    </izvorni_sadrzaj>
    <derivirana_varijabla naziv="DomainObject.Predmet.ProtuStrankaListNazivFormatedOIB_1">
      <item>VELIKI KRAJ društvo s ograničenom odgovornošću za građevinarstvo i trgovinu, OIB 98522941405</item>
    </derivirana_varijabla>
  </DomainObject.Predmet.ProtuStrankaListNazivFormatedOIB>
  <DomainObject.Predmet.OstaliListFormated>
    <izvorni_sadrzaj>
      <item>Ivo Mijoč</item>
      <item>ŽDO GUO Vukovar</item>
      <item>IMETAK PLASMAN d.o.o.</item>
      <item>GRAD ŽUPANJA</item>
    </izvorni_sadrzaj>
    <derivirana_varijabla naziv="DomainObject.Predmet.OstaliListFormated_1">
      <item>Ivo Mijoč</item>
      <item>ŽDO GUO Vukovar</item>
      <item>IMETAK PLASMAN d.o.o.</item>
      <item>GRAD ŽUPANJA</item>
    </derivirana_varijabla>
  </DomainObject.Predmet.OstaliListFormated>
  <DomainObject.Predmet.OstaliListFormatedOIB>
    <izvorni_sadrzaj>
      <item>Ivo Mijoč, OIB 15425129018</item>
      <item>ŽDO GUO Vukovar</item>
      <item>IMETAK PLASMAN d.o.o., OIB 93364702620</item>
      <item>GRAD ŽUPANJA, OIB 60952110793</item>
    </izvorni_sadrzaj>
    <derivirana_varijabla naziv="DomainObject.Predmet.OstaliListFormatedOIB_1">
      <item>Ivo Mijoč, OIB 15425129018</item>
      <item>ŽDO GUO Vukovar</item>
      <item>IMETAK PLASMAN d.o.o., OIB 93364702620</item>
      <item>GRAD ŽUPANJA, OIB 60952110793</item>
    </derivirana_varijabla>
  </DomainObject.Predmet.OstaliListFormatedOIB>
  <DomainObject.Predmet.OstaliListFormatedWithAdress>
    <izvorni_sadrzaj>
      <item>Ivo Mijoč, Andrije Hebranga 73, 31000 Osijek</item>
      <item>ŽDO GUO Vukovar</item>
      <item>IMETAK PLASMAN d.o.o., J.J. Strossmayera 7, 32270 Županja</item>
      <item>GRAD ŽUPANJA, J.J. Strossmayera 1, 32270 Županja</item>
    </izvorni_sadrzaj>
    <derivirana_varijabla naziv="DomainObject.Predmet.OstaliListFormatedWithAdress_1">
      <item>Ivo Mijoč, Andrije Hebranga 73, 31000 Osijek</item>
      <item>ŽDO GUO Vukovar</item>
      <item>IMETAK PLASMAN d.o.o., J.J. Strossmayera 7, 32270 Županja</item>
      <item>GRAD ŽUPANJA, J.J. Strossmayera 1, 32270 Županja</item>
    </derivirana_varijabla>
  </DomainObject.Predmet.OstaliListFormatedWithAdress>
  <DomainObject.Predmet.OstaliListFormatedWithAdressOIB>
    <izvorni_sadrzaj>
      <item>Ivo Mijoč, OIB 15425129018, Andrije Hebranga 73, 31000 Osijek</item>
      <item>ŽDO GUO Vukovar</item>
      <item>IMETAK PLASMAN d.o.o., OIB 93364702620, J.J. Strossmayera 7, 32270 Županja</item>
      <item>GRAD ŽUPANJA, OIB 60952110793, J.J. Strossmayera 1, 32270 Županja</item>
    </izvorni_sadrzaj>
    <derivirana_varijabla naziv="DomainObject.Predmet.OstaliListFormatedWithAdressOIB_1">
      <item>Ivo Mijoč, OIB 15425129018, Andrije Hebranga 73, 31000 Osijek</item>
      <item>ŽDO GUO Vukovar</item>
      <item>IMETAK PLASMAN d.o.o., OIB 93364702620, J.J. Strossmayera 7, 32270 Županja</item>
      <item>GRAD ŽUPANJA, OIB 60952110793, J.J. Strossmayera 1, 32270 Županja</item>
    </derivirana_varijabla>
  </DomainObject.Predmet.OstaliListFormatedWithAdressOIB>
  <DomainObject.Predmet.OstaliListNazivFormated>
    <izvorni_sadrzaj>
      <item>Ivo Mijoč</item>
      <item>ŽDO GUO Vukovar</item>
      <item>IMETAK PLASMAN d.o.o.</item>
      <item>GRAD ŽUPANJA</item>
    </izvorni_sadrzaj>
    <derivirana_varijabla naziv="DomainObject.Predmet.OstaliListNazivFormated_1">
      <item>Ivo Mijoč</item>
      <item>ŽDO GUO Vukovar</item>
      <item>IMETAK PLASMAN d.o.o.</item>
      <item>GRAD ŽUPANJA</item>
    </derivirana_varijabla>
  </DomainObject.Predmet.OstaliListNazivFormated>
  <DomainObject.Predmet.OstaliListNazivFormatedOIB>
    <izvorni_sadrzaj>
      <item>Ivo Mijoč, OIB 15425129018</item>
      <item>ŽDO GUO Vukovar</item>
      <item>IMETAK PLASMAN d.o.o., OIB 93364702620</item>
      <item>GRAD ŽUPANJA, OIB 60952110793</item>
    </izvorni_sadrzaj>
    <derivirana_varijabla naziv="DomainObject.Predmet.OstaliListNazivFormatedOIB_1">
      <item>Ivo Mijoč, OIB 15425129018</item>
      <item>ŽDO GUO Vukovar</item>
      <item>IMETAK PLASMAN d.o.o., OIB 93364702620</item>
      <item>GRAD ŽUPANJA, OIB 60952110793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2018.</izvorni_sadrzaj>
    <derivirana_varijabla naziv="DomainObject.Datum_1">30. ožujka 2018.</derivirana_varijabla>
  </DomainObject.Datum>
  <DomainObject.PoslovniBrojDokumenta>
    <izvorni_sadrzaj/>
    <derivirana_varijabla naziv="DomainObject.PoslovniBrojDokumenta_1"/>
  </DomainObject.PoslovniBrojDokumenta>
  <DomainObject.Predmet.StrankaIDrugi>
    <izvorni_sadrzaj>RH MF POREZNA UPRAVA VUKOVAR</izvorni_sadrzaj>
    <derivirana_varijabla naziv="DomainObject.Predmet.StrankaIDrugi_1">RH MF POREZNA UPRAVA VUKOVAR</derivirana_varijabla>
  </DomainObject.Predmet.StrankaIDrugi>
  <DomainObject.Predmet.ProtustrankaIDrugi>
    <izvorni_sadrzaj>VELIKI KRAJ društvo s ograničenom odgovornošću za građevinarstvo i trgovinu</izvorni_sadrzaj>
    <derivirana_varijabla naziv="DomainObject.Predmet.ProtustrankaIDrugi_1">VELIKI KRAJ društvo s ograničenom odgovornošću za građevinarstvo i trgovinu</derivirana_varijabla>
  </DomainObject.Predmet.ProtustrankaIDrugi>
  <DomainObject.Predmet.StrankaIDrugiAdressOIB>
    <izvorni_sadrzaj>RH MF POREZNA UPRAVA VUKOVAR, OIB 18683136487</izvorni_sadrzaj>
    <derivirana_varijabla naziv="DomainObject.Predmet.StrankaIDrugiAdressOIB_1">RH MF POREZNA UPRAVA VUKOVAR, OIB 18683136487</derivirana_varijabla>
  </DomainObject.Predmet.StrankaIDrugiAdressOIB>
  <DomainObject.Predmet.ProtustrankaIDrugiAdressOIB>
    <izvorni_sadrzaj>VELIKI KRAJ društvo s ograničenom odgovornošću za građevinarstvo i trgovinu, OIB 98522941405, Franje Kuhača 5, 32270 Županja</izvorni_sadrzaj>
    <derivirana_varijabla naziv="DomainObject.Predmet.ProtustrankaIDrugiAdressOIB_1">VELIKI KRAJ društvo s ograničenom odgovornošću za građevinarstvo i trgovinu, OIB 98522941405, Franje Kuhača 5, 32270 Županja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VELIKI KRAJ društvo s ograničenom odgovornošću za građevinarstvo i trgovinu</item>
      <item>RH MF POREZNA UPRAVA VUKOVAR</item>
      <item>Ivo Mijoč</item>
      <item>ŽDO GUO Vukovar</item>
      <item>IMETAK PLASMAN d.o.o.</item>
      <item>GRAD ŽUPANJA</item>
    </izvorni_sadrzaj>
    <derivirana_varijabla naziv="DomainObject.Predmet.SudioniciListNaziv_1">
      <item>VELIKI KRAJ društvo s ograničenom odgovornošću za građevinarstvo i trgovinu</item>
      <item>RH MF POREZNA UPRAVA VUKOVAR</item>
      <item>Ivo Mijoč</item>
      <item>ŽDO GUO Vukovar</item>
      <item>IMETAK PLASMAN d.o.o.</item>
      <item>GRAD ŽUPANJA</item>
    </derivirana_varijabla>
  </DomainObject.Predmet.SudioniciListNaziv>
  <DomainObject.Predmet.SudioniciListAdressOIB>
    <izvorni_sadrzaj>
      <item>VELIKI KRAJ društvo s ograničenom odgovornošću za građevinarstvo i trgovinu, OIB 98522941405, Franje Kuhača 5,32270 Županja</item>
      <item>RH MF POREZNA UPRAVA VUKOVAR, OIB 18683136487</item>
      <item>Ivo Mijoč, OIB 15425129018, Andrije Hebranga 73,31000 Osijek</item>
      <item>ŽDO GUO Vukovar</item>
      <item>IMETAK PLASMAN d.o.o., OIB 93364702620, J.J. Strossmayera 7,32270 Županja</item>
      <item>GRAD ŽUPANJA, OIB 60952110793, J.J. Strossmayera 1,32270 Županja</item>
    </izvorni_sadrzaj>
    <derivirana_varijabla naziv="DomainObject.Predmet.SudioniciListAdressOIB_1">
      <item>VELIKI KRAJ društvo s ograničenom odgovornošću za građevinarstvo i trgovinu, OIB 98522941405, Franje Kuhača 5,32270 Županja</item>
      <item>RH MF POREZNA UPRAVA VUKOVAR, OIB 18683136487</item>
      <item>Ivo Mijoč, OIB 15425129018, Andrije Hebranga 73,31000 Osijek</item>
      <item>ŽDO GUO Vukovar</item>
      <item>IMETAK PLASMAN d.o.o., OIB 93364702620, J.J. Strossmayera 7,32270 Županja</item>
      <item>GRAD ŽUPANJA, OIB 60952110793, J.J. Strossmayera 1,32270 Županja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98522941405</item>
      <item>, OIB 18683136487</item>
      <item>, OIB 15425129018</item>
      <item>, OIB null</item>
      <item>, OIB 93364702620</item>
      <item>, OIB 60952110793</item>
    </izvorni_sadrzaj>
    <derivirana_varijabla naziv="DomainObject.Predmet.SudioniciListNazivOIB_1">
      <item>, OIB 98522941405</item>
      <item>, OIB 18683136487</item>
      <item>, OIB 15425129018</item>
      <item>, OIB null</item>
      <item>, OIB 93364702620</item>
      <item>, OIB 60952110793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Mijoč, OIB 15425129018, Andrije Hebranga 73, 31000 Osijek</item>
    </izvorni_sadrzaj>
    <derivirana_varijabla naziv="DomainObject.Predmet.StecajniUpraviteljiListAddressOIB_1">
      <item>Ivo Mijoč, OIB 15425129018, Andrije Hebranga 73,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1658B3-95B8-4681-AC5C-B79B1952ED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1751</properties:Words>
  <properties:Characters>10328</properties:Characters>
  <properties:Lines>200</properties:Lines>
  <properties:Paragraphs>32</properties:Paragraphs>
  <properties:TotalTime>73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3 P-131/10-19</vt:lpstr>
    </vt:vector>
  </properties:TitlesOfParts>
  <properties:LinksUpToDate>false</properties:LinksUpToDate>
  <properties:CharactersWithSpaces>12207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2018-03-29T11:36:00Z</dcterms:created>
  <dc:creator>sban</dc:creator>
  <cp:lastModifiedBy>Elizabeta Đeke</cp:lastModifiedBy>
  <cp:lastPrinted>2018-03-29T08:28:00Z</cp:lastPrinted>
  <dcterms:modified xmlns:xsi="http://www.w3.org/2001/XMLSchema-instance" xsi:type="dcterms:W3CDTF">2018-03-30T06:18:00Z</dcterms:modified>
  <cp:revision>8</cp:revision>
  <dc:title>3 P-131/10-19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FINI 30.3..docx)</vt:lpwstr>
  </prop:property>
  <prop:property name="CC_coloring" pid="4" fmtid="{D5CDD505-2E9C-101B-9397-08002B2CF9AE}">
    <vt:bool>false</vt:bool>
  </prop:property>
  <prop:property name="BrojStranica" pid="5" fmtid="{D5CDD505-2E9C-101B-9397-08002B2CF9AE}">
    <vt:i4>5</vt:i4>
  </prop:property>
</prop:Properties>
</file>