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5e9c" w14:paraId="fd55e9c" w:rsidRDefault="00154F89" w:rsidP="00910611" w:rsidR="00154F8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4F89" w:rsidP="00910611" w:rsidR="00154F89">
      <w:r>
        <w:rPr>
          <w:rFonts w:eastAsia="MS Mincho"/>
        </w:rPr>
        <w:t>REPUBLIKA HRVATSKA</w:t>
      </w:r>
    </w:p>
    <w:p w:rsidRDefault="00154F89" w:rsidP="00910611" w:rsidR="00154F89">
      <w:r>
        <w:rPr>
          <w:rFonts w:eastAsia="MS Mincho"/>
        </w:rPr>
        <w:t>TRGOVAČKI SUD U RIJECI</w:t>
      </w:r>
    </w:p>
    <w:p w:rsidRDefault="00154F89" w:rsidP="00154F89" w:rsidR="008E6656">
      <w:pPr>
        <w:rPr>
          <w:bCs/>
        </w:rPr>
      </w:pPr>
      <w:r>
        <w:rPr>
          <w:rFonts w:eastAsia="MS Mincho"/>
        </w:rPr>
        <w:t xml:space="preserve">      Rijeka, Zadarska 1 i 3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8965DC" w:rsidP="008965DC" w:rsidR="008965DC" w:rsidRPr="000B7560">
      <w:pPr>
        <w:jc w:val="both"/>
      </w:pPr>
    </w:p>
    <w:p w:rsidRDefault="00A71FB8" w:rsidP="00A71FB8" w:rsidR="00A71FB8" w:rsidRPr="000B7560">
      <w:pPr>
        <w:autoSpaceDE w:val="false"/>
        <w:autoSpaceDN w:val="false"/>
        <w:adjustRightInd w:val="false"/>
        <w:jc w:val="both"/>
      </w:pPr>
      <w:r w:rsidRPr="000B7560">
        <w:tab/>
      </w:r>
      <w:r w:rsidRPr="000B756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357837">
        <w:rPr>
          <w:rFonts w:eastAsiaTheme="minorHAnsi"/>
          <w:lang w:eastAsia="en-US"/>
        </w:rPr>
        <w:t>PLAN B DESIGN jednostavno društvo s ograničenom odgovornošću za trgovinu i usluge Rijeka (Grad Rijeka), Bože Starca Jurićeva 13</w:t>
      </w:r>
      <w:r w:rsidR="00357837">
        <w:t xml:space="preserve">, OIB </w:t>
      </w:r>
      <w:r w:rsidR="00357837">
        <w:rPr>
          <w:rFonts w:eastAsiaTheme="minorHAnsi"/>
          <w:lang w:eastAsia="en-US"/>
        </w:rPr>
        <w:t>79160386183, MBS: 040338993</w:t>
      </w:r>
      <w:r w:rsidRPr="000B7560">
        <w:t>, dana 2</w:t>
      </w:r>
      <w:r w:rsidR="00366CD5">
        <w:t>7</w:t>
      </w:r>
      <w:r w:rsidRPr="000B7560">
        <w:t xml:space="preserve">. veljače 2017.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D61648" w:rsidP="00D61648" w:rsidR="00D61648" w:rsidRPr="000B7560">
      <w:pPr>
        <w:ind w:firstLine="1418"/>
        <w:jc w:val="both"/>
      </w:pPr>
      <w:r w:rsidRPr="0049345F">
        <w:t xml:space="preserve">Privremenom stečajnom upravitelju </w:t>
      </w:r>
      <w:r w:rsidR="0049345F" w:rsidRPr="0049345F">
        <w:t>Milanu Macura, OIB: 25991506239, Šibenik, Stjepana Radića 24</w:t>
      </w:r>
      <w:r w:rsidR="0073588E" w:rsidRPr="0049345F">
        <w:t xml:space="preserve">, određuje se jednokratna nagrada za poslove obavljene u prethodnom postupku u iznosu </w:t>
      </w:r>
      <w:r w:rsidR="00A972F7" w:rsidRPr="0049345F">
        <w:t xml:space="preserve">od </w:t>
      </w:r>
      <w:r w:rsidR="00A71FB8" w:rsidRPr="0049345F">
        <w:t>4.000,00</w:t>
      </w:r>
      <w:r w:rsidR="00EF1D21" w:rsidRPr="0049345F">
        <w:t xml:space="preserve"> kn </w:t>
      </w:r>
      <w:r w:rsidRPr="0049345F">
        <w:t>u bruto iznosu, to jest iznosu prije odbitka</w:t>
      </w:r>
      <w:r w:rsidRPr="000B7560">
        <w:t xml:space="preserve"> pripadajućih doprinosa iz osnovice, poreza ili drugih naknada.</w:t>
      </w:r>
      <w:r w:rsidR="00B17D82" w:rsidRPr="000B7560">
        <w:t xml:space="preserve"> </w:t>
      </w: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49345F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357837">
        <w:t>451/2015</w:t>
      </w:r>
      <w:r w:rsidRPr="000B7560">
        <w:t>-</w:t>
      </w:r>
      <w:r w:rsidR="003D5A1C">
        <w:t>3</w:t>
      </w:r>
      <w:r w:rsidRPr="000B7560">
        <w:t xml:space="preserve"> </w:t>
      </w:r>
      <w:r w:rsidR="0073588E" w:rsidRPr="000B7560">
        <w:rPr>
          <w:bCs/>
        </w:rPr>
        <w:t xml:space="preserve">od </w:t>
      </w:r>
      <w:r w:rsidR="00357837">
        <w:t>26. rujna</w:t>
      </w:r>
      <w:r w:rsidRPr="000B7560">
        <w:t xml:space="preserve"> 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357837">
        <w:rPr>
          <w:rFonts w:eastAsiaTheme="minorHAnsi"/>
          <w:lang w:eastAsia="en-US"/>
        </w:rPr>
        <w:t>PLAN B DESIGN jednostavno društvo s ograničenom odgovornošću za trgovinu i usluge Rijeka (Grad Rijeka), Bože Starca Jurićeva 13</w:t>
      </w:r>
      <w:r w:rsidR="00357837">
        <w:t xml:space="preserve">, OIB </w:t>
      </w:r>
      <w:r w:rsidR="00357837">
        <w:rPr>
          <w:rFonts w:eastAsiaTheme="minorHAnsi"/>
          <w:lang w:eastAsia="en-US"/>
        </w:rPr>
        <w:t>79160386183, MBS: 040338993</w:t>
      </w:r>
      <w:r w:rsidRPr="000B7560">
        <w:t xml:space="preserve">, a rješenjem </w:t>
      </w:r>
      <w:r w:rsidR="00245085" w:rsidRPr="000B7560">
        <w:t>p</w:t>
      </w:r>
      <w:r w:rsidRPr="000B7560">
        <w:t>osl.br. 14 St-</w:t>
      </w:r>
      <w:r w:rsidR="00357837">
        <w:t>4</w:t>
      </w:r>
      <w:r w:rsidR="0049345F">
        <w:t>51</w:t>
      </w:r>
      <w:r w:rsidR="00A71FB8" w:rsidRPr="000B7560">
        <w:t>/201</w:t>
      </w:r>
      <w:r w:rsidR="00357837">
        <w:t>5</w:t>
      </w:r>
      <w:r w:rsidR="00A71FB8" w:rsidRPr="000B7560">
        <w:t>-</w:t>
      </w:r>
      <w:r w:rsidR="00357837">
        <w:t>8</w:t>
      </w:r>
      <w:r w:rsidR="00A71FB8" w:rsidRPr="000B7560">
        <w:t xml:space="preserve"> od </w:t>
      </w:r>
      <w:r w:rsidR="00357837">
        <w:t>9. studenoga</w:t>
      </w:r>
      <w:r w:rsidRPr="000B7560">
        <w:t xml:space="preserve"> 2016. godine</w:t>
      </w:r>
      <w:r w:rsidR="0073588E" w:rsidRPr="000B7560">
        <w:rPr>
          <w:bCs/>
        </w:rPr>
        <w:t xml:space="preserve"> je imenovan privremeni </w:t>
      </w:r>
      <w:r w:rsidR="0073588E" w:rsidRPr="0049345F">
        <w:rPr>
          <w:bCs/>
        </w:rPr>
        <w:t xml:space="preserve">stečajni upravitelj </w:t>
      </w:r>
      <w:r w:rsidR="0049345F" w:rsidRPr="0049345F">
        <w:t>Milan Macura, OIB: 25991506239, Šibenik, Stjepana Radića 24</w:t>
      </w:r>
      <w:r w:rsidR="0073588E" w:rsidRPr="0049345F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357837">
        <w:rPr>
          <w:bCs/>
        </w:rPr>
        <w:t>12. prosinca 2016</w:t>
      </w:r>
      <w:r w:rsidR="005562D0" w:rsidRPr="000B7560">
        <w:rPr>
          <w:bCs/>
        </w:rPr>
        <w:t xml:space="preserve">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482343" w:rsidP="00482343" w:rsidR="00482343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</w:t>
      </w:r>
      <w:r w:rsidR="00245085" w:rsidRPr="000B7560">
        <w:rPr>
          <w:bCs/>
        </w:rPr>
        <w:t xml:space="preserve">dalje: SZ, </w:t>
      </w:r>
      <w:r w:rsidRPr="000B7560">
        <w:rPr>
          <w:bCs/>
        </w:rPr>
        <w:t>objavljen u NN 71/15)</w:t>
      </w:r>
      <w:r w:rsidRPr="000B7560">
        <w:t xml:space="preserve"> </w:t>
      </w:r>
      <w:r w:rsidR="00A71FB8" w:rsidRPr="000B7560">
        <w:t xml:space="preserve">u svezi sa člankom 119. stavak 6. SZ-a, </w:t>
      </w:r>
      <w:r w:rsidRPr="000B7560">
        <w:t>v</w:t>
      </w:r>
      <w:r w:rsidR="00245085" w:rsidRPr="000B7560">
        <w:t>aljalo je riješiti kao u točki I. izreke, a na temelju članka 128. stavak 9. SZ-a kao u točki II. izreke.</w:t>
      </w:r>
    </w:p>
    <w:p w:rsidRDefault="000B7560" w:rsidP="00482343" w:rsidR="000B7560" w:rsidRPr="000B7560">
      <w:pPr>
        <w:jc w:val="both"/>
      </w:pPr>
      <w:r w:rsidRPr="000B7560">
        <w:tab/>
      </w:r>
      <w:r w:rsidRPr="000B7560">
        <w:tab/>
        <w:t>Pri tome je privremenom stečajnom upravitelju priznato je 1</w:t>
      </w:r>
      <w:r w:rsidR="004B4CB8">
        <w:t>33</w:t>
      </w:r>
      <w:r w:rsidRPr="000B7560">
        <w:t xml:space="preserve">,25 kn naknade troškova na temelju pisanoga, obrazloženoga i dokumentiranoga izvješća privremenog stečajnog upravitelja, pri čemu se od navedenog iznosa </w:t>
      </w:r>
      <w:r w:rsidR="004B4CB8">
        <w:t>7</w:t>
      </w:r>
      <w:r w:rsidRPr="000B7560">
        <w:t xml:space="preserve">0,00 kn odnosi na upravne pristojbe, </w:t>
      </w:r>
      <w:r w:rsidR="004B4CB8">
        <w:t>9</w:t>
      </w:r>
      <w:r w:rsidRPr="000B7560">
        <w:t>,50 kn na poštarinu, te 53,75 kn na naknadu Financijske agencije.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A71FB8" w:rsidRPr="000B7560">
        <w:t>2</w:t>
      </w:r>
      <w:r w:rsidR="00366CD5">
        <w:t>7</w:t>
      </w:r>
      <w:r w:rsidR="00A71FB8" w:rsidRPr="000B7560">
        <w:t>. veljače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0B7560">
        <w:t>2</w:t>
      </w:r>
      <w:r w:rsidR="00366CD5">
        <w:t>7</w:t>
      </w:r>
      <w:r w:rsidR="00245085" w:rsidRPr="000B7560">
        <w:t>. veljače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2E6F" w:rsidR="00182E6F">
      <w:r>
        <w:separator/>
      </w:r>
    </w:p>
  </w:endnote>
  <w:endnote w:id="0" w:type="continuationSeparator">
    <w:p w:rsidRDefault="00182E6F" w:rsidR="00182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4F8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2E6F" w:rsidR="00182E6F">
      <w:r>
        <w:separator/>
      </w:r>
    </w:p>
  </w:footnote>
  <w:footnote w:id="0" w:type="continuationSeparator">
    <w:p w:rsidRDefault="00182E6F" w:rsidR="00182E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357837">
      <w:t>451/2015</w:t>
    </w:r>
    <w:r w:rsidR="008E6656">
      <w:t>-15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7560"/>
    <w:rsid w:val="000D0E95"/>
    <w:rsid w:val="00154F89"/>
    <w:rsid w:val="001622F6"/>
    <w:rsid w:val="00182E6F"/>
    <w:rsid w:val="00191C72"/>
    <w:rsid w:val="001C05C1"/>
    <w:rsid w:val="001D5070"/>
    <w:rsid w:val="001E3197"/>
    <w:rsid w:val="00245085"/>
    <w:rsid w:val="00274354"/>
    <w:rsid w:val="002A4238"/>
    <w:rsid w:val="002D3728"/>
    <w:rsid w:val="0031745B"/>
    <w:rsid w:val="00357837"/>
    <w:rsid w:val="00366CD5"/>
    <w:rsid w:val="00370F67"/>
    <w:rsid w:val="003A38C8"/>
    <w:rsid w:val="003B2888"/>
    <w:rsid w:val="003C151A"/>
    <w:rsid w:val="003D5A1C"/>
    <w:rsid w:val="00424E14"/>
    <w:rsid w:val="00482343"/>
    <w:rsid w:val="0049345F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67F75"/>
    <w:rsid w:val="00681D35"/>
    <w:rsid w:val="00684993"/>
    <w:rsid w:val="006F44F2"/>
    <w:rsid w:val="0070493E"/>
    <w:rsid w:val="0073588E"/>
    <w:rsid w:val="007922C9"/>
    <w:rsid w:val="00796152"/>
    <w:rsid w:val="0079743C"/>
    <w:rsid w:val="007F314C"/>
    <w:rsid w:val="00836559"/>
    <w:rsid w:val="008365EE"/>
    <w:rsid w:val="00836EE6"/>
    <w:rsid w:val="00866F36"/>
    <w:rsid w:val="008841C3"/>
    <w:rsid w:val="00885C20"/>
    <w:rsid w:val="00887C10"/>
    <w:rsid w:val="008965DC"/>
    <w:rsid w:val="008B0C51"/>
    <w:rsid w:val="008B16A3"/>
    <w:rsid w:val="008B384C"/>
    <w:rsid w:val="008C3F93"/>
    <w:rsid w:val="008E6656"/>
    <w:rsid w:val="009034BE"/>
    <w:rsid w:val="00927D8D"/>
    <w:rsid w:val="00953A18"/>
    <w:rsid w:val="009658EC"/>
    <w:rsid w:val="0098719A"/>
    <w:rsid w:val="009B0BD2"/>
    <w:rsid w:val="00A15995"/>
    <w:rsid w:val="00A30514"/>
    <w:rsid w:val="00A521BC"/>
    <w:rsid w:val="00A71FB8"/>
    <w:rsid w:val="00A972F7"/>
    <w:rsid w:val="00AE61BD"/>
    <w:rsid w:val="00AF3BFB"/>
    <w:rsid w:val="00B029EF"/>
    <w:rsid w:val="00B073DD"/>
    <w:rsid w:val="00B17D82"/>
    <w:rsid w:val="00C7136A"/>
    <w:rsid w:val="00C741AF"/>
    <w:rsid w:val="00CB6547"/>
    <w:rsid w:val="00CB6FCF"/>
    <w:rsid w:val="00CE58EB"/>
    <w:rsid w:val="00D06E23"/>
    <w:rsid w:val="00D201E2"/>
    <w:rsid w:val="00D3599D"/>
    <w:rsid w:val="00D42541"/>
    <w:rsid w:val="00D441BF"/>
    <w:rsid w:val="00D61648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4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F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F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F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F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54F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4F8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4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F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F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F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F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54F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4F8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St-451/2015</izvorni_sadrzaj>
    <derivirana_varijabla naziv="DomainObject.Predmet.OznakaBroj_1">St-451/2015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 B DESIGN j.d.o.o.  Rijeka</izvorni_sadrzaj>
    <derivirana_varijabla naziv="DomainObject.Predmet.ProtustrankaFormated_1">  PLAN B DESIGN j.d.o.o.  Rijeka</derivirana_varijabla>
  </DomainObject.Predmet.ProtustrankaFormated>
  <DomainObject.Predmet.ProtustrankaFormatedOIB>
    <izvorni_sadrzaj>  PLAN B DESIGN j.d.o.o.  Rijeka, OIB 79160386183</izvorni_sadrzaj>
    <derivirana_varijabla naziv="DomainObject.Predmet.ProtustrankaFormatedOIB_1">  PLAN B DESIGN j.d.o.o.  Rijeka, OIB 79160386183</derivirana_varijabla>
  </DomainObject.Predmet.ProtustrankaFormatedOIB>
  <DomainObject.Predmet.ProtustrankaFormatedWithAdress>
    <izvorni_sadrzaj> PLAN B DESIGN j.d.o.o.  Rijeka, Bože Starca Jurića 13, 51000 Rijeka</izvorni_sadrzaj>
    <derivirana_varijabla naziv="DomainObject.Predmet.ProtustrankaFormatedWithAdress_1"> PLAN B DESIGN j.d.o.o.  Rijeka, Bože Starca Jurića 13, 51000 Rijeka</derivirana_varijabla>
  </DomainObject.Predmet.ProtustrankaFormatedWithAdress>
  <DomainObject.Predmet.ProtustrankaFormatedWithAdressOIB>
    <izvorni_sadrzaj> PLAN B DESIGN j.d.o.o.  Rijeka, OIB 79160386183, Bože Starca Jurića 13, 51000 Rijeka</izvorni_sadrzaj>
    <derivirana_varijabla naziv="DomainObject.Predmet.ProtustrankaFormatedWithAdressOIB_1"> PLAN B DESIGN j.d.o.o.  Rijeka, OIB 79160386183, Bože Starca Jurića 13, 51000 Rijeka</derivirana_varijabla>
  </DomainObject.Predmet.ProtustrankaFormatedWithAdressOIB>
  <DomainObject.Predmet.ProtustrankaWithAdress>
    <izvorni_sadrzaj>PLAN B DESIGN j.d.o.o.  Rijeka Bože Starca Jurića 13, 51000 Rijeka</izvorni_sadrzaj>
    <derivirana_varijabla naziv="DomainObject.Predmet.ProtustrankaWithAdress_1">PLAN B DESIGN j.d.o.o.  Rijeka Bože Starca Jurića 13, 51000 Rijeka</derivirana_varijabla>
  </DomainObject.Predmet.ProtustrankaWithAdress>
  <DomainObject.Predmet.ProtustrankaWithAdressOIB>
    <izvorni_sadrzaj>PLAN B DESIGN j.d.o.o.  Rijeka, OIB 79160386183, Bože Starca Jurića 13, 51000 Rijeka</izvorni_sadrzaj>
    <derivirana_varijabla naziv="DomainObject.Predmet.ProtustrankaWithAdressOIB_1">PLAN B DESIGN j.d.o.o.  Rijeka, OIB 79160386183, Bože Starca Jurića 13, 51000 Rijeka</derivirana_varijabla>
  </DomainObject.Predmet.ProtustrankaWithAdressOIB>
  <DomainObject.Predmet.ProtustrankaNazivFormated>
    <izvorni_sadrzaj>PLAN B DESIGN j.d.o.o.  Rijeka</izvorni_sadrzaj>
    <derivirana_varijabla naziv="DomainObject.Predmet.ProtustrankaNazivFormated_1">PLAN B DESIGN j.d.o.o.  Rijeka</derivirana_varijabla>
  </DomainObject.Predmet.ProtustrankaNazivFormated>
  <DomainObject.Predmet.ProtustrankaNazivFormatedOIB>
    <izvorni_sadrzaj>PLAN B DESIGN j.d.o.o.  Rijeka, OIB 79160386183</izvorni_sadrzaj>
    <derivirana_varijabla naziv="DomainObject.Predmet.ProtustrankaNazivFormatedOIB_1">PLAN B DESIGN j.d.o.o.  Rijeka, OIB 79160386183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PLAN B DESIGN j.d.o.o.  Rijeka</item>
    </izvorni_sadrzaj>
    <derivirana_varijabla naziv="DomainObject.Predmet.ProtuStrankaListFormated_1">
      <item>PLAN B DESIGN j.d.o.o.  Rijeka</item>
    </derivirana_varijabla>
  </DomainObject.Predmet.ProtuStrankaListFormated>
  <DomainObject.Predmet.ProtuStrankaListFormatedOIB>
    <izvorni_sadrzaj>
      <item>PLAN B DESIGN j.d.o.o.  Rijeka, OIB 79160386183</item>
    </izvorni_sadrzaj>
    <derivirana_varijabla naziv="DomainObject.Predmet.ProtuStrankaListFormatedOIB_1">
      <item>PLAN B DESIGN j.d.o.o.  Rijeka, OIB 79160386183</item>
    </derivirana_varijabla>
  </DomainObject.Predmet.ProtuStrankaListFormatedOIB>
  <DomainObject.Predmet.ProtuStrankaListFormatedWithAdress>
    <izvorni_sadrzaj>
      <item>PLAN B DESIGN j.d.o.o.  Rijeka, Bože Starca Jurića 13, 51000 Rijeka</item>
    </izvorni_sadrzaj>
    <derivirana_varijabla naziv="DomainObject.Predmet.ProtuStrankaListFormatedWithAdress_1">
      <item>PLAN B DESIGN j.d.o.o.  Rijeka, Bože Starca Jurića 13, 51000 Rijeka</item>
    </derivirana_varijabla>
  </DomainObject.Predmet.ProtuStrankaListFormatedWithAdress>
  <DomainObject.Predmet.ProtuStrankaListFormatedWithAdressOIB>
    <izvorni_sadrzaj>
      <item>PLAN B DESIGN j.d.o.o.  Rijeka, OIB 79160386183, Bože Starca Jurića 13, 51000 Rijeka</item>
    </izvorni_sadrzaj>
    <derivirana_varijabla naziv="DomainObject.Predmet.ProtuStrankaListFormatedWithAdressOIB_1">
      <item>PLAN B DESIGN j.d.o.o.  Rijeka, OIB 79160386183, Bože Starca Jurića 13, 51000 Rijeka</item>
    </derivirana_varijabla>
  </DomainObject.Predmet.ProtuStrankaListFormatedWithAdressOIB>
  <DomainObject.Predmet.ProtuStrankaListNazivFormated>
    <izvorni_sadrzaj>
      <item>PLAN B DESIGN j.d.o.o.  Rijeka</item>
    </izvorni_sadrzaj>
    <derivirana_varijabla naziv="DomainObject.Predmet.ProtuStrankaListNazivFormated_1">
      <item>PLAN B DESIGN j.d.o.o.  Rijeka</item>
    </derivirana_varijabla>
  </DomainObject.Predmet.ProtuStrankaListNazivFormated>
  <DomainObject.Predmet.ProtuStrankaListNazivFormatedOIB>
    <izvorni_sadrzaj>
      <item>PLAN B DESIGN j.d.o.o.  Rijeka, OIB 79160386183</item>
    </izvorni_sadrzaj>
    <derivirana_varijabla naziv="DomainObject.Predmet.ProtuStrankaListNazivFormatedOIB_1">
      <item>PLAN B DESIGN j.d.o.o.  Rijeka, OIB 79160386183</item>
    </derivirana_varijabla>
  </DomainObject.Predmet.ProtuStrankaListNazivFormatedOIB>
  <DomainObject.Predmet.OstaliListFormated>
    <izvorni_sadrzaj>
      <item>Davor Dražić</item>
    </izvorni_sadrzaj>
    <derivirana_varijabla naziv="DomainObject.Predmet.OstaliListFormated_1">
      <item>Davor Dražić</item>
    </derivirana_varijabla>
  </DomainObject.Predmet.OstaliListFormated>
  <DomainObject.Predmet.OstaliListFormatedOIB>
    <izvorni_sadrzaj>
      <item>Davor Dražić</item>
    </izvorni_sadrzaj>
    <derivirana_varijabla naziv="DomainObject.Predmet.OstaliListFormatedOIB_1">
      <item>Davor Dražić</item>
    </derivirana_varijabla>
  </DomainObject.Predmet.OstaliListFormatedOIB>
  <DomainObject.Predmet.OstaliListFormatedWithAdress>
    <izvorni_sadrzaj>
      <item>Davor Dražić, Plan B Design j.d.o.o., B. Starca Jurićeva 13, 51000 Rijeka</item>
    </izvorni_sadrzaj>
    <derivirana_varijabla naziv="DomainObject.Predmet.OstaliListFormatedWithAdress_1">
      <item>Davor Dražić, Plan B Design j.d.o.o., B. Starca Jurićeva 13, 51000 Rijeka</item>
    </derivirana_varijabla>
  </DomainObject.Predmet.OstaliListFormatedWithAdress>
  <DomainObject.Predmet.OstaliListFormatedWithAdressOIB>
    <izvorni_sadrzaj>
      <item>Davor Dražić, Plan B Design j.d.o.o., B. Starca Jurićeva 13, 51000 Rijeka</item>
    </izvorni_sadrzaj>
    <derivirana_varijabla naziv="DomainObject.Predmet.OstaliListFormatedWithAdressOIB_1">
      <item>Davor Dražić, Plan B Design j.d.o.o., B. Starca Jurićeva 13, 51000 Rijeka</item>
    </derivirana_varijabla>
  </DomainObject.Predmet.OstaliListFormatedWithAdressOIB>
  <DomainObject.Predmet.OstaliListNazivFormated>
    <izvorni_sadrzaj>
      <item>Davor Dražić</item>
    </izvorni_sadrzaj>
    <derivirana_varijabla naziv="DomainObject.Predmet.OstaliListNazivFormated_1">
      <item>Davor Dražić</item>
    </derivirana_varijabla>
  </DomainObject.Predmet.OstaliListNazivFormated>
  <DomainObject.Predmet.OstaliListNazivFormatedOIB>
    <izvorni_sadrzaj>
      <item>Davor Dražić</item>
    </izvorni_sadrzaj>
    <derivirana_varijabla naziv="DomainObject.Predmet.OstaliListNazivFormatedOIB_1">
      <item>Davor Dražić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PLAN B DESIGN j.d.o.o.  Rijeka</izvorni_sadrzaj>
    <derivirana_varijabla naziv="DomainObject.Predmet.ProtustrankaIDrugi_1">PLAN B DESIGN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PLAN B DESIGN j.d.o.o.  Rijeka, OIB 79160386183, Bože Starca Jurića 13, 51000 Rijeka</izvorni_sadrzaj>
    <derivirana_varijabla naziv="DomainObject.Predmet.ProtustrankaIDrugiAdressOIB_1">PLAN B DESIGN j.d.o.o.  Rijeka, OIB 79160386183, Bože Starca Jurića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PLAN B DESIGN j.d.o.o.  Rijeka</item>
      <item>Davor Dražić</item>
    </izvorni_sadrzaj>
    <derivirana_varijabla naziv="DomainObject.Predmet.SudioniciListNaziv_1">
      <item>FINA  Rijeka</item>
      <item>PLAN B DESIGN j.d.o.o.  Rijeka</item>
      <item>Davor Dražić</item>
    </derivirana_varijabla>
  </DomainObject.Predmet.SudioniciListNaziv>
  <DomainObject.Predmet.SudioniciListAdressOIB>
    <izvorni_sadrzaj>
      <item>FINA  Rijeka, OIB 85821130368, Frana Kurelca 8,51000 Rijeka</item>
      <item>PLAN B DESIGN j.d.o.o.  Rijeka, OIB 79160386183, Bože Starca Jurića 13,51000 Rijeka</item>
      <item>Davor Dražić, Plan B Design j.d.o.o., B. Starca Jurićeva 13,51000 Rijeka</item>
    </izvorni_sadrzaj>
    <derivirana_varijabla naziv="DomainObject.Predmet.SudioniciListAdressOIB_1">
      <item>FINA  Rijeka, OIB 85821130368, Frana Kurelca 8,51000 Rijeka</item>
      <item>PLAN B DESIGN j.d.o.o.  Rijeka, OIB 79160386183, Bože Starca Jurića 13,51000 Rijeka</item>
      <item>Davor Dražić, Plan B Design j.d.o.o., B. Starca Jurićeva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79160386183</item>
      <item>, OIB null</item>
    </izvorni_sadrzaj>
    <derivirana_varijabla naziv="DomainObject.Predmet.SudioniciListNazivOIB_1">
      <item>, OIB 85821130368</item>
      <item>, OIB 79160386183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411</properties:Words>
  <properties:Characters>2187</properties:Characters>
  <properties:Lines>56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2017-02-27T07:45:00Z</dcterms:created>
  <dc:creator>M San Grupa</dc:creator>
  <cp:lastModifiedBy>Danijela Fumić</cp:lastModifiedBy>
  <cp:lastPrinted>2017-02-27T07:45:00Z</cp:lastPrinted>
  <dcterms:modified xmlns:xsi="http://www.w3.org/2001/XMLSchema-instance" xsi:type="dcterms:W3CDTF">2017-02-27T07:46:00Z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