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c304" w14:paraId="d74c304" w:rsidRDefault="007E5629" w:rsidP="007E5629" w:rsidR="007E5629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proofErr w:type="spellStart"/>
      <w:r>
        <w:rPr>
          <w:b/>
        </w:rPr>
        <w:t>Posl</w:t>
      </w:r>
      <w:proofErr w:type="spellEnd"/>
      <w:r>
        <w:rPr>
          <w:b/>
        </w:rPr>
        <w:t>. br. 18 St-</w:t>
      </w:r>
      <w:r w:rsidR="00AF2302">
        <w:rPr>
          <w:b/>
        </w:rPr>
        <w:t>375/2017</w:t>
      </w:r>
    </w:p>
    <w:p w:rsidRDefault="007E5629" w:rsidP="007E5629" w:rsidR="007E5629">
      <w:pPr>
        <w:jc w:val="both"/>
        <w:rPr>
          <w:b/>
        </w:rPr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7E5629" w:rsidP="007E5629" w:rsidR="007E5629">
      <w:pPr>
        <w:jc w:val="both"/>
        <w:rPr>
          <w:b/>
        </w:rPr>
      </w:pPr>
      <w:r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629" w:rsidP="007E5629" w:rsidR="007E5629">
      <w:pPr>
        <w:jc w:val="both"/>
        <w:rPr>
          <w:b/>
        </w:rPr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REPUBLIKA HRVATSKA</w:t>
      </w:r>
    </w:p>
    <w:p w:rsidRDefault="007E5629" w:rsidP="007E5629" w:rsidR="007E5629">
      <w:pPr>
        <w:jc w:val="both"/>
        <w:rPr>
          <w:b/>
        </w:rPr>
      </w:pPr>
      <w:r>
        <w:rPr>
          <w:b/>
        </w:rPr>
        <w:t>TRGOVAČKI SUD U SPLITU</w:t>
      </w:r>
    </w:p>
    <w:p w:rsidRDefault="007E5629" w:rsidP="007E5629" w:rsidR="007E562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7E5629" w:rsidP="007E5629" w:rsidR="007E5629">
      <w:pPr>
        <w:jc w:val="right"/>
        <w:rPr>
          <w:b/>
        </w:rPr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REPUBLIKA HRVATSKA</w:t>
      </w:r>
    </w:p>
    <w:p w:rsidRDefault="007E5629" w:rsidP="007E5629" w:rsidR="007E5629">
      <w:pPr>
        <w:jc w:val="center"/>
        <w:rPr>
          <w:b/>
        </w:rPr>
      </w:pPr>
      <w:r>
        <w:rPr>
          <w:b/>
        </w:rPr>
        <w:t>RJEŠENJE</w:t>
      </w:r>
    </w:p>
    <w:p w:rsidRDefault="007E5629" w:rsidP="007E5629" w:rsidR="007E5629">
      <w:pPr>
        <w:jc w:val="both"/>
      </w:pPr>
    </w:p>
    <w:p w:rsidRDefault="007E5629" w:rsidP="007E5629" w:rsidR="007E5629">
      <w:pPr>
        <w:ind w:firstLine="708"/>
        <w:jc w:val="both"/>
      </w:pPr>
      <w:r>
        <w:t xml:space="preserve">Trgovački sud u Splitu, po stečajnom sucu Katarini </w:t>
      </w:r>
      <w:proofErr w:type="spellStart"/>
      <w:r>
        <w:t>Franković</w:t>
      </w:r>
      <w:proofErr w:type="spellEnd"/>
      <w:r>
        <w:t xml:space="preserve"> u prethodnom postupku radi utvrđivanja pretpostavki za otvaranje stečajnog postupka nad dužnikom </w:t>
      </w:r>
      <w:r w:rsidR="00AF2302">
        <w:t xml:space="preserve">BODY BALANCE društvo s ograničenom odgovornošću,  za trgovinu i usluge, Put </w:t>
      </w:r>
      <w:proofErr w:type="spellStart"/>
      <w:r w:rsidR="00AF2302">
        <w:t>Radoševca</w:t>
      </w:r>
      <w:proofErr w:type="spellEnd"/>
      <w:r w:rsidR="00AF2302">
        <w:t xml:space="preserve"> 34, Split, OIB: 19908992119, MBS: 060347573</w:t>
      </w:r>
      <w:r>
        <w:t>, dana 26. veljače 2018.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r i j e š i o    j e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1. </w:t>
      </w:r>
      <w:r>
        <w:tab/>
        <w:t xml:space="preserve">Pozivaju se osobe koje imaju pravni interes da se provede stečajni postupak nad dužnikom </w:t>
      </w:r>
      <w:r w:rsidR="00344599">
        <w:t xml:space="preserve">BODY BALANCE društvo s ograničenom odgovornošću,  za trgovinu i usluge, Put </w:t>
      </w:r>
      <w:proofErr w:type="spellStart"/>
      <w:r w:rsidR="00344599">
        <w:t>Radoševca</w:t>
      </w:r>
      <w:proofErr w:type="spellEnd"/>
      <w:r w:rsidR="00344599">
        <w:t xml:space="preserve"> 34, Split, OIB: 19908992119, MBS: 060347573</w:t>
      </w:r>
      <w:r>
        <w:t>, da u roku od 15 dana solidarno uplate na sudski depozit ovog suda br. HR1623900011300000664, otvoren kod Hrvatske poštanske banke d.d. Zagreb, pozivom na broj 10-</w:t>
      </w:r>
      <w:r w:rsidR="00344599">
        <w:t>375</w:t>
      </w:r>
      <w:r w:rsidR="000F58AD">
        <w:t>17</w:t>
      </w:r>
      <w:r>
        <w:t>, model 02,  iznos od 20.000,00 kuna na ime predujma za pokriće troškova kako prethodnog tako i otvorenog stečajnog postupka, te /da u istom roku potvrdu o uplati dostavi u sudski spis pozivom na posl.br. St-</w:t>
      </w:r>
      <w:r w:rsidR="00344599">
        <w:t>375</w:t>
      </w:r>
      <w:r w:rsidR="000F58AD">
        <w:t>/2017</w:t>
      </w:r>
      <w:r>
        <w:t xml:space="preserve">.  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7E5629" w:rsidP="007E5629" w:rsidR="007E5629">
      <w:pPr>
        <w:jc w:val="both"/>
      </w:pPr>
    </w:p>
    <w:p w:rsidRDefault="007E5629" w:rsidP="007E5629" w:rsidR="007E5629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7E5629" w:rsidP="007E5629" w:rsidR="007E5629">
      <w:pPr>
        <w:jc w:val="both"/>
      </w:pPr>
    </w:p>
    <w:p w:rsidRDefault="007E5629" w:rsidP="007E5629" w:rsidR="007E5629">
      <w:pPr>
        <w:jc w:val="center"/>
        <w:rPr>
          <w:b/>
        </w:rPr>
      </w:pPr>
    </w:p>
    <w:p w:rsidRDefault="000F58AD" w:rsidP="007E5629" w:rsidR="000F58AD">
      <w:pPr>
        <w:jc w:val="center"/>
        <w:rPr>
          <w:b/>
        </w:rPr>
      </w:pPr>
    </w:p>
    <w:p w:rsidRDefault="007E5629" w:rsidP="007E5629" w:rsidR="007E5629">
      <w:pPr>
        <w:jc w:val="center"/>
        <w:rPr>
          <w:b/>
        </w:rPr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O b r a z l o ž e n j e</w:t>
      </w:r>
    </w:p>
    <w:p w:rsidRDefault="007E5629" w:rsidP="007E5629" w:rsidR="007E5629">
      <w:pPr>
        <w:jc w:val="center"/>
      </w:pPr>
    </w:p>
    <w:p w:rsidRDefault="00AF2302" w:rsidP="00AF2302" w:rsidR="00AF2302">
      <w:pPr>
        <w:ind w:firstLine="708"/>
        <w:jc w:val="both"/>
      </w:pPr>
      <w:r>
        <w:t xml:space="preserve">Predlagatelj Financijska agencija, RC Split je prijedlogom zaprimljenim na Trgovačkom sudu u Splitu, dana 23. ožujka 2017. godine predložio otvaranje stečajnog postupka nad dužnikom BODY BALANCE društvo s ograničenom odgovornošću,  za trgovinu i usluge, Put </w:t>
      </w:r>
      <w:proofErr w:type="spellStart"/>
      <w:r>
        <w:t>Radoševca</w:t>
      </w:r>
      <w:proofErr w:type="spellEnd"/>
      <w:r>
        <w:t xml:space="preserve"> 34, Split, OIB: 19908992119, MBS: 060347573. U prijedlogu se u bitnome navodi da temeljem čl. 110. st. 1. SZ-a podnosi prijedlog, te da na dan 16.03.2017.g. dužnik ima u očevidniku redoslijeda osnova za plaćanje evidentirane osnove za plaćanje u neprekinutom razdoblju od 120 dana u ukupnom iznosu od 83.272,23 kuna u koji iznos je uračunata kamata i naknada predlagatelja za provedbu ovrhe na novčanim sredstvima. Navodi se da dužnik ima jednog zaposlenog, te ima otvoren račun kod Privredne banke Zagreb d.d.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Kako je predlagatelj učinio vjerojatnim postojanje stečajnog razloga, to je rješenjem ovog suda posl.br. St-</w:t>
      </w:r>
      <w:r w:rsidR="00344599">
        <w:t>375</w:t>
      </w:r>
      <w:r w:rsidR="000F58AD">
        <w:t xml:space="preserve">/2017 od </w:t>
      </w:r>
      <w:r w:rsidR="00344599">
        <w:t>18. siječnja 2018</w:t>
      </w:r>
      <w:r>
        <w:t>.g. pokrenut prethodni postupak radi utvrđivanja uvjeta za otvaranje stečajnog postupka i zakazano ročište  na koje su pozvani predlagatelj, FINA, dužnik, zastupnik po zakonu dužnika.</w:t>
      </w:r>
    </w:p>
    <w:p w:rsidRDefault="007E5629" w:rsidP="007E5629" w:rsidR="007E5629">
      <w:pPr>
        <w:jc w:val="both"/>
      </w:pPr>
    </w:p>
    <w:p w:rsidRDefault="007E5629" w:rsidP="007E5629" w:rsidR="007E5629">
      <w:pPr>
        <w:ind w:firstLine="708"/>
        <w:jc w:val="both"/>
      </w:pPr>
      <w:r>
        <w:t xml:space="preserve">Na ročište dana </w:t>
      </w:r>
      <w:r w:rsidR="00344599">
        <w:t>26. veljače</w:t>
      </w:r>
      <w:r>
        <w:t xml:space="preserve"> 2018.g. </w:t>
      </w:r>
      <w:r w:rsidR="00344599">
        <w:t>ni</w:t>
      </w:r>
      <w:r w:rsidR="000F58AD">
        <w:t xml:space="preserve">je </w:t>
      </w:r>
      <w:r w:rsidR="00344599">
        <w:t xml:space="preserve">pristupio </w:t>
      </w:r>
      <w:r>
        <w:t xml:space="preserve">zastupnik po zakonu dužnika niti je postupio prema točci IV. rješenja od </w:t>
      </w:r>
      <w:r w:rsidR="00344599">
        <w:t>18. siječnja 2018</w:t>
      </w:r>
      <w:r>
        <w:t xml:space="preserve">. god. Sud je službenim putem od Općinskog suda, zemljišno-knjižni odjel i Ministarstva unutarnjih poslova, PU Splitsko-dalmatinske zatražio podatke o imovini dužnika. Općinski sud i MUP su postupili po traženju suda, te je iz potvrde Općinskog suda u Splitu </w:t>
      </w:r>
      <w:r w:rsidR="000F58AD">
        <w:t xml:space="preserve">ZK odjel </w:t>
      </w:r>
      <w:r w:rsidR="00344599">
        <w:t>Split</w:t>
      </w:r>
      <w:r w:rsidR="000F58AD">
        <w:t xml:space="preserve"> </w:t>
      </w:r>
      <w:r>
        <w:t xml:space="preserve">vidljivo da dužnik nije upisan kao vlasnik nekretnina na području nadležnosti tog ZK odjela, dok je iz uvjerenja </w:t>
      </w:r>
      <w:r w:rsidR="000F58AD">
        <w:t xml:space="preserve">MUP-a </w:t>
      </w:r>
      <w:r>
        <w:t xml:space="preserve"> vidljivo da dužnik nije evidentiran kao vlasnik vozila.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Iz potvrde FINA od 23.02.2018.g. (</w:t>
      </w:r>
      <w:proofErr w:type="spellStart"/>
      <w:r>
        <w:t>l.s</w:t>
      </w:r>
      <w:proofErr w:type="spellEnd"/>
      <w:r>
        <w:t xml:space="preserve">. 30-31) je vidljivo da u Očevidniku redoslijeda osnova za plaćanje na dan izdavanja potvrde dužnik ima evidentirane ne izvršene osnove za plaćanje u neprekidnom razdoblju od </w:t>
      </w:r>
      <w:r w:rsidR="00344599">
        <w:t>463</w:t>
      </w:r>
      <w:r w:rsidR="000F58AD">
        <w:t xml:space="preserve"> </w:t>
      </w:r>
      <w:r>
        <w:t>dana. Kod stečajnog dužnika je stoga ispunjen stečajni razlog nesposobnosti za plaćanje.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</w:t>
      </w:r>
      <w:r>
        <w:lastRenderedPageBreak/>
        <w:t>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center"/>
        <w:rPr>
          <w:b/>
        </w:rPr>
      </w:pPr>
      <w:r>
        <w:rPr>
          <w:b/>
        </w:rPr>
        <w:t>U Splitu, 26. veljače 2018. godine</w:t>
      </w: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firstLine="708" w:left="4956"/>
        <w:rPr>
          <w:b/>
        </w:rPr>
      </w:pPr>
      <w:r>
        <w:rPr>
          <w:b/>
        </w:rPr>
        <w:t>Sudac:</w:t>
      </w:r>
    </w:p>
    <w:p w:rsidRDefault="007E5629" w:rsidP="007E5629" w:rsidR="007E5629">
      <w:pPr>
        <w:ind w:firstLine="708"/>
        <w:jc w:val="both"/>
        <w:rPr>
          <w:b/>
        </w:rPr>
      </w:pPr>
    </w:p>
    <w:p w:rsidRDefault="007E5629" w:rsidP="007E5629" w:rsidR="007E5629">
      <w:pPr>
        <w:ind w:left="5664"/>
        <w:jc w:val="both"/>
        <w:rPr>
          <w:b/>
        </w:rPr>
      </w:pPr>
      <w:r>
        <w:rPr>
          <w:b/>
        </w:rPr>
        <w:t xml:space="preserve">Katarina </w:t>
      </w:r>
      <w:proofErr w:type="spellStart"/>
      <w:r>
        <w:rPr>
          <w:b/>
        </w:rPr>
        <w:t>Franković</w:t>
      </w:r>
      <w:proofErr w:type="spellEnd"/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POUKA O PRAVNOM LIJEKU:</w:t>
      </w:r>
    </w:p>
    <w:p w:rsidRDefault="007E5629" w:rsidP="007E5629" w:rsidR="007E5629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jc w:val="both"/>
        <w:rPr>
          <w:b/>
        </w:rPr>
      </w:pPr>
      <w:r>
        <w:rPr>
          <w:b/>
        </w:rPr>
        <w:t>DN-a:</w:t>
      </w:r>
    </w:p>
    <w:p w:rsidRDefault="007E5629" w:rsidP="007E5629" w:rsidR="007E5629">
      <w:pPr>
        <w:jc w:val="both"/>
      </w:pPr>
      <w:r>
        <w:t>-</w:t>
      </w:r>
      <w:r>
        <w:tab/>
        <w:t>mrežna stranica e-oglasna ploča suda</w:t>
      </w:r>
    </w:p>
    <w:p w:rsidRDefault="007E5629" w:rsidP="007E5629" w:rsidR="007E5629">
      <w:pPr>
        <w:ind w:firstLine="708"/>
        <w:jc w:val="both"/>
      </w:pPr>
    </w:p>
    <w:p w:rsidRDefault="007E5629" w:rsidP="007E5629" w:rsidR="007E5629">
      <w:pPr>
        <w:ind w:firstLine="708"/>
        <w:jc w:val="both"/>
      </w:pPr>
    </w:p>
    <w:p w:rsidRDefault="00DF720F" w:rsidR="00DF720F"/>
    <w:sectPr w:rsidR="00DF7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629"/>
    <w:rsid w:val="000F58AD"/>
    <w:rsid w:val="00344599"/>
    <w:rsid w:val="007E5629"/>
    <w:rsid w:val="00887BC5"/>
    <w:rsid w:val="00AF2302"/>
    <w:rsid w:val="00D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62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6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6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62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6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6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0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2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5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9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BODY BALANCE društvo s ograničenom odgovornošću,  za trgovinu i usluge</izvorni_sadrzaj>
    <derivirana_varijabla naziv="DomainObject.Predmet.ProtustrankaFormated_1">  BODY BALANCE društvo s ograničenom odgovornošću,  za trgovinu i usluge</derivirana_varijabla>
  </DomainObject.Predmet.ProtustrankaFormated>
  <DomainObject.Predmet.ProtustrankaFormatedOIB>
    <izvorni_sadrzaj>  BODY BALANCE društvo s ograničenom odgovornošću,  za trgovinu i usluge, OIB 19908992119</izvorni_sadrzaj>
    <derivirana_varijabla naziv="DomainObject.Predmet.ProtustrankaFormatedOIB_1">  BODY BALANCE društvo s ograničenom odgovornošću,  za trgovinu i usluge, OIB 19908992119</derivirana_varijabla>
  </DomainObject.Predmet.ProtustrankaFormatedOIB>
  <DomainObject.Predmet.ProtustrankaFormatedWithAdress>
    <izvorni_sadrzaj> BODY BALANCE društvo s ograničenom odgovornošću,  za trgovinu i usluge, Put Radoševca 34, 21000 Split</izvorni_sadrzaj>
    <derivirana_varijabla naziv="DomainObject.Predmet.ProtustrankaFormatedWithAdress_1"> BODY BALANCE društvo s ograničenom odgovornošću,  za trgovinu i usluge, Put Radoševca 34, 21000 Split</derivirana_varijabla>
  </DomainObject.Predmet.ProtustrankaFormatedWithAdress>
  <DomainObject.Predmet.ProtustrankaFormatedWithAdressOIB>
    <izvorni_sadrzaj> BODY BALANCE društvo s ograničenom odgovornošću,  za trgovinu i usluge, OIB 19908992119, Put Radoševca 34, 21000 Split</izvorni_sadrzaj>
    <derivirana_varijabla naziv="DomainObject.Predmet.ProtustrankaFormatedWithAdressOIB_1"> BODY BALANCE društvo s ograničenom odgovornošću,  za trgovinu i usluge, OIB 19908992119, Put Radoševca 34, 21000 Split</derivirana_varijabla>
  </DomainObject.Predmet.ProtustrankaFormatedWithAdressOIB>
  <DomainObject.Predmet.ProtustrankaWithAdress>
    <izvorni_sadrzaj>BODY BALANCE društvo s ograničenom odgovornošću,  za trgovinu i usluge Put Radoševca 34, 21000 Split</izvorni_sadrzaj>
    <derivirana_varijabla naziv="DomainObject.Predmet.ProtustrankaWithAdress_1">BODY BALANCE društvo s ograničenom odgovornošću,  za trgovinu i usluge Put Radoševca 34, 21000 Split</derivirana_varijabla>
  </DomainObject.Predmet.ProtustrankaWithAdress>
  <DomainObject.Predmet.ProtustrankaWithAdressOIB>
    <izvorni_sadrzaj>BODY BALANCE društvo s ograničenom odgovornošću,  za trgovinu i usluge, OIB 19908992119, Put Radoševca 34, 21000 Split</izvorni_sadrzaj>
    <derivirana_varijabla naziv="DomainObject.Predmet.ProtustrankaWithAdressOIB_1">BODY BALANCE društvo s ograničenom odgovornošću,  za trgovinu i usluge, OIB 19908992119, Put Radoševca 34, 21000 Split</derivirana_varijabla>
  </DomainObject.Predmet.ProtustrankaWithAdressOIB>
  <DomainObject.Predmet.ProtustrankaNazivFormated>
    <izvorni_sadrzaj>BODY BALANCE društvo s ograničenom odgovornošću,  za trgovinu i usluge</izvorni_sadrzaj>
    <derivirana_varijabla naziv="DomainObject.Predmet.ProtustrankaNazivFormated_1">BODY BALANCE društvo s ograničenom odgovornošću,  za trgovinu i usluge</derivirana_varijabla>
  </DomainObject.Predmet.ProtustrankaNazivFormated>
  <DomainObject.Predmet.ProtustrankaNazivFormatedOIB>
    <izvorni_sadrzaj>BODY BALANCE društvo s ograničenom odgovornošću,  za trgovinu i usluge, OIB 19908992119</izvorni_sadrzaj>
    <derivirana_varijabla naziv="DomainObject.Predmet.ProtustrankaNazivFormatedOIB_1">BODY BALANCE društvo s ograničenom odgovornošću,  za trgovinu i usluge, OIB 19908992119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83272.23</izvorni_sadrzaj>
    <derivirana_varijabla naziv="DomainObject.Predmet.TrenutnaVrijednost_1">83272.23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BODY BALANCE društvo s ograničenom odgovornošću,  za trgovinu i usluge</item>
    </izvorni_sadrzaj>
    <derivirana_varijabla naziv="DomainObject.Predmet.ProtuStrankaListFormated_1">
      <item>BODY BALANCE društvo s ograničenom odgovornošću,  za trgovinu i usluge</item>
    </derivirana_varijabla>
  </DomainObject.Predmet.ProtuStrankaListFormated>
  <DomainObject.Predmet.ProtuStrankaListFormatedOIB>
    <izvorni_sadrzaj>
      <item>BODY BALANCE društvo s ograničenom odgovornošću,  za trgovinu i usluge, OIB 19908992119</item>
    </izvorni_sadrzaj>
    <derivirana_varijabla naziv="DomainObject.Predmet.ProtuStrankaListFormatedOIB_1">
      <item>BODY BALANCE društvo s ograničenom odgovornošću,  za trgovinu i usluge, OIB 19908992119</item>
    </derivirana_varijabla>
  </DomainObject.Predmet.ProtuStrankaListFormatedOIB>
  <DomainObject.Predmet.ProtuStrankaListFormatedWithAdress>
    <izvorni_sadrzaj>
      <item>BODY BALANCE društvo s ograničenom odgovornošću,  za trgovinu i usluge, Put Radoševca 34, 21000 Split</item>
    </izvorni_sadrzaj>
    <derivirana_varijabla naziv="DomainObject.Predmet.ProtuStrankaListFormatedWithAdress_1">
      <item>BODY BALANCE društvo s ograničenom odgovornošću,  za trgovinu i usluge, Put Radoševca 34, 21000 Split</item>
    </derivirana_varijabla>
  </DomainObject.Predmet.ProtuStrankaListFormatedWithAdress>
  <DomainObject.Predmet.ProtuStrankaListFormatedWithAdressOIB>
    <izvorni_sadrzaj>
      <item>BODY BALANCE društvo s ograničenom odgovornošću,  za trgovinu i usluge, OIB 19908992119, Put Radoševca 34, 21000 Split</item>
    </izvorni_sadrzaj>
    <derivirana_varijabla naziv="DomainObject.Predmet.ProtuStrankaListFormatedWithAdressOIB_1">
      <item>BODY BALANCE društvo s ograničenom odgovornošću,  za trgovinu i usluge, OIB 19908992119, Put Radoševca 34, 21000 Split</item>
    </derivirana_varijabla>
  </DomainObject.Predmet.ProtuStrankaListFormatedWithAdressOIB>
  <DomainObject.Predmet.ProtuStrankaListNazivFormated>
    <izvorni_sadrzaj>
      <item>BODY BALANCE društvo s ograničenom odgovornošću,  za trgovinu i usluge</item>
    </izvorni_sadrzaj>
    <derivirana_varijabla naziv="DomainObject.Predmet.ProtuStrankaListNazivFormated_1">
      <item>BODY BALANCE društvo s ograničenom odgovornošću,  za trgovinu i usluge</item>
    </derivirana_varijabla>
  </DomainObject.Predmet.ProtuStrankaListNazivFormated>
  <DomainObject.Predmet.ProtuStrankaListNazivFormatedOIB>
    <izvorni_sadrzaj>
      <item>BODY BALANCE društvo s ograničenom odgovornošću,  za trgovinu i usluge, OIB 19908992119</item>
    </izvorni_sadrzaj>
    <derivirana_varijabla naziv="DomainObject.Predmet.ProtuStrankaListNazivFormatedOIB_1">
      <item>BODY BALANCE društvo s ograničenom odgovornošću,  za trgovinu i usluge, OIB 19908992119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BODY BALANCE društvo s ograničenom odgovornošću,  za trgovinu i usluge</izvorni_sadrzaj>
    <derivirana_varijabla naziv="DomainObject.Predmet.ProtustrankaIDrugi_1">BODY BALANCE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BODY BALANCE društvo s ograničenom odgovornošću,  za trgovinu i usluge, OIB 19908992119, Put Radoševca 34, 21000 Split</izvorni_sadrzaj>
    <derivirana_varijabla naziv="DomainObject.Predmet.ProtustrankaIDrugiAdressOIB_1">BODY BALANCE društvo s ograničenom odgovornošću,  za trgovinu i usluge, OIB 19908992119, Put Radoševca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BALANCE društvo s ograničenom odgovornošću,  za trgovinu i usluge</item>
      <item>FINANCIJSKA AGENCIJA, RC SPLIT</item>
    </izvorni_sadrzaj>
    <derivirana_varijabla naziv="DomainObject.Predmet.SudioniciListNaziv_1">
      <item>BODY BALANCE društvo s ograničenom odgovornošću,  za trgovinu i usluge</item>
      <item>FINANCIJSKA AGENCIJA, RC SPLIT</item>
    </derivirana_varijabla>
  </DomainObject.Predmet.SudioniciListNaziv>
  <DomainObject.Predmet.SudioniciListAdressOIB>
    <izvorni_sadrzaj>
      <item>BODY BALANCE društvo s ograničenom odgovornošću,  za trgovinu i usluge, OIB 19908992119, Put Radoševca 34,21000 Split</item>
      <item>FINANCIJSKA AGENCIJA, RC SPLIT, OIB 85821130368, Mažuranićevo šetalište 24 b,21000 Split</item>
    </izvorni_sadrzaj>
    <derivirana_varijabla naziv="DomainObject.Predmet.SudioniciListAdressOIB_1">
      <item>BODY BALANCE društvo s ograničenom odgovornošću,  za trgovinu i usluge, OIB 19908992119, Put Radoševca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19908992119</item>
      <item>, OIB 85821130368</item>
    </izvorni_sadrzaj>
    <derivirana_varijabla naziv="DomainObject.Predmet.SudioniciListNazivOIB_1">
      <item>, OIB 19908992119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979</properties:Words>
  <properties:Characters>5506</properties:Characters>
  <properties:Lines>133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2018-02-26T13:01:00Z</dcterms:created>
  <dc:creator>Iva Lončar</dc:creator>
  <cp:lastModifiedBy>Iva Lončar</cp:lastModifiedBy>
  <cp:lastPrinted>2018-02-26T13:03:00Z</cp:lastPrinted>
  <dcterms:modified xmlns:xsi="http://www.w3.org/2001/XMLSchema-instance" xsi:type="dcterms:W3CDTF">2018-02-26T13:33:00Z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375-17.docx)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