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29bd" w14:paraId="e7f29bd" w:rsidRDefault="00AE649C" w:rsidP="00052EFA" w:rsidR="00AE649C" w:rsidRPr="00052EFA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052EFA" w:rsidP="00052EFA" w:rsidR="00AE649C" w:rsidRPr="00052EFA">
      <w:pPr>
        <w:pStyle w:val="SudNaziv"/>
        <w:ind w:firstLine="708" w:left="4956"/>
        <w:rPr>
          <w:b w:val="false"/>
        </w:rPr>
      </w:pPr>
      <w:r w:rsidRPr="00052EFA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52EF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52EFA">
        <w:rPr>
          <w:b w:val="false"/>
        </w:rPr>
        <w:t>Poslovni broj: 4 St-25/12-417</w:t>
      </w:r>
      <w:r w:rsidR="00EA1C6D" w:rsidRPr="00052EFA">
        <w:rPr>
          <w:b w:val="false"/>
        </w:rPr>
        <w:tab/>
      </w:r>
    </w:p>
    <w:p w:rsidRDefault="00052EFA" w:rsidP="00052EFA" w:rsidR="00052EFA" w:rsidRPr="00052EFA">
      <w:pPr>
        <w:tabs>
          <w:tab w:pos="516" w:val="left"/>
        </w:tabs>
        <w:spacing w:after="0"/>
        <w:rPr>
          <w:bCs/>
        </w:rPr>
      </w:pPr>
      <w:r w:rsidRPr="00052EFA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  <w:ind w:firstLine="720"/>
      </w:pPr>
    </w:p>
    <w:p w:rsidRDefault="00052EFA" w:rsidP="00052EFA" w:rsidR="00052EFA" w:rsidRPr="00052EFA">
      <w:pPr>
        <w:spacing w:after="0"/>
        <w:ind w:firstLine="720"/>
      </w:pPr>
    </w:p>
    <w:p w:rsidRDefault="00052EFA" w:rsidP="00052EFA" w:rsidR="00052EFA" w:rsidRPr="00052EFA">
      <w:pPr>
        <w:spacing w:after="0"/>
      </w:pPr>
      <w:r w:rsidRPr="00052EFA">
        <w:t xml:space="preserve">       REPUBLIKA HRVATSKA</w:t>
      </w:r>
    </w:p>
    <w:p w:rsidRDefault="00052EFA" w:rsidP="00052EFA" w:rsidR="00052EFA" w:rsidRPr="00052EFA">
      <w:pPr>
        <w:spacing w:after="0"/>
      </w:pPr>
      <w:r w:rsidRPr="00052EFA">
        <w:t>TRGOVAČKI SUD U VARAŽDINU</w:t>
      </w:r>
    </w:p>
    <w:p w:rsidRDefault="00052EFA" w:rsidP="00052EFA" w:rsidR="00052EFA" w:rsidRPr="00052EFA">
      <w:pPr>
        <w:spacing w:after="0"/>
      </w:pPr>
      <w:r w:rsidRPr="00052EFA">
        <w:t xml:space="preserve">                 Braće Radića 2</w:t>
      </w:r>
    </w:p>
    <w:p w:rsidRDefault="00052EFA" w:rsidP="00052EFA" w:rsidR="00052EFA" w:rsidRPr="00052EFA">
      <w:pPr>
        <w:spacing w:after="0"/>
        <w:jc w:val="both"/>
        <w:rPr>
          <w:color w:val="000000"/>
        </w:rPr>
      </w:pPr>
      <w:r w:rsidRPr="00052EFA">
        <w:tab/>
      </w:r>
      <w:r w:rsidRPr="00052EFA">
        <w:tab/>
      </w:r>
      <w:r w:rsidRPr="00052EFA">
        <w:tab/>
      </w:r>
    </w:p>
    <w:p w:rsidRDefault="00052EFA" w:rsidP="00052EFA" w:rsidR="00052EFA" w:rsidRPr="00052EFA">
      <w:pPr>
        <w:spacing w:after="0"/>
        <w:jc w:val="both"/>
        <w:rPr>
          <w:color w:val="000000"/>
        </w:rPr>
      </w:pPr>
    </w:p>
    <w:p w:rsidRDefault="00052EFA" w:rsidP="00052EFA" w:rsidR="00052EFA" w:rsidRPr="00052EFA">
      <w:pPr>
        <w:spacing w:after="0"/>
        <w:jc w:val="center"/>
        <w:rPr>
          <w:szCs w:val="20"/>
          <w:lang w:val="en-US"/>
        </w:rPr>
      </w:pPr>
      <w:r w:rsidRPr="00052EFA">
        <w:t>R E P U B L I K A    H R V A T S K A</w:t>
      </w:r>
    </w:p>
    <w:p w:rsidRDefault="00052EFA" w:rsidP="00052EFA" w:rsidR="00052EFA" w:rsidRPr="00052EFA">
      <w:pPr>
        <w:spacing w:after="0"/>
        <w:jc w:val="both"/>
        <w:rPr>
          <w:color w:val="000000"/>
        </w:rPr>
      </w:pPr>
    </w:p>
    <w:p w:rsidRDefault="00052EFA" w:rsidP="00052EFA" w:rsidR="00052EFA" w:rsidRPr="00052EFA">
      <w:pPr>
        <w:spacing w:after="0"/>
        <w:jc w:val="center"/>
        <w:rPr>
          <w:color w:val="000000"/>
        </w:rPr>
      </w:pPr>
      <w:r w:rsidRPr="00052EFA">
        <w:rPr>
          <w:color w:val="000000"/>
        </w:rPr>
        <w:t>R J E Š E N J E</w:t>
      </w: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  <w:jc w:val="both"/>
      </w:pPr>
      <w:r w:rsidRPr="00052EFA">
        <w:t xml:space="preserve"> </w:t>
      </w:r>
      <w:r w:rsidRPr="00052EFA">
        <w:tab/>
        <w:t xml:space="preserve">Trgovački sud u Varaždinu po sucu toga suda Iris Hatvalić </w:t>
      </w:r>
      <w:proofErr w:type="spellStart"/>
      <w:r w:rsidRPr="00052EFA">
        <w:t>Nemec</w:t>
      </w:r>
      <w:proofErr w:type="spellEnd"/>
      <w:r w:rsidRPr="00052EFA">
        <w:t xml:space="preserve"> kao stečajnom sucu u stečajnom postupku nad društvom </w:t>
      </w:r>
      <w:proofErr w:type="spellStart"/>
      <w:r w:rsidRPr="00052EFA">
        <w:t>Validus</w:t>
      </w:r>
      <w:proofErr w:type="spellEnd"/>
      <w:r w:rsidRPr="00052EFA">
        <w:t xml:space="preserve"> d.d. u stečaju, Varaždin, Anina 2, MBS: 070039838, OIB: 07838648475, dana 18. travnja 2016.</w:t>
      </w:r>
    </w:p>
    <w:p w:rsidRDefault="00052EFA" w:rsidP="00052EFA" w:rsidR="00052EFA" w:rsidRPr="00052EFA">
      <w:pPr>
        <w:spacing w:after="0"/>
        <w:jc w:val="both"/>
        <w:rPr>
          <w:szCs w:val="20"/>
        </w:rPr>
      </w:pPr>
    </w:p>
    <w:p w:rsidRDefault="00052EFA" w:rsidP="00052EFA" w:rsidR="00052EFA" w:rsidRPr="00052EFA">
      <w:pPr>
        <w:spacing w:after="0"/>
        <w:jc w:val="center"/>
      </w:pPr>
      <w:r w:rsidRPr="00052EFA">
        <w:t>r i j e š i o     j e:</w:t>
      </w:r>
    </w:p>
    <w:p w:rsidRDefault="00052EFA" w:rsidP="00052EFA" w:rsidR="00052EFA" w:rsidRPr="00052EFA">
      <w:pPr>
        <w:spacing w:after="0"/>
        <w:jc w:val="center"/>
      </w:pPr>
    </w:p>
    <w:p w:rsidRDefault="00052EFA" w:rsidP="00052EFA" w:rsidR="00052EFA" w:rsidRPr="00052EFA">
      <w:pPr>
        <w:spacing w:after="0"/>
        <w:ind w:firstLine="720"/>
        <w:jc w:val="both"/>
        <w:rPr>
          <w:szCs w:val="20"/>
        </w:rPr>
      </w:pPr>
      <w:r w:rsidRPr="00052EFA">
        <w:t xml:space="preserve">1.  Ponuditeljima Miljenku </w:t>
      </w:r>
      <w:proofErr w:type="spellStart"/>
      <w:r w:rsidRPr="00052EFA">
        <w:t>Kaniški</w:t>
      </w:r>
      <w:proofErr w:type="spellEnd"/>
      <w:r w:rsidRPr="00052EFA">
        <w:t xml:space="preserve"> iz Varaždina, Miroslava Krleže 1, OIB: 64596644546 i Mireli </w:t>
      </w:r>
      <w:proofErr w:type="spellStart"/>
      <w:r w:rsidRPr="00052EFA">
        <w:t>Kaniški</w:t>
      </w:r>
      <w:proofErr w:type="spellEnd"/>
      <w:r w:rsidRPr="00052EFA">
        <w:t xml:space="preserve"> iz Varaždina, Miroslava Krleže 1, OIB: 14810961657 dosuđuje se na jednake dijelove, svakome u 1/2 dijela, cijela 8. etaža, etaža VIII koja se sastoji od kancelarije I sa 23,67 m2, kancelarije II sa 41,36 m2, </w:t>
      </w:r>
      <w:proofErr w:type="spellStart"/>
      <w:r w:rsidRPr="00052EFA">
        <w:t>wc</w:t>
      </w:r>
      <w:proofErr w:type="spellEnd"/>
      <w:r w:rsidRPr="00052EFA">
        <w:t xml:space="preserve"> sa 5,52 m2, hodnika sa 4,62 m2, sveukupne površine 75,17 m2, a koji posebni dio je neodvojivo povezan sa suvlasništvom cijele nekretnine upisane u </w:t>
      </w:r>
      <w:proofErr w:type="spellStart"/>
      <w:r w:rsidRPr="00052EFA">
        <w:t>z.k</w:t>
      </w:r>
      <w:proofErr w:type="spellEnd"/>
      <w:r w:rsidRPr="00052EFA">
        <w:t xml:space="preserve">. uložak broj 12749, poduložak 8, etažno vlasništvo k.o. Varaždin (u osnivanju), čestica broj 2017/1, zgrada u Aninoj ulici od 1188 m2 i dvorište u Aninoj ulici od 421 m2, u neutvrđenom omjeru, za iznos od 464.843,00 kn. </w:t>
      </w:r>
    </w:p>
    <w:p w:rsidRDefault="00052EFA" w:rsidP="00052EFA" w:rsidR="00052EFA" w:rsidRPr="00052EFA">
      <w:pPr>
        <w:spacing w:after="0"/>
        <w:ind w:firstLine="720"/>
        <w:jc w:val="both"/>
      </w:pPr>
    </w:p>
    <w:p w:rsidRDefault="00052EFA" w:rsidP="00052EFA" w:rsidR="00052EFA" w:rsidRPr="00052EFA">
      <w:pPr>
        <w:spacing w:after="0"/>
        <w:ind w:firstLine="720"/>
        <w:jc w:val="both"/>
      </w:pPr>
      <w:r w:rsidRPr="00052EFA">
        <w:t xml:space="preserve">2. Nekretnina iz točke 1. ovog rješenja predati će se ponuditeljima nakon što ponuditelji u roku od 45 dana od održanog ročišta za prodaju, polože razliku </w:t>
      </w:r>
      <w:proofErr w:type="spellStart"/>
      <w:r w:rsidRPr="00052EFA">
        <w:t>kupovnine</w:t>
      </w:r>
      <w:proofErr w:type="spellEnd"/>
      <w:r w:rsidRPr="00052EFA">
        <w:t xml:space="preserve"> u iznosu od 418.358,70 kuna i nakon što ovo rješenje postane  pravomoćno. </w:t>
      </w:r>
    </w:p>
    <w:p w:rsidRDefault="00052EFA" w:rsidP="00052EFA" w:rsidR="00052EFA" w:rsidRPr="00052EFA">
      <w:pPr>
        <w:spacing w:after="0"/>
        <w:ind w:firstLine="720"/>
        <w:jc w:val="both"/>
      </w:pPr>
    </w:p>
    <w:p w:rsidRDefault="00052EFA" w:rsidP="00052EFA" w:rsidR="00052EFA" w:rsidRPr="00052EFA">
      <w:pPr>
        <w:spacing w:after="0"/>
        <w:ind w:firstLine="720"/>
        <w:jc w:val="both"/>
        <w:rPr>
          <w:szCs w:val="20"/>
        </w:rPr>
      </w:pPr>
      <w:r w:rsidRPr="00052EFA">
        <w:t xml:space="preserve">3. Nakon pravomoćnosti ovog rješenja i nakon što kupac položi razliku </w:t>
      </w:r>
      <w:proofErr w:type="spellStart"/>
      <w:r w:rsidRPr="00052EFA">
        <w:t>kupovnine</w:t>
      </w:r>
      <w:proofErr w:type="spellEnd"/>
      <w:r w:rsidRPr="00052EFA">
        <w:t xml:space="preserve"> zemljišno knjižni odjel Općinskog suda u Varaždinu će u korist ponuditelja </w:t>
      </w:r>
      <w:proofErr w:type="spellStart"/>
      <w:r w:rsidRPr="00052EFA">
        <w:t>Kaniški</w:t>
      </w:r>
      <w:proofErr w:type="spellEnd"/>
      <w:r w:rsidRPr="00052EFA">
        <w:t xml:space="preserve"> Miljenka iz Varaždina, Miroslava Krleže 1, OIB: 64596644546 i </w:t>
      </w:r>
      <w:proofErr w:type="spellStart"/>
      <w:r w:rsidRPr="00052EFA">
        <w:t>Kaniški</w:t>
      </w:r>
      <w:proofErr w:type="spellEnd"/>
      <w:r w:rsidRPr="00052EFA">
        <w:t xml:space="preserve"> Mirele iz Varaždina, Miroslava Krleže 1, OIB: 14810961657 upisati pravo vlasništva  svakog u 1/2 dijela cijele 8. etaža, etaža VIII koja se sastoji od kancelarije 1 sa 23,67 m2, kancelarije 2 sa 41,36 m2, </w:t>
      </w:r>
      <w:proofErr w:type="spellStart"/>
      <w:r w:rsidRPr="00052EFA">
        <w:t>wc</w:t>
      </w:r>
      <w:proofErr w:type="spellEnd"/>
      <w:r w:rsidRPr="00052EFA">
        <w:t xml:space="preserve"> sa 5,52 m2, hodnika sa 4,62 m2, sveukupne površine 75,17 m2, a koji posebni dio je neodvojivo povezan sa suvlasništvom cijene nekretnine upisane u </w:t>
      </w:r>
      <w:proofErr w:type="spellStart"/>
      <w:r w:rsidRPr="00052EFA">
        <w:t>z.k</w:t>
      </w:r>
      <w:proofErr w:type="spellEnd"/>
      <w:r w:rsidRPr="00052EFA">
        <w:t xml:space="preserve">. uložak broj 12749, poduložak 8, etažno vlasništvo k.o. Varaždin ( u osnivanju), čestica broj 2017/1, zgrada u Aninoj ulici od 1188 m2 i dvorište u Aninoj ulici od 421 m2, u neutvrđenom omjeru. </w:t>
      </w:r>
    </w:p>
    <w:p w:rsidRDefault="00052EFA" w:rsidP="00052EFA" w:rsidR="00052EFA" w:rsidRPr="00052EFA">
      <w:pPr>
        <w:spacing w:after="0"/>
        <w:ind w:firstLine="720"/>
        <w:jc w:val="both"/>
      </w:pPr>
    </w:p>
    <w:p w:rsidRDefault="00052EFA" w:rsidP="00052EFA" w:rsidR="00052EFA" w:rsidRPr="00052EFA">
      <w:pPr>
        <w:spacing w:after="0"/>
        <w:ind w:firstLine="720"/>
        <w:jc w:val="both"/>
      </w:pPr>
      <w:r w:rsidRPr="00052EFA">
        <w:t>4. Na nekretnini iz točke 1. izreke ovog rješenja određuje se:</w:t>
      </w:r>
    </w:p>
    <w:p w:rsidRDefault="00052EFA" w:rsidP="00052EFA" w:rsidR="00052EFA" w:rsidRPr="00052EFA">
      <w:pPr>
        <w:spacing w:after="0"/>
        <w:ind w:firstLine="720"/>
        <w:jc w:val="both"/>
      </w:pPr>
    </w:p>
    <w:p w:rsidRDefault="00052EFA" w:rsidP="00052EFA" w:rsidR="00052EFA" w:rsidRPr="00052EFA">
      <w:pPr>
        <w:spacing w:after="0"/>
        <w:jc w:val="both"/>
        <w:rPr>
          <w:szCs w:val="20"/>
        </w:rPr>
      </w:pPr>
      <w:r w:rsidRPr="00052EFA">
        <w:lastRenderedPageBreak/>
        <w:t xml:space="preserve">- brisanje zabilježbe ograničenja raspolaganja imovinom samo uz prethodnu suglasnost privremenog stečajnog upravitelja, provedene pod brojem Z-3197/12, </w:t>
      </w:r>
    </w:p>
    <w:p w:rsidRDefault="00052EFA" w:rsidP="00052EFA" w:rsidR="00052EFA" w:rsidRPr="00052EFA">
      <w:pPr>
        <w:spacing w:after="0"/>
        <w:jc w:val="both"/>
      </w:pPr>
      <w:r w:rsidRPr="00052EFA">
        <w:t>- brisanje uknjiženog prava zaloga temeljem Sporazuma o zasnivanju založnog prava od dana 6. kolovoza 2008. godine ovjerenog pod brojem OV-5772/2008. kojim se sporazumom kod javnog bilježnika uknjižuje pravo zaloga na nekretninama Etaže 8 upisane u A za iznos od 75.000.000,00 kn koji iznos na dan 28. srpnja 2005. godine je protuvrijednost 10.287.096,40 EUR-a, u korist nositelja prava zaloga Hrvatska banka za obnovu i razvitak, Zagreb, Strossmayerov trg 9, provedene pod brojem Z-5657/2008.</w:t>
      </w:r>
    </w:p>
    <w:p w:rsidRDefault="00052EFA" w:rsidP="00052EFA" w:rsidR="00052EFA" w:rsidRPr="00052EFA">
      <w:pPr>
        <w:spacing w:after="0"/>
        <w:jc w:val="both"/>
      </w:pPr>
      <w:r w:rsidRPr="00052EFA">
        <w:t xml:space="preserve">- brisanje uknjiženog prava zaloga temeljem rješenja o osiguranju Općinskog suda u Varaždinu </w:t>
      </w:r>
      <w:proofErr w:type="spellStart"/>
      <w:r w:rsidRPr="00052EFA">
        <w:t>br.Ovr</w:t>
      </w:r>
      <w:proofErr w:type="spellEnd"/>
      <w:r w:rsidRPr="00052EFA">
        <w:t xml:space="preserve">-664/11-2 od 27.4.2011. radi osiguranja novčane tražbine u iznosu od 19.938.098,47 kn sa zakonskom zateznom kamatom na iznos od 14.657.476,00 kn od 18.2.2011. do isplate, kao i troška prijedloga, sa svim sporednim potraživanjima, kamatama i rokom dospijeća sukladno rješenju, na posebnom dijelu nekretnine, u korist nositelja prava Republika Hrvatska – Ministarstvo financija, Porezna uprava, Područni ured Varaždin, provedene pod rednim brojem Z-2279/11, kao i brisanje zabilježbe ovršnosti tražbine. </w:t>
      </w:r>
    </w:p>
    <w:p w:rsidRDefault="00052EFA" w:rsidP="00052EFA" w:rsidR="00052EFA" w:rsidRPr="00052EFA">
      <w:pPr>
        <w:spacing w:after="0"/>
        <w:jc w:val="both"/>
      </w:pPr>
      <w:r w:rsidRPr="00052EFA">
        <w:t xml:space="preserve">- brisanje uknjiženog prava zaloga temeljem Rješenja Općinskog suda u Varaždinu broj </w:t>
      </w:r>
      <w:proofErr w:type="spellStart"/>
      <w:r w:rsidRPr="00052EFA">
        <w:t>Ovr</w:t>
      </w:r>
      <w:proofErr w:type="spellEnd"/>
      <w:r w:rsidRPr="00052EFA">
        <w:t xml:space="preserve">-1677/10-7 od 4.4.2012. kojim rješenjem je uknjiženo pravo zaloga radi osiguranja novčane tražbine u iznosu od 258.566,81 kn sa zakonskom zateznom kamatom na iznos od 255.059,52 kn tekućom od 10.5.2010., pa do isplate, kao i troška prijedloga za osiguranje od 5.000,00 kn, sa svim sporednim potraživanjima, kamatama i rokom dospijeća sukladno rješenju, na posebnom dijelu nekretnine, za korist Republika Hrvatska, Ministarstvo financija, Porezna uprava, Područni ured Varaždin, Ispostava Varaždin, provedene pod rednim brojem Z-1970/12, kao i brisanje zabilježbe ovršnosti tražbine. </w:t>
      </w:r>
    </w:p>
    <w:p w:rsidRDefault="00052EFA" w:rsidP="00052EFA" w:rsidR="00052EFA" w:rsidRPr="00052EFA">
      <w:pPr>
        <w:spacing w:after="0"/>
        <w:jc w:val="both"/>
      </w:pPr>
      <w:r w:rsidRPr="00052EFA">
        <w:t xml:space="preserve">- brisanje zabilježbe Rješenja o ovrsi Trgovačko suda u Varaždinu od 8.5.2012. god., broj </w:t>
      </w:r>
      <w:proofErr w:type="spellStart"/>
      <w:r w:rsidRPr="00052EFA">
        <w:t>Ovr</w:t>
      </w:r>
      <w:proofErr w:type="spellEnd"/>
      <w:r w:rsidRPr="00052EFA">
        <w:t xml:space="preserve">-167/12, a kojim rješenjem se </w:t>
      </w:r>
      <w:proofErr w:type="spellStart"/>
      <w:r w:rsidRPr="00052EFA">
        <w:t>zabilježuje</w:t>
      </w:r>
      <w:proofErr w:type="spellEnd"/>
      <w:r w:rsidRPr="00052EFA">
        <w:t xml:space="preserve"> ovrha na nekretninama etaže 8 u A, provedene pod brojem Z-2668/2012.</w:t>
      </w:r>
    </w:p>
    <w:p w:rsidRDefault="00052EFA" w:rsidP="00052EFA" w:rsidR="00052EFA" w:rsidRPr="00052EFA">
      <w:pPr>
        <w:spacing w:after="0"/>
        <w:jc w:val="both"/>
      </w:pPr>
      <w:r w:rsidRPr="00052EFA">
        <w:t xml:space="preserve">- brisanje zabilježbe Rješenja Trgovačkog suda u Varaždinu broj St-25/12 od 19.7.2012. godine, a kojim rješenjem se </w:t>
      </w:r>
      <w:proofErr w:type="spellStart"/>
      <w:r w:rsidRPr="00052EFA">
        <w:t>zabilježuje</w:t>
      </w:r>
      <w:proofErr w:type="spellEnd"/>
      <w:r w:rsidRPr="00052EFA">
        <w:t xml:space="preserve"> otvaranje </w:t>
      </w:r>
      <w:proofErr w:type="spellStart"/>
      <w:r w:rsidRPr="00052EFA">
        <w:t>stečjanog</w:t>
      </w:r>
      <w:proofErr w:type="spellEnd"/>
      <w:r w:rsidRPr="00052EFA">
        <w:t xml:space="preserve"> postupka na etaži 8. provedene pod brojem Z-3792/2012.</w:t>
      </w:r>
    </w:p>
    <w:p w:rsidRDefault="00052EFA" w:rsidP="00052EFA" w:rsidR="00052EFA" w:rsidRPr="00052EFA">
      <w:pPr>
        <w:spacing w:after="0"/>
        <w:jc w:val="both"/>
      </w:pPr>
      <w:r w:rsidRPr="00052EFA">
        <w:t xml:space="preserve">- brisanje uknjiženog prava zaloga temeljem Rješenja Općinskog suda u Varaždinu od dana 4.3.2013. broj </w:t>
      </w:r>
      <w:proofErr w:type="spellStart"/>
      <w:r w:rsidRPr="00052EFA">
        <w:t>Ovr</w:t>
      </w:r>
      <w:proofErr w:type="spellEnd"/>
      <w:r w:rsidRPr="00052EFA">
        <w:t xml:space="preserve">-2146/10, a kojim rješenjem se uknjižuje pravo zaloga za iznos od 323.917,53 kn sa svim kamatama i odredbama sukladno Rješenju kao i troška prijedloga za osiguranje u iznosu od 5.000,00 kn na nekretninama Etaže 8, upisane na nekretninama u A u korist nositelja prava RH – Ministarstvo financija, Porezna uprava, Područni ured Varaždin, provedene pod brojem Z-1128/13, kao i zabilježbe </w:t>
      </w:r>
      <w:proofErr w:type="spellStart"/>
      <w:r w:rsidRPr="00052EFA">
        <w:t>ovršivosti</w:t>
      </w:r>
      <w:proofErr w:type="spellEnd"/>
      <w:r w:rsidRPr="00052EFA">
        <w:t xml:space="preserve"> tražbine. </w:t>
      </w:r>
    </w:p>
    <w:p w:rsidRDefault="00052EFA" w:rsidP="00052EFA" w:rsidR="00052EFA" w:rsidRPr="00052EFA">
      <w:pPr>
        <w:spacing w:after="0"/>
        <w:ind w:firstLine="720"/>
        <w:jc w:val="both"/>
      </w:pPr>
    </w:p>
    <w:p w:rsidRDefault="00052EFA" w:rsidP="00052EFA" w:rsidR="00052EFA" w:rsidRPr="00052EFA">
      <w:pPr>
        <w:spacing w:after="0"/>
        <w:ind w:firstLine="720"/>
        <w:jc w:val="both"/>
      </w:pPr>
      <w:r w:rsidRPr="00052EFA">
        <w:t xml:space="preserve">5. Nalaže se zemljišnoknjižnom odjelu Općinskog suda u Varaždinu zabilježba rješenja o dosudi odmah po primitku  ovog  rješenja. </w:t>
      </w:r>
    </w:p>
    <w:p w:rsidRDefault="00052EFA" w:rsidP="00052EFA" w:rsidR="00052EFA" w:rsidRPr="00052EFA">
      <w:pPr>
        <w:spacing w:after="0"/>
        <w:jc w:val="both"/>
      </w:pPr>
    </w:p>
    <w:p w:rsidRDefault="00052EFA" w:rsidP="00052EFA" w:rsidR="00052EFA" w:rsidRPr="00052EFA">
      <w:pPr>
        <w:spacing w:after="0"/>
        <w:ind w:firstLine="720"/>
        <w:jc w:val="both"/>
        <w:rPr>
          <w:szCs w:val="20"/>
        </w:rPr>
      </w:pPr>
      <w:r w:rsidRPr="00052EFA">
        <w:t xml:space="preserve">6.  Nalaže se zemljišnoknjižnom odjelu Općinskog suda u Varaždinu upis prava  vlasništva na nekretnini 8. etaža, etaža VIII koja se sastoji od kancelarije 1 sa 23,67 m2, kancelarije 2 sa 41,36 m2, </w:t>
      </w:r>
      <w:proofErr w:type="spellStart"/>
      <w:r w:rsidRPr="00052EFA">
        <w:t>wc</w:t>
      </w:r>
      <w:proofErr w:type="spellEnd"/>
      <w:r w:rsidRPr="00052EFA">
        <w:t xml:space="preserve"> sa 5,52 m2, hodnika sa 4,62 m2, sveukupne površine 75,17 m2, a koji posebni dio je neodvojivo povezan sa suvlasništvom cijene nekretnine upisane u </w:t>
      </w:r>
      <w:proofErr w:type="spellStart"/>
      <w:r w:rsidRPr="00052EFA">
        <w:t>z.k</w:t>
      </w:r>
      <w:proofErr w:type="spellEnd"/>
      <w:r w:rsidRPr="00052EFA">
        <w:t xml:space="preserve">. uložak broj 12749, poduložak 8, etažno vlasništvo k.o. Varaždin ( u osnivanju), čestica broj 2017/1, zgrada u Aninoj ulici od 1188 m2 i dvorište u Aninoj ulici od 421 m2, u neutvrđenom omjeru za korist </w:t>
      </w:r>
      <w:proofErr w:type="spellStart"/>
      <w:r w:rsidRPr="00052EFA">
        <w:t>Kaniški</w:t>
      </w:r>
      <w:proofErr w:type="spellEnd"/>
      <w:r w:rsidRPr="00052EFA">
        <w:t xml:space="preserve"> Miljenka iz Varaždina, Miroslava Krleže 1, OIB: 64596644546 i </w:t>
      </w:r>
      <w:proofErr w:type="spellStart"/>
      <w:r w:rsidRPr="00052EFA">
        <w:t>Kaniški</w:t>
      </w:r>
      <w:proofErr w:type="spellEnd"/>
      <w:r w:rsidRPr="00052EFA">
        <w:t xml:space="preserve"> Mirele iz Varaždina, Miroslava Krleže 1, OIB: 14810961657 svakog u 1/2 dijela, nakon pravomoćnosti ovog rješenja i nakon što kupci polože razliku </w:t>
      </w:r>
      <w:proofErr w:type="spellStart"/>
      <w:r w:rsidRPr="00052EFA">
        <w:t>kupovnine</w:t>
      </w:r>
      <w:proofErr w:type="spellEnd"/>
      <w:r w:rsidRPr="00052EFA">
        <w:t xml:space="preserve">, a na temelju  </w:t>
      </w:r>
      <w:r w:rsidRPr="00052EFA">
        <w:lastRenderedPageBreak/>
        <w:t xml:space="preserve">pravomoćnog rješenja o dosudi nekretnine i potvrde suda da su kupci položili </w:t>
      </w:r>
      <w:proofErr w:type="spellStart"/>
      <w:r w:rsidRPr="00052EFA">
        <w:t>kupovninu</w:t>
      </w:r>
      <w:proofErr w:type="spellEnd"/>
      <w:r w:rsidRPr="00052EFA">
        <w:t xml:space="preserve"> u skladu s ovim  rješenjem.</w:t>
      </w:r>
    </w:p>
    <w:p w:rsidRDefault="00052EFA" w:rsidP="00052EFA" w:rsidR="00052EFA" w:rsidRPr="00052EFA">
      <w:pPr>
        <w:spacing w:after="0"/>
        <w:jc w:val="both"/>
      </w:pPr>
      <w:r w:rsidRPr="00052EFA">
        <w:tab/>
      </w:r>
    </w:p>
    <w:p w:rsidRDefault="00052EFA" w:rsidP="00052EFA" w:rsidR="00052EFA" w:rsidRPr="00052EFA">
      <w:pPr>
        <w:spacing w:after="0"/>
        <w:jc w:val="both"/>
      </w:pPr>
      <w:r w:rsidRPr="00052EFA">
        <w:tab/>
        <w:t xml:space="preserve">7. Nalaže se zemljišnoknjižnom odjelu Općinskog suda u Varaždinu brisanje prava i tereta u skladu s točkom 4.  izreke ovog rješenja nakon pravomoćnosti ovog rješenja i nakon što kupac položi </w:t>
      </w:r>
      <w:proofErr w:type="spellStart"/>
      <w:r w:rsidRPr="00052EFA">
        <w:t>kupovninu</w:t>
      </w:r>
      <w:proofErr w:type="spellEnd"/>
      <w:r w:rsidRPr="00052EFA">
        <w:t>.</w:t>
      </w:r>
    </w:p>
    <w:p w:rsidRDefault="00052EFA" w:rsidP="00052EFA" w:rsidR="00052EFA" w:rsidRPr="00052EFA">
      <w:pPr>
        <w:spacing w:after="0"/>
        <w:jc w:val="both"/>
      </w:pPr>
    </w:p>
    <w:p w:rsidRDefault="00052EFA" w:rsidP="00052EFA" w:rsidR="00052EFA" w:rsidRPr="00052EFA">
      <w:pPr>
        <w:spacing w:after="0"/>
        <w:ind w:firstLine="720" w:left="2880"/>
        <w:jc w:val="both"/>
      </w:pPr>
      <w:r w:rsidRPr="00052EFA">
        <w:t xml:space="preserve">           Obrazloženje  </w:t>
      </w:r>
    </w:p>
    <w:p w:rsidRDefault="00052EFA" w:rsidP="00052EFA" w:rsidR="00052EFA" w:rsidRPr="00052EFA">
      <w:pPr>
        <w:spacing w:after="0"/>
        <w:jc w:val="both"/>
      </w:pPr>
    </w:p>
    <w:p w:rsidRDefault="00052EFA" w:rsidP="00052EFA" w:rsidR="00052EFA" w:rsidRPr="00052EFA">
      <w:pPr>
        <w:spacing w:after="0"/>
        <w:jc w:val="both"/>
      </w:pPr>
      <w:r w:rsidRPr="00052EFA">
        <w:tab/>
        <w:t xml:space="preserve">Na usmenoj javnoj dražbi radi prodaje nekretnine označene u točki  1.  ovog  rješenja,  održanoj 18. travnja 2016. sudjelovali su stečajni upravitelj, zastupnik </w:t>
      </w:r>
      <w:proofErr w:type="spellStart"/>
      <w:r w:rsidRPr="00052EFA">
        <w:t>razlučnog</w:t>
      </w:r>
      <w:proofErr w:type="spellEnd"/>
      <w:r w:rsidRPr="00052EFA">
        <w:t xml:space="preserve"> vjerovnika Republike Hrvatske – zamjenik ŽDO Varaždin te </w:t>
      </w:r>
      <w:proofErr w:type="spellStart"/>
      <w:r w:rsidRPr="00052EFA">
        <w:t>dražbovatelji</w:t>
      </w:r>
      <w:proofErr w:type="spellEnd"/>
      <w:r w:rsidRPr="00052EFA">
        <w:t xml:space="preserve"> Miljenko </w:t>
      </w:r>
      <w:proofErr w:type="spellStart"/>
      <w:r w:rsidRPr="00052EFA">
        <w:t>Kaniški</w:t>
      </w:r>
      <w:proofErr w:type="spellEnd"/>
      <w:r w:rsidRPr="00052EFA">
        <w:t xml:space="preserve"> i Mirela </w:t>
      </w:r>
      <w:proofErr w:type="spellStart"/>
      <w:r w:rsidRPr="00052EFA">
        <w:t>Kaniški</w:t>
      </w:r>
      <w:proofErr w:type="spellEnd"/>
      <w:r w:rsidRPr="00052EFA">
        <w:t>.</w:t>
      </w:r>
    </w:p>
    <w:p w:rsidRDefault="00052EFA" w:rsidP="00052EFA" w:rsidR="00052EFA" w:rsidRPr="00052EFA">
      <w:pPr>
        <w:spacing w:after="0"/>
        <w:jc w:val="both"/>
      </w:pPr>
      <w:r w:rsidRPr="00052EFA">
        <w:tab/>
        <w:t xml:space="preserve">Miljenko </w:t>
      </w:r>
      <w:proofErr w:type="spellStart"/>
      <w:r w:rsidRPr="00052EFA">
        <w:t>Kaniški</w:t>
      </w:r>
      <w:proofErr w:type="spellEnd"/>
      <w:r w:rsidRPr="00052EFA">
        <w:t xml:space="preserve"> i Mirela </w:t>
      </w:r>
      <w:proofErr w:type="spellStart"/>
      <w:r w:rsidRPr="00052EFA">
        <w:t>Kaniški</w:t>
      </w:r>
      <w:proofErr w:type="spellEnd"/>
      <w:r w:rsidRPr="00052EFA">
        <w:t xml:space="preserve"> su se prijavili kao </w:t>
      </w:r>
      <w:proofErr w:type="spellStart"/>
      <w:r w:rsidRPr="00052EFA">
        <w:t>dražbovatelji</w:t>
      </w:r>
      <w:proofErr w:type="spellEnd"/>
      <w:r w:rsidRPr="00052EFA">
        <w:t xml:space="preserve"> te su dali (zajedničku) najpovoljniju ponudu jer su za nekretninu iz točke 1. ovog rješenja ponudili </w:t>
      </w:r>
      <w:proofErr w:type="spellStart"/>
      <w:r w:rsidRPr="00052EFA">
        <w:t>kupovninu</w:t>
      </w:r>
      <w:proofErr w:type="spellEnd"/>
      <w:r w:rsidRPr="00052EFA">
        <w:t xml:space="preserve">  u  iznosu od  464.843,00 kune. </w:t>
      </w:r>
    </w:p>
    <w:p w:rsidRDefault="00052EFA" w:rsidP="00052EFA" w:rsidR="00052EFA" w:rsidRPr="00052EFA">
      <w:pPr>
        <w:spacing w:after="0"/>
        <w:ind w:firstLine="720"/>
        <w:jc w:val="both"/>
      </w:pPr>
      <w:r w:rsidRPr="00052EFA">
        <w:t xml:space="preserve"> Sud je utvrdio prednju činjenicu te da su ponuditelji Miljenko </w:t>
      </w:r>
      <w:proofErr w:type="spellStart"/>
      <w:r w:rsidRPr="00052EFA">
        <w:t>Kaniški</w:t>
      </w:r>
      <w:proofErr w:type="spellEnd"/>
      <w:r w:rsidRPr="00052EFA">
        <w:t xml:space="preserve"> i Mirela </w:t>
      </w:r>
      <w:proofErr w:type="spellStart"/>
      <w:r w:rsidRPr="00052EFA">
        <w:t>Kaniški</w:t>
      </w:r>
      <w:proofErr w:type="spellEnd"/>
      <w:r w:rsidRPr="00052EFA">
        <w:t xml:space="preserve"> ispunili  uvjete  da  im se  predmetna nekretnina dosudi. </w:t>
      </w:r>
    </w:p>
    <w:p w:rsidRDefault="00052EFA" w:rsidP="00052EFA" w:rsidR="00052EFA" w:rsidRPr="00052EFA">
      <w:pPr>
        <w:spacing w:after="0"/>
        <w:ind w:firstLine="720"/>
        <w:jc w:val="both"/>
      </w:pPr>
      <w:r w:rsidRPr="00052EFA">
        <w:t xml:space="preserve">Ponuditelji su uplatili iznos osiguranja od 46.484,30 kuna, te  stoga  moraju  uplatiti    razliku  </w:t>
      </w:r>
      <w:proofErr w:type="spellStart"/>
      <w:r w:rsidRPr="00052EFA">
        <w:t>kupovnine</w:t>
      </w:r>
      <w:proofErr w:type="spellEnd"/>
      <w:r w:rsidRPr="00052EFA">
        <w:t xml:space="preserve"> u  iznosu od 418.358,70 kn.</w:t>
      </w:r>
    </w:p>
    <w:p w:rsidRDefault="00052EFA" w:rsidP="00052EFA" w:rsidR="00052EFA" w:rsidRPr="00052EFA">
      <w:pPr>
        <w:spacing w:after="0"/>
        <w:jc w:val="both"/>
      </w:pPr>
      <w:r w:rsidRPr="00052EFA">
        <w:tab/>
        <w:t xml:space="preserve">Nekretnina će se predati ponuditeljima nakon što u roku od 45 dana od dana održavanja dražbe, polože razliku  </w:t>
      </w:r>
      <w:proofErr w:type="spellStart"/>
      <w:r w:rsidRPr="00052EFA">
        <w:t>kupovnine</w:t>
      </w:r>
      <w:proofErr w:type="spellEnd"/>
      <w:r w:rsidRPr="00052EFA">
        <w:t xml:space="preserve"> u  iznosu od 418.358,70 kn i  nakon što ovo  rješenje postane  pravomoćno.</w:t>
      </w:r>
    </w:p>
    <w:p w:rsidRDefault="00052EFA" w:rsidP="00052EFA" w:rsidR="00052EFA" w:rsidRPr="00052EFA">
      <w:pPr>
        <w:spacing w:after="0"/>
        <w:jc w:val="both"/>
      </w:pPr>
      <w:r w:rsidRPr="00052EFA">
        <w:tab/>
        <w:t xml:space="preserve">Slijedom iznijetog,  odlučeno je  kao u  izreci ovog rješenja, u smislu  čl.  103. i čl.  108. Ovršnog  zakona.  </w:t>
      </w:r>
    </w:p>
    <w:p w:rsidRDefault="00052EFA" w:rsidP="00052EFA" w:rsidR="00052EFA" w:rsidRPr="00052EFA">
      <w:pPr>
        <w:spacing w:after="0"/>
        <w:jc w:val="both"/>
      </w:pPr>
      <w:r w:rsidRPr="00052EFA">
        <w:t xml:space="preserve">  </w:t>
      </w:r>
      <w:r w:rsidRPr="00052EFA">
        <w:tab/>
        <w:t xml:space="preserve"> </w:t>
      </w:r>
    </w:p>
    <w:p w:rsidRDefault="00052EFA" w:rsidP="00052EFA" w:rsidR="00052EFA" w:rsidRPr="00052EFA">
      <w:pPr>
        <w:spacing w:after="0"/>
      </w:pPr>
      <w:r w:rsidRPr="00052EFA">
        <w:t xml:space="preserve">            </w:t>
      </w:r>
      <w:r w:rsidRPr="00052EFA">
        <w:tab/>
      </w:r>
      <w:r w:rsidRPr="00052EFA">
        <w:tab/>
      </w:r>
      <w:r w:rsidRPr="00052EFA">
        <w:tab/>
        <w:t>U Varaždinu, 18. travnja 2016.</w:t>
      </w: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  <w:ind w:firstLine="720" w:left="2880"/>
        <w:jc w:val="center"/>
      </w:pPr>
      <w:r w:rsidRPr="00052EFA">
        <w:t>S U D A C:</w:t>
      </w:r>
    </w:p>
    <w:p w:rsidRDefault="00052EFA" w:rsidP="00052EFA" w:rsidR="00052EFA" w:rsidRPr="00052EFA">
      <w:pPr>
        <w:spacing w:after="0"/>
        <w:ind w:firstLine="720" w:left="2880"/>
        <w:jc w:val="center"/>
      </w:pPr>
    </w:p>
    <w:p w:rsidRDefault="00052EFA" w:rsidP="00052EFA" w:rsidR="00052EFA" w:rsidRPr="00052EFA">
      <w:pPr>
        <w:spacing w:after="0"/>
        <w:ind w:firstLine="720" w:left="2880"/>
        <w:jc w:val="center"/>
      </w:pPr>
      <w:r w:rsidRPr="00052EFA">
        <w:t xml:space="preserve">Iris Hatvalić </w:t>
      </w:r>
      <w:proofErr w:type="spellStart"/>
      <w:r w:rsidRPr="00052EFA">
        <w:t>Nemec</w:t>
      </w:r>
      <w:proofErr w:type="spellEnd"/>
      <w:r w:rsidRPr="00052EFA">
        <w:t>, v.r.</w:t>
      </w:r>
    </w:p>
    <w:p w:rsidRDefault="00052EFA" w:rsidP="00052EFA" w:rsidR="00052EFA" w:rsidRPr="00052EFA">
      <w:pPr>
        <w:spacing w:after="0"/>
        <w:ind w:firstLine="720" w:left="2880"/>
        <w:jc w:val="center"/>
      </w:pPr>
    </w:p>
    <w:p w:rsidRDefault="00052EFA" w:rsidP="00052EFA" w:rsidR="00052EFA" w:rsidRPr="00052EFA">
      <w:pPr>
        <w:spacing w:after="0"/>
        <w:ind w:firstLine="720" w:left="2880"/>
        <w:jc w:val="center"/>
      </w:pPr>
      <w:r w:rsidRPr="00052EFA">
        <w:t xml:space="preserve">Za točnost </w:t>
      </w:r>
      <w:proofErr w:type="spellStart"/>
      <w:r w:rsidRPr="00052EFA">
        <w:t>otpravka</w:t>
      </w:r>
      <w:proofErr w:type="spellEnd"/>
      <w:r w:rsidRPr="00052EFA">
        <w:t xml:space="preserve">-ovlašteni službenik: </w:t>
      </w: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pStyle w:val="Tijeloteksta"/>
        <w:spacing w:after="0"/>
      </w:pPr>
      <w:r w:rsidRPr="00052EFA">
        <w:t xml:space="preserve">POUKA O PRAVNOM LIJEKU: Protiv ovog rješenja nezadovoljna osoba imaju pravo žalbe u roku od 8 dana, pismeno u 3 primjerka, putem ovoga suda na Visoki Trgovački sud RH. </w:t>
      </w:r>
    </w:p>
    <w:p w:rsidRDefault="00052EFA" w:rsidP="00052EFA" w:rsidR="00052EFA" w:rsidRPr="00052EFA">
      <w:pPr>
        <w:pStyle w:val="Tijeloteksta"/>
        <w:spacing w:after="0"/>
      </w:pPr>
    </w:p>
    <w:p w:rsidRDefault="00052EFA" w:rsidP="00052EFA" w:rsidR="00052EFA" w:rsidRPr="00052EFA">
      <w:pPr>
        <w:spacing w:after="0"/>
      </w:pPr>
      <w:r w:rsidRPr="00052EFA">
        <w:t>O tom obavijest</w:t>
      </w:r>
    </w:p>
    <w:p w:rsidRDefault="00052EFA" w:rsidP="00052EFA" w:rsidR="00052EFA" w:rsidRPr="00052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 w:rsidRPr="00052EFA">
        <w:t xml:space="preserve">stečajni upravitelj, Nenad </w:t>
      </w:r>
      <w:proofErr w:type="spellStart"/>
      <w:r w:rsidRPr="00052EFA">
        <w:t>Homar</w:t>
      </w:r>
      <w:proofErr w:type="spellEnd"/>
      <w:r w:rsidRPr="00052EFA">
        <w:t>, dipl. oec., iz Koprivnice, Dravska br. 1</w:t>
      </w:r>
    </w:p>
    <w:p w:rsidRDefault="00052EFA" w:rsidP="00052EFA" w:rsidR="00052EFA" w:rsidRPr="00052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 w:rsidRPr="00052EFA">
        <w:t xml:space="preserve">Miljenko </w:t>
      </w:r>
      <w:proofErr w:type="spellStart"/>
      <w:r w:rsidRPr="00052EFA">
        <w:t>Kaniški</w:t>
      </w:r>
      <w:proofErr w:type="spellEnd"/>
      <w:r w:rsidRPr="00052EFA">
        <w:t xml:space="preserve"> iz Varaždina, Miroslava Krleže 1</w:t>
      </w:r>
    </w:p>
    <w:p w:rsidRDefault="00052EFA" w:rsidP="00052EFA" w:rsidR="00052EFA" w:rsidRPr="00052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 w:rsidRPr="00052EFA">
        <w:t xml:space="preserve">Mirela </w:t>
      </w:r>
      <w:proofErr w:type="spellStart"/>
      <w:r w:rsidRPr="00052EFA">
        <w:t>Kaniški</w:t>
      </w:r>
      <w:proofErr w:type="spellEnd"/>
      <w:r w:rsidRPr="00052EFA">
        <w:t xml:space="preserve"> iz Varaždina, Miroslava Krleže 1</w:t>
      </w:r>
    </w:p>
    <w:p w:rsidRDefault="00052EFA" w:rsidP="00052EFA" w:rsidR="00052EFA" w:rsidRPr="00052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 w:rsidRPr="00052EFA">
        <w:t>razlučni</w:t>
      </w:r>
      <w:proofErr w:type="spellEnd"/>
      <w:r w:rsidRPr="00052EFA">
        <w:t xml:space="preserve"> vjerovnik HBOR, Strossmayerov trg 9, Zagreb</w:t>
      </w:r>
    </w:p>
    <w:p w:rsidRDefault="00052EFA" w:rsidP="00052EFA" w:rsidR="00052EFA" w:rsidRPr="00052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 w:rsidRPr="00052EFA">
        <w:t>razlučni</w:t>
      </w:r>
      <w:proofErr w:type="spellEnd"/>
      <w:r w:rsidRPr="00052EFA">
        <w:t xml:space="preserve"> vjerovnik Republika Hrvatska po ŽDO Varaždin, građansko upravni odjel</w:t>
      </w:r>
    </w:p>
    <w:p w:rsidRDefault="00052EFA" w:rsidP="00052EFA" w:rsidR="00052EFA" w:rsidRPr="00052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 w:rsidRPr="00052EFA">
        <w:t xml:space="preserve">oglasna ploča suda </w:t>
      </w:r>
    </w:p>
    <w:p w:rsidRDefault="00052EFA" w:rsidP="00052EFA" w:rsidR="00052EFA" w:rsidRPr="00052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 w:rsidRPr="00052EFA">
        <w:t xml:space="preserve">Porezna uprava Varaždin, </w:t>
      </w:r>
      <w:proofErr w:type="spellStart"/>
      <w:r w:rsidRPr="00052EFA">
        <w:t>Graberje</w:t>
      </w:r>
      <w:proofErr w:type="spellEnd"/>
      <w:r w:rsidRPr="00052EFA">
        <w:t xml:space="preserve"> 1, Varaždin</w:t>
      </w:r>
    </w:p>
    <w:p w:rsidRDefault="00052EFA" w:rsidP="00052EFA" w:rsidR="00052EFA" w:rsidRPr="00052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 w:rsidRPr="00052EFA">
        <w:t>Zemljišnoknjižni odjel Općinskog suda u Varaždinu, odmah radi zabilježbe dosude</w:t>
      </w:r>
    </w:p>
    <w:p w:rsidRDefault="00052EFA" w:rsidP="00052EFA" w:rsidR="00052EFA" w:rsidRPr="00052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 w:rsidRPr="00052EFA">
        <w:t>Zemljišnoknjižni odjel Općinskog suda u Varaždinu, po pravomoćnosti</w:t>
      </w: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  <w:r w:rsidRPr="00052EFA">
        <w:lastRenderedPageBreak/>
        <w:tab/>
      </w:r>
      <w:r w:rsidRPr="00052EFA">
        <w:tab/>
      </w: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052EFA" w:rsidP="00052EFA" w:rsidR="00052EFA" w:rsidRPr="00052EFA">
      <w:pPr>
        <w:spacing w:after="0"/>
      </w:pPr>
    </w:p>
    <w:p w:rsidRDefault="00CB0EA4" w:rsidP="00052EFA" w:rsidR="00CB0EA4" w:rsidRPr="00052EFA">
      <w:pPr>
        <w:pStyle w:val="Naslovdokumenta"/>
        <w:spacing w:after="0"/>
        <w:rPr>
          <w:b w:val="false"/>
        </w:rPr>
      </w:pPr>
    </w:p>
    <w:p w:rsidRDefault="0071688E" w:rsidP="00052EFA" w:rsidR="0071688E" w:rsidRPr="00052EFA">
      <w:pPr>
        <w:pStyle w:val="Poetniodjeljak"/>
        <w:spacing w:after="0"/>
      </w:pPr>
    </w:p>
    <w:p w:rsidRDefault="00A21F0D" w:rsidP="00052EFA" w:rsidR="00A21F0D" w:rsidRPr="00052EFA">
      <w:pPr>
        <w:pStyle w:val="NormaleSPIS"/>
        <w:spacing w:after="0"/>
        <w:rPr>
          <w:noProof/>
        </w:rPr>
      </w:pPr>
    </w:p>
    <w:p w:rsidRDefault="00DA0242" w:rsidP="00052EFA" w:rsidR="00DA0242" w:rsidRPr="00052EFA">
      <w:pPr>
        <w:pStyle w:val="ZapisniarPotpis"/>
        <w:spacing w:after="0"/>
      </w:pPr>
    </w:p>
    <w:sectPr w:rsidSect="0032366B" w:rsidR="00DA0242" w:rsidRPr="00052EFA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2EFA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09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St-25/2012-417</izvorni_sadrzaj>
    <derivirana_varijabla naziv="DomainObject.Oznaka_1">St-25/2012-417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u opticaju, ostali svežnjevi
u referadi 4</izvorni_sadrzaj>
    <derivirana_varijabla naziv="DomainObject.Predmet.PrimjedbaSuca_1">-samo svežanj 14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St-25/2012-417</izvorni_sadrzaj>
    <derivirana_varijabla naziv="DomainObject.PoslovniBrojDokumenta_1">St-25/2012-417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8E263-4F2D-477D-A339-036858537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1251</properties:Words>
  <properties:Characters>6870</properties:Characters>
  <properties:Lines>174</properties:Lines>
  <properties:Paragraphs>44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2016-04-22T06:39:00Z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St-25/2012-417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