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966e" w14:paraId="64c966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AC799D" w:rsidRPr="008A5651">
        <w:rPr>
          <w:lang w:val="hr-HR"/>
        </w:rPr>
        <w:t>DODIR SUNCA j.d.o.o., Split, Mosećka 181, OIB: 63790947135,  MBS: 060307391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903A1">
        <w:rPr>
          <w:lang w:val="hr-HR"/>
        </w:rPr>
        <w:t>08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AC799D" w:rsidRPr="008A5651">
        <w:rPr>
          <w:lang w:val="hr-HR"/>
        </w:rPr>
        <w:t>DODIR SUNCA j.d.o.o., Split, Mosećka 181, OIB: 63790947135,  MBS: 060307391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903A1">
        <w:rPr>
          <w:lang w:val="hr-HR"/>
        </w:rPr>
        <w:t>08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462DA0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462DA0">
        <w:rPr>
          <w:lang w:val="hr-HR"/>
        </w:rPr>
        <w:t>Renato Sabljić, Zagreb, Zdenački zavoj 14, OIB:74644810692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AC799D" w:rsidRPr="008A5651">
        <w:rPr>
          <w:lang w:val="hr-HR"/>
        </w:rPr>
        <w:t>DODIR SUNCA j.d.o.o., Split, Mosećka 181, OIB: 63790947135,  MBS: 060307391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C799D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AC799D" w:rsidRPr="008A5651">
        <w:rPr>
          <w:lang w:val="hr-HR"/>
        </w:rPr>
        <w:t>DODIR SUNCA j.d.o.o., Split, Mosećka 181, OIB: 63790947135,  MBS: 060307391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C799D" w:rsidRPr="008A5651">
        <w:rPr>
          <w:lang w:val="hr-HR"/>
        </w:rPr>
        <w:t xml:space="preserve">404 </w:t>
      </w:r>
      <w:r w:rsidR="00170B5C" w:rsidRPr="004B4F6C">
        <w:rPr>
          <w:lang w:val="hr-HR"/>
        </w:rPr>
        <w:t xml:space="preserve">dana, u ukupnom iznosu od </w:t>
      </w:r>
      <w:r w:rsidR="00AC799D" w:rsidRPr="008A5651">
        <w:rPr>
          <w:lang w:val="hr-HR"/>
        </w:rPr>
        <w:t>13.216,49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903A1">
        <w:rPr>
          <w:lang w:val="hr-HR"/>
        </w:rPr>
        <w:t>08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F903A1" w:rsidP="00F31929" w:rsidR="00F903A1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E5D63" w:rsidRPr="000E5D6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C799D">
      <w:t>2668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C799D">
      <w:t>2668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D63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2DA0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C799D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D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5D6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5D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5D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D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5D6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5D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5D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St-2668/2015</izvorni_sadrzaj>
    <derivirana_varijabla naziv="DomainObject.Predmet.OznakaBroj_1">St-2668/2015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DODIR SUNCA jednostavno društvo s ograničenom odgovornošću za njegu tijela i usluge</izvorni_sadrzaj>
    <derivirana_varijabla naziv="DomainObject.Predmet.ProtustrankaFormated_1">  DODIR SUNCA jednostavno društvo s ograničenom odgovornošću za njegu tijela i usluge</derivirana_varijabla>
  </DomainObject.Predmet.ProtustrankaFormated>
  <DomainObject.Predmet.ProtustrankaFormatedOIB>
    <izvorni_sadrzaj>  DODIR SUNCA jednostavno društvo s ograničenom odgovornošću za njegu tijela i usluge, OIB 63790947135</izvorni_sadrzaj>
    <derivirana_varijabla naziv="DomainObject.Predmet.ProtustrankaFormatedOIB_1">  DODIR SUNCA jednostavno društvo s ograničenom odgovornošću za njegu tijela i usluge, OIB 63790947135</derivirana_varijabla>
  </DomainObject.Predmet.ProtustrankaFormatedOIB>
  <DomainObject.Predmet.ProtustrankaFormatedWithAdress>
    <izvorni_sadrzaj> DODIR SUNCA jednostavno društvo s ograničenom odgovornošću za njegu tijela i usluge, Mosećka 181, 21000 Split</izvorni_sadrzaj>
    <derivirana_varijabla naziv="DomainObject.Predmet.ProtustrankaFormatedWithAdress_1"> DODIR SUNCA jednostavno društvo s ograničenom odgovornošću za njegu tijela i usluge, Mosećka 181, 21000 Split</derivirana_varijabla>
  </DomainObject.Predmet.ProtustrankaFormatedWithAdress>
  <DomainObject.Predmet.ProtustrankaFormatedWithAdressOIB>
    <izvorni_sadrzaj> DODIR SUNCA jednostavno društvo s ograničenom odgovornošću za njegu tijela i usluge, OIB 63790947135, Mosećka 181, 21000 Split</izvorni_sadrzaj>
    <derivirana_varijabla naziv="DomainObject.Predmet.ProtustrankaFormatedWithAdressOIB_1"> DODIR SUNCA jednostavno društvo s ograničenom odgovornošću za njegu tijela i usluge, OIB 63790947135, Mosećka 181, 21000 Split</derivirana_varijabla>
  </DomainObject.Predmet.ProtustrankaFormatedWithAdressOIB>
  <DomainObject.Predmet.ProtustrankaWithAdress>
    <izvorni_sadrzaj>DODIR SUNCA jednostavno društvo s ograničenom odgovornošću za njegu tijela i usluge Mosećka 181, 21000 Split</izvorni_sadrzaj>
    <derivirana_varijabla naziv="DomainObject.Predmet.ProtustrankaWithAdress_1">DODIR SUNCA jednostavno društvo s ograničenom odgovornošću za njegu tijela i usluge Mosećka 181, 21000 Split</derivirana_varijabla>
  </DomainObject.Predmet.ProtustrankaWithAdress>
  <DomainObject.Predmet.ProtustrankaWithAdressOIB>
    <izvorni_sadrzaj>DODIR SUNCA jednostavno društvo s ograničenom odgovornošću za njegu tijela i usluge, OIB 63790947135, Mosećka 181, 21000 Split</izvorni_sadrzaj>
    <derivirana_varijabla naziv="DomainObject.Predmet.ProtustrankaWithAdressOIB_1">DODIR SUNCA jednostavno društvo s ograničenom odgovornošću za njegu tijela i usluge, OIB 63790947135, Mosećka 181, 21000 Split</derivirana_varijabla>
  </DomainObject.Predmet.ProtustrankaWithAdressOIB>
  <DomainObject.Predmet.ProtustrankaNazivFormated>
    <izvorni_sadrzaj>DODIR SUNCA jednostavno društvo s ograničenom odgovornošću za njegu tijela i usluge</izvorni_sadrzaj>
    <derivirana_varijabla naziv="DomainObject.Predmet.ProtustrankaNazivFormated_1">DODIR SUNCA jednostavno društvo s ograničenom odgovornošću za njegu tijela i usluge</derivirana_varijabla>
  </DomainObject.Predmet.ProtustrankaNazivFormated>
  <DomainObject.Predmet.ProtustrankaNazivFormatedOIB>
    <izvorni_sadrzaj>DODIR SUNCA jednostavno društvo s ograničenom odgovornošću za njegu tijela i usluge, OIB 63790947135</izvorni_sadrzaj>
    <derivirana_varijabla naziv="DomainObject.Predmet.ProtustrankaNazivFormatedOIB_1">DODIR SUNCA jednostavno društvo s ograničenom odgovornošću za njegu tijela i usluge, OIB 63790947135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13216.49</izvorni_sadrzaj>
    <derivirana_varijabla naziv="DomainObject.Predmet.TrenutnaVrijednost_1">13216.49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DODIR SUNCA jednostavno društvo s ograničenom odgovornošću za njegu tijela i usluge</item>
    </izvorni_sadrzaj>
    <derivirana_varijabla naziv="DomainObject.Predmet.ProtuStrankaListFormated_1">
      <item>DODIR SUNCA jednostavno društvo s ograničenom odgovornošću za njegu tijela i usluge</item>
    </derivirana_varijabla>
  </DomainObject.Predmet.ProtuStrankaListFormated>
  <DomainObject.Predmet.ProtuStrankaListFormatedOIB>
    <izvorni_sadrzaj>
      <item>DODIR SUNCA jednostavno društvo s ograničenom odgovornošću za njegu tijela i usluge, OIB 63790947135</item>
    </izvorni_sadrzaj>
    <derivirana_varijabla naziv="DomainObject.Predmet.ProtuStrankaListFormatedOIB_1">
      <item>DODIR SUNCA jednostavno društvo s ograničenom odgovornošću za njegu tijela i usluge, OIB 63790947135</item>
    </derivirana_varijabla>
  </DomainObject.Predmet.ProtuStrankaListFormatedOIB>
  <DomainObject.Predmet.ProtuStrankaListFormatedWithAdress>
    <izvorni_sadrzaj>
      <item>DODIR SUNCA jednostavno društvo s ograničenom odgovornošću za njegu tijela i usluge, Mosećka 181, 21000 Split</item>
    </izvorni_sadrzaj>
    <derivirana_varijabla naziv="DomainObject.Predmet.ProtuStrankaListFormatedWithAdress_1">
      <item>DODIR SUNCA jednostavno društvo s ograničenom odgovornošću za njegu tijela i usluge, Mosećka 181, 21000 Split</item>
    </derivirana_varijabla>
  </DomainObject.Predmet.ProtuStrankaListFormatedWithAdress>
  <DomainObject.Predmet.ProtuStrankaListFormatedWithAdressOIB>
    <izvorni_sadrzaj>
      <item>DODIR SUNCA jednostavno društvo s ograničenom odgovornošću za njegu tijela i usluge, OIB 63790947135, Mosećka 181, 21000 Split</item>
    </izvorni_sadrzaj>
    <derivirana_varijabla naziv="DomainObject.Predmet.ProtuStrankaListFormatedWithAdressOIB_1">
      <item>DODIR SUNCA jednostavno društvo s ograničenom odgovornošću za njegu tijela i usluge, OIB 63790947135, Mosećka 181, 21000 Split</item>
    </derivirana_varijabla>
  </DomainObject.Predmet.ProtuStrankaListFormatedWithAdressOIB>
  <DomainObject.Predmet.ProtuStrankaListNazivFormated>
    <izvorni_sadrzaj>
      <item>DODIR SUNCA jednostavno društvo s ograničenom odgovornošću za njegu tijela i usluge</item>
    </izvorni_sadrzaj>
    <derivirana_varijabla naziv="DomainObject.Predmet.ProtuStrankaListNazivFormated_1">
      <item>DODIR SUNCA jednostavno društvo s ograničenom odgovornošću za njegu tijela i usluge</item>
    </derivirana_varijabla>
  </DomainObject.Predmet.ProtuStrankaListNazivFormated>
  <DomainObject.Predmet.ProtuStrankaListNazivFormatedOIB>
    <izvorni_sadrzaj>
      <item>DODIR SUNCA jednostavno društvo s ograničenom odgovornošću za njegu tijela i usluge, OIB 63790947135</item>
    </izvorni_sadrzaj>
    <derivirana_varijabla naziv="DomainObject.Predmet.ProtuStrankaListNazivFormatedOIB_1">
      <item>DODIR SUNCA jednostavno društvo s ograničenom odgovornošću za njegu tijela i usluge, OIB 63790947135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DODIR SUNCA jednostavno društvo s ograničenom odgovornošću za njegu tijela i usluge</izvorni_sadrzaj>
    <derivirana_varijabla naziv="DomainObject.Predmet.ProtustrankaIDrugi_1">DODIR SUNCA jednostavno društvo s ograničenom odgovornošću za njegu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DODIR SUNCA jednostavno društvo s ograničenom odgovornošću za njegu tijela i usluge, OIB 63790947135, Mosećka 181, 21000 Split</izvorni_sadrzaj>
    <derivirana_varijabla naziv="DomainObject.Predmet.ProtustrankaIDrugiAdressOIB_1">DODIR SUNCA jednostavno društvo s ograničenom odgovornošću za njegu tijela i usluge, OIB 63790947135, Mosećka 181,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DODIR SUNCA jednostavno društvo s ograničenom odgovornošću za njegu tijela i usluge</item>
      <item>FINANCIJSKA AGENCIJA, RC SPLIT</item>
    </izvorni_sadrzaj>
    <derivirana_varijabla naziv="DomainObject.Predmet.SudioniciListNaziv_1">
      <item>DODIR SUNCA jednostavno društvo s ograničenom odgovornošću za njegu tijela i usluge</item>
      <item>FINANCIJSKA AGENCIJA, RC SPLIT</item>
    </derivirana_varijabla>
  </DomainObject.Predmet.SudioniciListNaziv>
  <DomainObject.Predmet.SudioniciListAdressOIB>
    <izvorni_sadrzaj>
      <item>DODIR SUNCA jednostavno društvo s ograničenom odgovornošću za njegu tijela i usluge, OIB 63790947135, Mosećka 181,21000 Split</item>
      <item>FINANCIJSKA AGENCIJA, RC SPLIT, OIB 85821130368, Mažuranićevo šetalište 24 b,21000 Split</item>
    </izvorni_sadrzaj>
    <derivirana_varijabla naziv="DomainObject.Predmet.SudioniciListAdressOIB_1">
      <item>DODIR SUNCA jednostavno društvo s ograničenom odgovornošću za njegu tijela i usluge, OIB 63790947135, Mosećka 181,21000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63790947135</item>
      <item>, OIB 85821130368</item>
    </izvorni_sadrzaj>
    <derivirana_varijabla naziv="DomainObject.Predmet.SudioniciListNazivOIB_1">
      <item>, OIB 63790947135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DC20D-F7B3-4F57-9660-C84AD2C33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4236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2016-07-08T08:23:00Z</dcterms:created>
  <dc:creator>wsadmin</dc:creator>
  <cp:lastModifiedBy>Goran Radanović</cp:lastModifiedBy>
  <cp:lastPrinted>2016-07-08T10:38:00Z</cp:lastPrinted>
  <dcterms:modified xmlns:xsi="http://www.w3.org/2001/XMLSchema-instance" xsi:type="dcterms:W3CDTF">2016-07-08T10:42:00Z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